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A1A03C" w14:textId="3BF56ACF" w:rsidR="008D5F88" w:rsidRPr="00D12A0B" w:rsidRDefault="008D5F88" w:rsidP="008D5F88">
      <w:pPr>
        <w:tabs>
          <w:tab w:val="right" w:pos="9216"/>
        </w:tabs>
        <w:spacing w:after="0"/>
        <w:rPr>
          <w:b/>
          <w:sz w:val="28"/>
          <w:szCs w:val="28"/>
          <w:lang w:eastAsia="zh-CN"/>
        </w:rPr>
      </w:pPr>
      <w:r w:rsidRPr="00D12A0B">
        <w:rPr>
          <w:b/>
          <w:sz w:val="28"/>
          <w:szCs w:val="28"/>
        </w:rPr>
        <w:t>3GPP TSG RAN WG1</w:t>
      </w:r>
      <w:r w:rsidRPr="00D12A0B">
        <w:rPr>
          <w:rFonts w:hint="eastAsia"/>
          <w:b/>
          <w:sz w:val="28"/>
          <w:szCs w:val="28"/>
        </w:rPr>
        <w:t xml:space="preserve"> Meeting</w:t>
      </w:r>
      <w:r w:rsidRPr="00D12A0B">
        <w:rPr>
          <w:b/>
          <w:sz w:val="28"/>
          <w:szCs w:val="28"/>
        </w:rPr>
        <w:t xml:space="preserve"> #</w:t>
      </w:r>
      <w:r w:rsidR="00D97262">
        <w:rPr>
          <w:b/>
          <w:sz w:val="28"/>
          <w:szCs w:val="28"/>
          <w:lang w:eastAsia="zh-CN"/>
        </w:rPr>
        <w:t>9</w:t>
      </w:r>
      <w:r w:rsidR="003B132B">
        <w:rPr>
          <w:b/>
          <w:sz w:val="28"/>
          <w:szCs w:val="28"/>
          <w:lang w:eastAsia="zh-CN"/>
        </w:rPr>
        <w:t>2</w:t>
      </w:r>
      <w:r w:rsidRPr="00D12A0B">
        <w:rPr>
          <w:b/>
          <w:sz w:val="28"/>
          <w:szCs w:val="28"/>
        </w:rPr>
        <w:tab/>
      </w:r>
      <w:r w:rsidR="00CA720A">
        <w:rPr>
          <w:b/>
          <w:sz w:val="28"/>
          <w:szCs w:val="28"/>
        </w:rPr>
        <w:t xml:space="preserve">   </w:t>
      </w:r>
      <w:r w:rsidRPr="00CB18C5">
        <w:rPr>
          <w:sz w:val="28"/>
          <w:szCs w:val="28"/>
        </w:rPr>
        <w:t>R1-</w:t>
      </w:r>
      <w:r w:rsidR="003B132B">
        <w:rPr>
          <w:sz w:val="28"/>
          <w:szCs w:val="28"/>
        </w:rPr>
        <w:t>180</w:t>
      </w:r>
      <w:r w:rsidR="00362347">
        <w:rPr>
          <w:sz w:val="28"/>
          <w:szCs w:val="28"/>
        </w:rPr>
        <w:t>3174</w:t>
      </w:r>
    </w:p>
    <w:p w14:paraId="3B8CC4D6" w14:textId="1EC1EB26" w:rsidR="008D5F88" w:rsidRPr="00601058" w:rsidRDefault="003B132B" w:rsidP="008D5F88">
      <w:pPr>
        <w:spacing w:after="0"/>
        <w:rPr>
          <w:bCs/>
          <w:sz w:val="28"/>
          <w:szCs w:val="28"/>
          <w:lang w:eastAsia="zh-CN"/>
        </w:rPr>
      </w:pPr>
      <w:r>
        <w:rPr>
          <w:b/>
          <w:kern w:val="2"/>
          <w:sz w:val="28"/>
          <w:szCs w:val="28"/>
          <w:lang w:eastAsia="zh-CN"/>
        </w:rPr>
        <w:t>Athens, Greece, 26</w:t>
      </w:r>
      <w:r w:rsidRPr="003B132B">
        <w:rPr>
          <w:b/>
          <w:kern w:val="2"/>
          <w:sz w:val="28"/>
          <w:szCs w:val="28"/>
          <w:vertAlign w:val="superscript"/>
          <w:lang w:eastAsia="zh-CN"/>
        </w:rPr>
        <w:t>th</w:t>
      </w:r>
      <w:r>
        <w:rPr>
          <w:b/>
          <w:kern w:val="2"/>
          <w:sz w:val="28"/>
          <w:szCs w:val="28"/>
          <w:lang w:eastAsia="zh-CN"/>
        </w:rPr>
        <w:t xml:space="preserve"> Feb – 2</w:t>
      </w:r>
      <w:r w:rsidRPr="003B132B">
        <w:rPr>
          <w:b/>
          <w:kern w:val="2"/>
          <w:sz w:val="28"/>
          <w:szCs w:val="28"/>
          <w:vertAlign w:val="superscript"/>
          <w:lang w:eastAsia="zh-CN"/>
        </w:rPr>
        <w:t>nd</w:t>
      </w:r>
      <w:r>
        <w:rPr>
          <w:b/>
          <w:kern w:val="2"/>
          <w:sz w:val="28"/>
          <w:szCs w:val="28"/>
          <w:lang w:eastAsia="zh-CN"/>
        </w:rPr>
        <w:t xml:space="preserve"> March</w:t>
      </w:r>
      <w:r w:rsidR="009231A6">
        <w:rPr>
          <w:b/>
          <w:kern w:val="2"/>
          <w:sz w:val="28"/>
          <w:szCs w:val="28"/>
          <w:lang w:eastAsia="zh-CN"/>
        </w:rPr>
        <w:t>, 2018</w:t>
      </w:r>
      <w:r w:rsidR="00A61AFE">
        <w:rPr>
          <w:b/>
          <w:kern w:val="2"/>
          <w:sz w:val="28"/>
          <w:szCs w:val="28"/>
          <w:lang w:eastAsia="zh-CN"/>
        </w:rPr>
        <w:tab/>
      </w:r>
      <w:r w:rsidR="009231A6">
        <w:rPr>
          <w:b/>
          <w:kern w:val="2"/>
          <w:sz w:val="28"/>
          <w:szCs w:val="28"/>
          <w:lang w:eastAsia="zh-CN"/>
        </w:rPr>
        <w:t xml:space="preserve">    </w:t>
      </w:r>
      <w:r w:rsidR="00A61AFE">
        <w:rPr>
          <w:b/>
          <w:kern w:val="2"/>
          <w:sz w:val="28"/>
          <w:szCs w:val="28"/>
          <w:lang w:eastAsia="zh-CN"/>
        </w:rPr>
        <w:tab/>
      </w:r>
      <w:r>
        <w:rPr>
          <w:b/>
          <w:kern w:val="2"/>
          <w:sz w:val="28"/>
          <w:szCs w:val="28"/>
          <w:lang w:eastAsia="zh-CN"/>
        </w:rPr>
        <w:t xml:space="preserve">  </w:t>
      </w:r>
      <w:r w:rsidR="00CA720A">
        <w:rPr>
          <w:b/>
          <w:kern w:val="2"/>
          <w:sz w:val="28"/>
          <w:szCs w:val="28"/>
          <w:lang w:eastAsia="zh-CN"/>
        </w:rPr>
        <w:t xml:space="preserve">   </w:t>
      </w:r>
      <w:r w:rsidR="00A61AFE">
        <w:rPr>
          <w:b/>
          <w:kern w:val="2"/>
          <w:sz w:val="28"/>
          <w:szCs w:val="28"/>
          <w:lang w:eastAsia="zh-CN"/>
        </w:rPr>
        <w:tab/>
      </w:r>
      <w:r w:rsidR="00A61AFE">
        <w:rPr>
          <w:b/>
          <w:kern w:val="2"/>
          <w:sz w:val="28"/>
          <w:szCs w:val="28"/>
          <w:lang w:eastAsia="zh-CN"/>
        </w:rPr>
        <w:tab/>
      </w:r>
      <w:r w:rsidR="00A61AFE" w:rsidRPr="00601058">
        <w:rPr>
          <w:kern w:val="2"/>
          <w:sz w:val="28"/>
          <w:szCs w:val="28"/>
          <w:lang w:eastAsia="zh-CN"/>
        </w:rPr>
        <w:tab/>
      </w:r>
      <w:r w:rsidR="00A61AFE" w:rsidRPr="00601058">
        <w:rPr>
          <w:kern w:val="2"/>
          <w:sz w:val="26"/>
          <w:szCs w:val="26"/>
          <w:lang w:eastAsia="zh-CN"/>
        </w:rPr>
        <w:t>(Revision of</w:t>
      </w:r>
      <w:r w:rsidRPr="00601058">
        <w:t xml:space="preserve"> </w:t>
      </w:r>
      <w:hyperlink r:id="rId13" w:history="1">
        <w:r w:rsidRPr="00601058">
          <w:rPr>
            <w:rStyle w:val="Hyperlink"/>
            <w:sz w:val="26"/>
            <w:szCs w:val="26"/>
          </w:rPr>
          <w:t>R1-1721313</w:t>
        </w:r>
      </w:hyperlink>
      <w:r w:rsidR="00A61AFE" w:rsidRPr="00601058">
        <w:rPr>
          <w:kern w:val="2"/>
          <w:sz w:val="26"/>
          <w:szCs w:val="26"/>
          <w:lang w:eastAsia="zh-CN"/>
        </w:rPr>
        <w:t>)</w:t>
      </w:r>
    </w:p>
    <w:p w14:paraId="770D3F76" w14:textId="77777777" w:rsidR="008D5F88" w:rsidRDefault="008D5F88" w:rsidP="008D5F88">
      <w:pPr>
        <w:spacing w:before="120"/>
        <w:ind w:left="1555" w:hanging="1555"/>
        <w:rPr>
          <w:b/>
        </w:rPr>
      </w:pPr>
    </w:p>
    <w:p w14:paraId="0D76E0FD" w14:textId="7907B967" w:rsidR="008D5F88" w:rsidRPr="007A16F2" w:rsidRDefault="008D5F88" w:rsidP="008D5F88">
      <w:pPr>
        <w:spacing w:before="120" w:after="0"/>
        <w:ind w:left="1554" w:hanging="1554"/>
        <w:rPr>
          <w:rFonts w:eastAsia="MS PGothic"/>
          <w:b/>
          <w:lang w:eastAsia="zh-CN"/>
        </w:rPr>
      </w:pPr>
      <w:r w:rsidRPr="007A16F2">
        <w:rPr>
          <w:b/>
        </w:rPr>
        <w:t>Agenda Item:</w:t>
      </w:r>
      <w:r w:rsidRPr="007A16F2">
        <w:rPr>
          <w:b/>
        </w:rPr>
        <w:tab/>
      </w:r>
      <w:r w:rsidR="00A61AFE">
        <w:rPr>
          <w:b/>
          <w:lang w:eastAsia="zh-CN"/>
        </w:rPr>
        <w:t>6</w:t>
      </w:r>
      <w:r w:rsidRPr="00204290">
        <w:rPr>
          <w:b/>
          <w:lang w:eastAsia="zh-CN"/>
        </w:rPr>
        <w:t>.</w:t>
      </w:r>
      <w:r>
        <w:rPr>
          <w:b/>
          <w:lang w:eastAsia="zh-CN"/>
        </w:rPr>
        <w:t>2.1</w:t>
      </w:r>
      <w:bookmarkStart w:id="0" w:name="_GoBack"/>
      <w:bookmarkEnd w:id="0"/>
    </w:p>
    <w:p w14:paraId="24A2004F" w14:textId="77777777" w:rsidR="008D5F88" w:rsidRPr="007A16F2" w:rsidRDefault="008D5F88" w:rsidP="008D5F88">
      <w:pPr>
        <w:spacing w:before="120" w:after="0"/>
        <w:ind w:left="1554" w:hanging="1554"/>
        <w:rPr>
          <w:b/>
          <w:lang w:eastAsia="zh-CN"/>
        </w:rPr>
      </w:pPr>
      <w:r w:rsidRPr="007A16F2">
        <w:rPr>
          <w:b/>
        </w:rPr>
        <w:t>Source:</w:t>
      </w:r>
      <w:r w:rsidRPr="007A16F2">
        <w:rPr>
          <w:b/>
        </w:rPr>
        <w:tab/>
      </w:r>
      <w:r>
        <w:rPr>
          <w:b/>
        </w:rPr>
        <w:t>Ericsson</w:t>
      </w:r>
    </w:p>
    <w:p w14:paraId="75F2AB97" w14:textId="715A07F1" w:rsidR="008D5F88" w:rsidRPr="007A16F2" w:rsidRDefault="008D5F88" w:rsidP="008D5F88">
      <w:pPr>
        <w:spacing w:before="120" w:after="0"/>
        <w:ind w:left="1554" w:hanging="1554"/>
        <w:rPr>
          <w:b/>
          <w:lang w:val="en-US" w:eastAsia="zh-CN"/>
        </w:rPr>
      </w:pPr>
      <w:r w:rsidRPr="007A16F2">
        <w:rPr>
          <w:b/>
        </w:rPr>
        <w:t>Title:</w:t>
      </w:r>
      <w:r w:rsidRPr="007A16F2">
        <w:rPr>
          <w:b/>
        </w:rPr>
        <w:tab/>
      </w:r>
      <w:r w:rsidR="00C00986" w:rsidRPr="00C00986">
        <w:rPr>
          <w:b/>
        </w:rPr>
        <w:t>RAN1 decisions for WI Shortened TTI and processing time for LTE (LTE_sTTIandPT)</w:t>
      </w:r>
      <w:r w:rsidR="00C00986">
        <w:rPr>
          <w:b/>
        </w:rPr>
        <w:t xml:space="preserve"> – per topic</w:t>
      </w:r>
    </w:p>
    <w:p w14:paraId="79ADB856" w14:textId="77777777" w:rsidR="008D5F88" w:rsidRPr="007A16F2" w:rsidRDefault="008D5F88" w:rsidP="008D5F88">
      <w:pPr>
        <w:spacing w:before="120" w:after="0"/>
        <w:ind w:left="1554" w:hanging="1554"/>
        <w:rPr>
          <w:b/>
        </w:rPr>
      </w:pPr>
      <w:r w:rsidRPr="007A16F2">
        <w:rPr>
          <w:b/>
          <w:bCs/>
        </w:rPr>
        <w:t>Document for:</w:t>
      </w:r>
      <w:r w:rsidRPr="007A16F2">
        <w:rPr>
          <w:b/>
          <w:bCs/>
        </w:rPr>
        <w:tab/>
      </w:r>
      <w:r>
        <w:rPr>
          <w:b/>
          <w:bCs/>
        </w:rPr>
        <w:t>Information</w:t>
      </w:r>
    </w:p>
    <w:p w14:paraId="01EFE9C7" w14:textId="77777777" w:rsidR="0029516E" w:rsidRDefault="0029516E" w:rsidP="0029516E">
      <w:pPr>
        <w:pStyle w:val="TT"/>
      </w:pPr>
      <w:r w:rsidRPr="0029516E">
        <w:t xml:space="preserve">Shortened TTI and short processing time </w:t>
      </w:r>
      <w:r>
        <w:t xml:space="preserve">- </w:t>
      </w:r>
      <w:r w:rsidRPr="0029516E">
        <w:t>Collection of RAN1 agreements sorted per topic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41134" w:rsidRPr="00A2556B" w14:paraId="71561A61" w14:textId="77777777" w:rsidTr="00F5326F">
        <w:tc>
          <w:tcPr>
            <w:tcW w:w="9857" w:type="dxa"/>
            <w:shd w:val="clear" w:color="auto" w:fill="auto"/>
          </w:tcPr>
          <w:p w14:paraId="4683C4CF" w14:textId="329E08F1" w:rsidR="00741134" w:rsidRPr="00F5326F" w:rsidRDefault="00741134" w:rsidP="00F5326F">
            <w:pPr>
              <w:rPr>
                <w:lang w:val="en-US"/>
              </w:rPr>
            </w:pPr>
            <w:r w:rsidRPr="00F5326F">
              <w:rPr>
                <w:lang w:val="en-US"/>
              </w:rPr>
              <w:t xml:space="preserve">This contribution lists RAN1 agreements made for Rel-15 Shortened TTI and processing time (WI code: </w:t>
            </w:r>
            <w:r w:rsidRPr="00D10253">
              <w:t>LTE_sTTIandPT</w:t>
            </w:r>
            <w:r w:rsidRPr="00F5326F">
              <w:rPr>
                <w:lang w:val="en-US"/>
              </w:rPr>
              <w:t xml:space="preserve">, WID in </w:t>
            </w:r>
            <w:hyperlink r:id="rId14" w:history="1">
              <w:r w:rsidR="003203FE" w:rsidRPr="003203FE">
                <w:rPr>
                  <w:rStyle w:val="Hyperlink"/>
                  <w:lang w:val="en-US"/>
                </w:rPr>
                <w:t>RP-171468</w:t>
              </w:r>
            </w:hyperlink>
            <w:r w:rsidRPr="00F5326F">
              <w:rPr>
                <w:lang w:val="en-US"/>
              </w:rPr>
              <w:t>) sorted by topic.</w:t>
            </w:r>
          </w:p>
          <w:p w14:paraId="4822045A" w14:textId="23C2C891" w:rsidR="00741134" w:rsidRPr="00F5326F" w:rsidRDefault="00741134" w:rsidP="00F5326F">
            <w:pPr>
              <w:rPr>
                <w:lang w:val="en-US"/>
              </w:rPr>
            </w:pPr>
            <w:r w:rsidRPr="00F5326F">
              <w:rPr>
                <w:lang w:val="en-US"/>
              </w:rPr>
              <w:t>Since the purpose of this contribution is to serve as input to RAN1 CR drafting, this contribution does not capture observations and other informative notes, only agreements</w:t>
            </w:r>
            <w:r w:rsidR="00FB2BCC">
              <w:rPr>
                <w:lang w:val="en-US"/>
              </w:rPr>
              <w:t>, working assumptions</w:t>
            </w:r>
            <w:r w:rsidRPr="00F5326F">
              <w:rPr>
                <w:lang w:val="en-US"/>
              </w:rPr>
              <w:t xml:space="preserve"> and conclusions with potential RAN1 specification impacts. </w:t>
            </w:r>
          </w:p>
          <w:p w14:paraId="5C0DD1A7" w14:textId="77777777" w:rsidR="00741134" w:rsidRPr="00F5326F" w:rsidRDefault="00741134" w:rsidP="00F5326F">
            <w:pPr>
              <w:rPr>
                <w:lang w:val="en-US"/>
              </w:rPr>
            </w:pPr>
            <w:r w:rsidRPr="00F5326F">
              <w:rPr>
                <w:lang w:val="en-US"/>
              </w:rPr>
              <w:t xml:space="preserve">Please note that </w:t>
            </w:r>
          </w:p>
          <w:p w14:paraId="1930CF28" w14:textId="77777777" w:rsidR="00741134" w:rsidRPr="00F5326F" w:rsidRDefault="00741134" w:rsidP="00697D56">
            <w:pPr>
              <w:pStyle w:val="ListParagraph"/>
              <w:numPr>
                <w:ilvl w:val="0"/>
                <w:numId w:val="2"/>
              </w:numPr>
              <w:ind w:leftChars="0"/>
              <w:contextualSpacing/>
              <w:rPr>
                <w:lang w:val="en-US"/>
              </w:rPr>
            </w:pPr>
            <w:r w:rsidRPr="00F5326F">
              <w:rPr>
                <w:lang w:val="en-US"/>
              </w:rPr>
              <w:t xml:space="preserve">Some agreements have been combined or edited for better readability. </w:t>
            </w:r>
          </w:p>
          <w:p w14:paraId="0088030F" w14:textId="77777777" w:rsidR="00741134" w:rsidRPr="00F5326F" w:rsidRDefault="00741134" w:rsidP="00697D56">
            <w:pPr>
              <w:pStyle w:val="ListParagraph"/>
              <w:numPr>
                <w:ilvl w:val="0"/>
                <w:numId w:val="2"/>
              </w:numPr>
              <w:ind w:leftChars="0"/>
              <w:contextualSpacing/>
              <w:rPr>
                <w:lang w:val="en-US"/>
              </w:rPr>
            </w:pPr>
            <w:r w:rsidRPr="00F5326F">
              <w:rPr>
                <w:lang w:val="en-US"/>
              </w:rPr>
              <w:t xml:space="preserve">Agreements, working assumptions and FFSs that have been made obsolete by later agreements are not included. </w:t>
            </w:r>
          </w:p>
          <w:p w14:paraId="17B133A3" w14:textId="768CA371" w:rsidR="00741134" w:rsidRDefault="00741134" w:rsidP="006545AD">
            <w:pPr>
              <w:pStyle w:val="ListParagraph"/>
              <w:numPr>
                <w:ilvl w:val="0"/>
                <w:numId w:val="2"/>
              </w:numPr>
              <w:ind w:leftChars="0"/>
              <w:contextualSpacing/>
              <w:rPr>
                <w:lang w:val="en-US"/>
              </w:rPr>
            </w:pPr>
            <w:r w:rsidRPr="00F5326F">
              <w:rPr>
                <w:lang w:val="en-US"/>
              </w:rPr>
              <w:t>This document is just an interpretation of the RAN1 agreements</w:t>
            </w:r>
            <w:r w:rsidR="006545AD">
              <w:rPr>
                <w:lang w:val="en-US"/>
              </w:rPr>
              <w:t xml:space="preserve"> listed </w:t>
            </w:r>
            <w:r w:rsidR="006545AD" w:rsidRPr="006545AD">
              <w:rPr>
                <w:lang w:val="en-US"/>
              </w:rPr>
              <w:t>in</w:t>
            </w:r>
            <w:r w:rsidR="00713759">
              <w:t xml:space="preserve"> R1-180</w:t>
            </w:r>
            <w:r w:rsidR="007A126C">
              <w:t>3173</w:t>
            </w:r>
            <w:r w:rsidRPr="00F5326F">
              <w:rPr>
                <w:lang w:val="en-US"/>
              </w:rPr>
              <w:t>, i.e. this document does in no way override the official RAN1 minutes.</w:t>
            </w:r>
          </w:p>
          <w:p w14:paraId="28B8733C" w14:textId="77777777" w:rsidR="004C64F9" w:rsidRDefault="004C64F9" w:rsidP="00697D56">
            <w:pPr>
              <w:pStyle w:val="ListParagraph"/>
              <w:numPr>
                <w:ilvl w:val="0"/>
                <w:numId w:val="2"/>
              </w:numPr>
              <w:ind w:leftChars="0"/>
              <w:contextualSpacing/>
              <w:rPr>
                <w:lang w:val="en-US"/>
              </w:rPr>
            </w:pPr>
            <w:r>
              <w:rPr>
                <w:lang w:val="en-US"/>
              </w:rPr>
              <w:t xml:space="preserve">Updates are indicated with colored text. </w:t>
            </w:r>
          </w:p>
          <w:p w14:paraId="6CCB27F6" w14:textId="3F246DFE" w:rsidR="00A2556B" w:rsidRDefault="004C64F9" w:rsidP="00A2556B">
            <w:pPr>
              <w:pStyle w:val="ListParagraph"/>
              <w:numPr>
                <w:ilvl w:val="1"/>
                <w:numId w:val="2"/>
              </w:numPr>
              <w:ind w:leftChars="0"/>
              <w:contextualSpacing/>
              <w:rPr>
                <w:lang w:val="en-US"/>
              </w:rPr>
            </w:pPr>
            <w:r>
              <w:rPr>
                <w:lang w:val="en-US"/>
              </w:rPr>
              <w:t>Updates from R1-17</w:t>
            </w:r>
            <w:r w:rsidR="00A60A8E">
              <w:rPr>
                <w:lang w:val="en-US"/>
              </w:rPr>
              <w:t>2</w:t>
            </w:r>
            <w:r w:rsidR="006545AD">
              <w:rPr>
                <w:lang w:val="en-US"/>
              </w:rPr>
              <w:t>13</w:t>
            </w:r>
            <w:r>
              <w:rPr>
                <w:lang w:val="en-US"/>
              </w:rPr>
              <w:t xml:space="preserve">13: </w:t>
            </w:r>
            <w:r w:rsidR="00593E93">
              <w:rPr>
                <w:lang w:val="en-US"/>
              </w:rPr>
              <w:t xml:space="preserve">has been indicated with </w:t>
            </w:r>
            <w:r w:rsidR="00985645">
              <w:rPr>
                <w:color w:val="70AD47" w:themeColor="accent6"/>
                <w:lang w:val="en-US"/>
              </w:rPr>
              <w:t>green</w:t>
            </w:r>
            <w:r w:rsidR="00F27F69" w:rsidRPr="00985645">
              <w:rPr>
                <w:color w:val="70AD47" w:themeColor="accent6"/>
                <w:lang w:val="en-US"/>
              </w:rPr>
              <w:t xml:space="preserve"> font</w:t>
            </w:r>
            <w:r w:rsidR="00593E93">
              <w:rPr>
                <w:lang w:val="en-US"/>
              </w:rPr>
              <w:t>.</w:t>
            </w:r>
          </w:p>
          <w:p w14:paraId="2B298E1D" w14:textId="46AD4F74" w:rsidR="00A2556B" w:rsidRDefault="00A2556B" w:rsidP="00A2556B">
            <w:pPr>
              <w:pStyle w:val="ListParagraph"/>
              <w:numPr>
                <w:ilvl w:val="0"/>
                <w:numId w:val="2"/>
              </w:numPr>
              <w:ind w:leftChars="0"/>
              <w:contextualSpacing/>
              <w:rPr>
                <w:lang w:val="en-US"/>
              </w:rPr>
            </w:pPr>
            <w:r>
              <w:rPr>
                <w:lang w:val="en-US"/>
              </w:rPr>
              <w:t>The terminology used is not completely aligned due to the evolution of the termionolgy during the work item phase. Below, the alternative terminology is shown:</w:t>
            </w:r>
          </w:p>
          <w:p w14:paraId="689B12DD" w14:textId="77777777" w:rsidR="00A2556B" w:rsidRPr="00A2556B" w:rsidRDefault="00A2556B" w:rsidP="00A2556B">
            <w:pPr>
              <w:pStyle w:val="ListParagraph"/>
              <w:numPr>
                <w:ilvl w:val="1"/>
                <w:numId w:val="2"/>
              </w:numPr>
              <w:ind w:leftChars="0"/>
              <w:contextualSpacing/>
              <w:rPr>
                <w:lang w:val="sv-SE"/>
              </w:rPr>
            </w:pPr>
            <w:r w:rsidRPr="00A2556B">
              <w:rPr>
                <w:lang w:val="sv-SE"/>
              </w:rPr>
              <w:t>2/3os TTI &lt;-&gt; 2/3os sTTI &lt;-&gt; subslot TTI &lt;-&gt; subslot sTTI</w:t>
            </w:r>
          </w:p>
          <w:p w14:paraId="4FF2BF59" w14:textId="31831B74" w:rsidR="00A2556B" w:rsidRDefault="00A2556B" w:rsidP="00A2556B">
            <w:pPr>
              <w:pStyle w:val="ListParagraph"/>
              <w:numPr>
                <w:ilvl w:val="1"/>
                <w:numId w:val="2"/>
              </w:numPr>
              <w:ind w:leftChars="0"/>
              <w:contextualSpacing/>
              <w:rPr>
                <w:lang w:val="sv-SE"/>
              </w:rPr>
            </w:pPr>
            <w:r>
              <w:rPr>
                <w:lang w:val="sv-SE"/>
              </w:rPr>
              <w:t>7</w:t>
            </w:r>
            <w:r w:rsidRPr="00A2556B">
              <w:rPr>
                <w:lang w:val="sv-SE"/>
              </w:rPr>
              <w:t xml:space="preserve">os TTI &lt;-&gt; </w:t>
            </w:r>
            <w:r>
              <w:rPr>
                <w:lang w:val="sv-SE"/>
              </w:rPr>
              <w:t>7</w:t>
            </w:r>
            <w:r w:rsidRPr="00A2556B">
              <w:rPr>
                <w:lang w:val="sv-SE"/>
              </w:rPr>
              <w:t xml:space="preserve">os </w:t>
            </w:r>
            <w:r>
              <w:rPr>
                <w:lang w:val="sv-SE"/>
              </w:rPr>
              <w:t>s</w:t>
            </w:r>
            <w:r w:rsidRPr="00A2556B">
              <w:rPr>
                <w:lang w:val="sv-SE"/>
              </w:rPr>
              <w:t xml:space="preserve">TTI &lt;-&gt; </w:t>
            </w:r>
            <w:r>
              <w:rPr>
                <w:lang w:val="sv-SE"/>
              </w:rPr>
              <w:t>1-slot</w:t>
            </w:r>
            <w:r w:rsidRPr="00A2556B">
              <w:rPr>
                <w:lang w:val="sv-SE"/>
              </w:rPr>
              <w:t xml:space="preserve"> sTTI &lt;-&gt; </w:t>
            </w:r>
            <w:r w:rsidR="00ED7C12">
              <w:rPr>
                <w:lang w:val="sv-SE"/>
              </w:rPr>
              <w:t xml:space="preserve">1-slot </w:t>
            </w:r>
            <w:r w:rsidR="00ED7C12" w:rsidRPr="00A2556B">
              <w:rPr>
                <w:lang w:val="sv-SE"/>
              </w:rPr>
              <w:t xml:space="preserve">TTI &lt;-&gt; </w:t>
            </w:r>
            <w:r w:rsidRPr="00A2556B">
              <w:rPr>
                <w:lang w:val="sv-SE"/>
              </w:rPr>
              <w:t>slot TTI &lt;-&gt; slot sTTI</w:t>
            </w:r>
          </w:p>
          <w:p w14:paraId="6E99FBDC" w14:textId="77777777" w:rsidR="00A2556B" w:rsidRDefault="00ED7C12" w:rsidP="00A2556B">
            <w:pPr>
              <w:pStyle w:val="ListParagraph"/>
              <w:numPr>
                <w:ilvl w:val="1"/>
                <w:numId w:val="2"/>
              </w:numPr>
              <w:ind w:leftChars="0"/>
              <w:contextualSpacing/>
              <w:rPr>
                <w:lang w:val="sv-SE"/>
              </w:rPr>
            </w:pPr>
            <w:r>
              <w:rPr>
                <w:lang w:val="sv-SE"/>
              </w:rPr>
              <w:t>sPDCCH &lt;-&gt; SPDCCH</w:t>
            </w:r>
          </w:p>
          <w:p w14:paraId="6CF2D3B4" w14:textId="77777777" w:rsidR="00ED7C12" w:rsidRDefault="00ED7C12" w:rsidP="00A2556B">
            <w:pPr>
              <w:pStyle w:val="ListParagraph"/>
              <w:numPr>
                <w:ilvl w:val="1"/>
                <w:numId w:val="2"/>
              </w:numPr>
              <w:ind w:leftChars="0"/>
              <w:contextualSpacing/>
              <w:rPr>
                <w:lang w:val="sv-SE"/>
              </w:rPr>
            </w:pPr>
            <w:r>
              <w:rPr>
                <w:lang w:val="sv-SE"/>
              </w:rPr>
              <w:t>sPUCCH &lt;-&gt; SPUCCH</w:t>
            </w:r>
          </w:p>
          <w:p w14:paraId="1C68AA90" w14:textId="77777777" w:rsidR="00ED7C12" w:rsidRDefault="00ED7C12" w:rsidP="00A2556B">
            <w:pPr>
              <w:pStyle w:val="ListParagraph"/>
              <w:numPr>
                <w:ilvl w:val="1"/>
                <w:numId w:val="2"/>
              </w:numPr>
              <w:ind w:leftChars="0"/>
              <w:contextualSpacing/>
              <w:rPr>
                <w:lang w:val="sv-SE"/>
              </w:rPr>
            </w:pPr>
            <w:r>
              <w:rPr>
                <w:lang w:val="sv-SE"/>
              </w:rPr>
              <w:t>7os sPDSCH &lt;-&gt; slot-PDSCH</w:t>
            </w:r>
          </w:p>
          <w:p w14:paraId="081C9327" w14:textId="77777777" w:rsidR="00ED7C12" w:rsidRDefault="00ED7C12" w:rsidP="00A2556B">
            <w:pPr>
              <w:pStyle w:val="ListParagraph"/>
              <w:numPr>
                <w:ilvl w:val="1"/>
                <w:numId w:val="2"/>
              </w:numPr>
              <w:ind w:leftChars="0"/>
              <w:contextualSpacing/>
              <w:rPr>
                <w:lang w:val="sv-SE"/>
              </w:rPr>
            </w:pPr>
            <w:r>
              <w:rPr>
                <w:lang w:val="sv-SE"/>
              </w:rPr>
              <w:t>2/3os sPDSCH &lt;-&gt; subslot-PDSCH</w:t>
            </w:r>
          </w:p>
          <w:p w14:paraId="159906ED" w14:textId="20A5EF79" w:rsidR="00ED7C12" w:rsidRDefault="00ED7C12" w:rsidP="00ED7C12">
            <w:pPr>
              <w:pStyle w:val="ListParagraph"/>
              <w:numPr>
                <w:ilvl w:val="1"/>
                <w:numId w:val="2"/>
              </w:numPr>
              <w:ind w:leftChars="0"/>
              <w:contextualSpacing/>
              <w:rPr>
                <w:lang w:val="sv-SE"/>
              </w:rPr>
            </w:pPr>
            <w:r>
              <w:rPr>
                <w:lang w:val="sv-SE"/>
              </w:rPr>
              <w:t>7os sPUSCH &lt;-&gt; slot-PUSCH</w:t>
            </w:r>
          </w:p>
          <w:p w14:paraId="06EDF17E" w14:textId="79673CDD" w:rsidR="00ED7C12" w:rsidRPr="00A2556B" w:rsidRDefault="00ED7C12" w:rsidP="00ED7C12">
            <w:pPr>
              <w:pStyle w:val="ListParagraph"/>
              <w:numPr>
                <w:ilvl w:val="1"/>
                <w:numId w:val="2"/>
              </w:numPr>
              <w:ind w:leftChars="0"/>
              <w:contextualSpacing/>
              <w:rPr>
                <w:lang w:val="sv-SE"/>
              </w:rPr>
            </w:pPr>
            <w:r>
              <w:rPr>
                <w:lang w:val="sv-SE"/>
              </w:rPr>
              <w:t>2/3os sPUSCH &lt;-&gt; subslot-PUSCH</w:t>
            </w:r>
          </w:p>
        </w:tc>
      </w:tr>
    </w:tbl>
    <w:p w14:paraId="0F3EF081" w14:textId="77777777" w:rsidR="002D7AFA" w:rsidRPr="00A2556B" w:rsidRDefault="002D7AFA" w:rsidP="00EE5099">
      <w:pPr>
        <w:pStyle w:val="Heading1"/>
        <w:ind w:left="0" w:firstLine="0"/>
        <w:rPr>
          <w:lang w:val="sv-SE"/>
        </w:rPr>
      </w:pPr>
    </w:p>
    <w:p w14:paraId="7C9D42AD" w14:textId="26C03650" w:rsidR="00261713" w:rsidRDefault="002D7AFA" w:rsidP="002D7AFA">
      <w:pPr>
        <w:pStyle w:val="Heading1"/>
      </w:pPr>
      <w:r w:rsidRPr="00A2556B">
        <w:rPr>
          <w:lang w:val="sv-SE"/>
        </w:rPr>
        <w:br w:type="page"/>
      </w:r>
      <w:r w:rsidR="00261713">
        <w:lastRenderedPageBreak/>
        <w:t>1</w:t>
      </w:r>
      <w:r w:rsidR="00261713">
        <w:tab/>
        <w:t>RRC parameters</w:t>
      </w:r>
    </w:p>
    <w:p w14:paraId="36F05F8C" w14:textId="21C9C9F2" w:rsidR="00FF29FD" w:rsidRPr="00FF29FD" w:rsidRDefault="00FF29FD" w:rsidP="00FF29FD">
      <w:r>
        <w:t>The RRC configurations listed in this clause will to a large extent be overlapping with information provided in clause 2-4, considering that the RRC parameter information is difficult to completely separate from the associated agreement.</w:t>
      </w:r>
    </w:p>
    <w:p w14:paraId="24B4BCC9" w14:textId="50945C31" w:rsidR="00FF29FD" w:rsidRPr="00FF29FD" w:rsidRDefault="00FF29FD" w:rsidP="00FF29FD">
      <w:pPr>
        <w:pStyle w:val="Heading2"/>
      </w:pPr>
      <w:r>
        <w:t>1.1</w:t>
      </w:r>
      <w:r>
        <w:tab/>
      </w:r>
      <w:r w:rsidRPr="003A5CB8">
        <w:t>Shortened processing time for 1ms TTI</w:t>
      </w:r>
    </w:p>
    <w:tbl>
      <w:tblPr>
        <w:tblStyle w:val="TableGrid"/>
        <w:tblW w:w="9781" w:type="dxa"/>
        <w:tblLook w:val="04A0" w:firstRow="1" w:lastRow="0" w:firstColumn="1" w:lastColumn="0" w:noHBand="0" w:noVBand="1"/>
      </w:tblPr>
      <w:tblGrid>
        <w:gridCol w:w="9781"/>
      </w:tblGrid>
      <w:tr w:rsidR="003E351D" w14:paraId="33EA3DDC" w14:textId="77777777" w:rsidTr="003E351D">
        <w:tc>
          <w:tcPr>
            <w:tcW w:w="9781" w:type="dxa"/>
          </w:tcPr>
          <w:p w14:paraId="33156696" w14:textId="1C2D6348" w:rsidR="003E351D" w:rsidRDefault="001B775A" w:rsidP="003E351D">
            <w:r>
              <w:rPr>
                <w:rFonts w:eastAsia="MS Mincho"/>
                <w:lang w:val="en-US" w:eastAsia="ja-JP"/>
              </w:rPr>
              <w:t>Reduced p</w:t>
            </w:r>
            <w:r w:rsidR="003E351D" w:rsidRPr="00A36C89">
              <w:rPr>
                <w:rFonts w:eastAsia="MS Mincho"/>
                <w:lang w:val="en-US" w:eastAsia="ja-JP"/>
              </w:rPr>
              <w:t xml:space="preserve">rocessing time </w:t>
            </w:r>
            <w:r w:rsidR="003E351D">
              <w:rPr>
                <w:rFonts w:eastAsia="MS Mincho"/>
                <w:lang w:val="en-US" w:eastAsia="ja-JP"/>
              </w:rPr>
              <w:t xml:space="preserve">for one carrier is </w:t>
            </w:r>
            <w:r w:rsidR="003E351D" w:rsidRPr="00A36C89">
              <w:rPr>
                <w:rFonts w:eastAsia="MS Mincho"/>
                <w:lang w:val="en-US" w:eastAsia="ja-JP"/>
              </w:rPr>
              <w:t>RRC configured for the UE</w:t>
            </w:r>
            <w:r w:rsidR="003E351D">
              <w:rPr>
                <w:rFonts w:eastAsia="MS Mincho"/>
                <w:lang w:val="en-US" w:eastAsia="ja-JP"/>
              </w:rPr>
              <w:t xml:space="preserve"> </w:t>
            </w:r>
            <w:r w:rsidR="003E351D" w:rsidRPr="00226BC4">
              <w:rPr>
                <w:rFonts w:eastAsia="MS Mincho"/>
                <w:lang w:val="en-US" w:eastAsia="ja-JP"/>
              </w:rPr>
              <w:t xml:space="preserve">jointly </w:t>
            </w:r>
            <w:r w:rsidR="003E351D">
              <w:rPr>
                <w:rFonts w:eastAsia="MS Mincho"/>
                <w:lang w:val="en-US" w:eastAsia="ja-JP"/>
              </w:rPr>
              <w:t xml:space="preserve">for </w:t>
            </w:r>
            <w:r w:rsidR="003E351D" w:rsidRPr="00226BC4">
              <w:rPr>
                <w:rFonts w:eastAsia="MS Mincho"/>
                <w:lang w:val="en-US" w:eastAsia="ja-JP"/>
              </w:rPr>
              <w:t>UL grant and UL data and between DL data and DL HARQ feedback</w:t>
            </w:r>
            <w:r w:rsidR="003E351D">
              <w:rPr>
                <w:rFonts w:eastAsia="MS Mincho"/>
                <w:lang w:val="en-US" w:eastAsia="ja-JP"/>
              </w:rPr>
              <w:t>.</w:t>
            </w:r>
          </w:p>
        </w:tc>
      </w:tr>
      <w:tr w:rsidR="003E351D" w14:paraId="4AEB087A" w14:textId="77777777" w:rsidTr="003E351D">
        <w:tc>
          <w:tcPr>
            <w:tcW w:w="9781" w:type="dxa"/>
          </w:tcPr>
          <w:p w14:paraId="4582EDD6" w14:textId="1829A805" w:rsidR="003E351D" w:rsidRPr="003E351D" w:rsidRDefault="003E351D" w:rsidP="003E351D">
            <w:pPr>
              <w:pStyle w:val="BodyText"/>
              <w:spacing w:after="0"/>
              <w:rPr>
                <w:rFonts w:eastAsia="MS Mincho"/>
                <w:lang w:eastAsia="ja-JP"/>
              </w:rPr>
            </w:pPr>
            <w:r w:rsidRPr="00573C38">
              <w:rPr>
                <w:rFonts w:eastAsia="MS Mincho"/>
                <w:lang w:eastAsia="ja-JP"/>
              </w:rPr>
              <w:t>In case of FS1</w:t>
            </w:r>
            <w:r>
              <w:rPr>
                <w:rFonts w:eastAsia="MS Mincho"/>
                <w:lang w:eastAsia="ja-JP"/>
              </w:rPr>
              <w:t>,</w:t>
            </w:r>
            <w:r w:rsidRPr="00573C38">
              <w:rPr>
                <w:rFonts w:eastAsia="MS Mincho"/>
                <w:lang w:eastAsia="ja-JP"/>
              </w:rPr>
              <w:t xml:space="preserve"> PUCCH col</w:t>
            </w:r>
            <w:r>
              <w:rPr>
                <w:rFonts w:eastAsia="MS Mincho"/>
                <w:lang w:eastAsia="ja-JP"/>
              </w:rPr>
              <w:t xml:space="preserve">lisions between n+3 and n+4 UEs are solved by an </w:t>
            </w:r>
            <w:r w:rsidRPr="00573C38">
              <w:rPr>
                <w:rFonts w:eastAsia="MS Mincho"/>
                <w:lang w:eastAsia="ja-JP"/>
              </w:rPr>
              <w:t>RRC configured UE-specific starting offset</w:t>
            </w:r>
          </w:p>
        </w:tc>
      </w:tr>
      <w:tr w:rsidR="00775467" w14:paraId="0A90DE90" w14:textId="77777777" w:rsidTr="003E351D">
        <w:tc>
          <w:tcPr>
            <w:tcW w:w="9781" w:type="dxa"/>
          </w:tcPr>
          <w:p w14:paraId="7153BB13" w14:textId="77777777" w:rsidR="00775467" w:rsidRPr="00556B16" w:rsidRDefault="00775467" w:rsidP="00775467">
            <w:pPr>
              <w:rPr>
                <w:rFonts w:eastAsia="MS Mincho"/>
                <w:iCs/>
                <w:lang w:val="en-US" w:eastAsia="ja-JP"/>
              </w:rPr>
            </w:pPr>
            <w:r w:rsidRPr="00556B16">
              <w:rPr>
                <w:rFonts w:eastAsia="MS Mincho"/>
                <w:lang w:val="en-US" w:eastAsia="ja-JP"/>
              </w:rPr>
              <w:t xml:space="preserve">Shortened processing time for 1 ms TTI </w:t>
            </w:r>
            <w:r w:rsidRPr="00556B16">
              <w:rPr>
                <w:rFonts w:eastAsia="MS Mincho"/>
                <w:iCs/>
                <w:lang w:val="en-US" w:eastAsia="ja-JP"/>
              </w:rPr>
              <w:t>is configured per CC. The cell carrying the PUCCH should be configured with n+3 timing.</w:t>
            </w:r>
          </w:p>
          <w:p w14:paraId="69FC2E80" w14:textId="343CCB41" w:rsidR="00775467" w:rsidRPr="00556B16" w:rsidRDefault="00775467" w:rsidP="00775467">
            <w:pPr>
              <w:pStyle w:val="BodyText"/>
              <w:spacing w:after="0"/>
              <w:rPr>
                <w:rFonts w:eastAsia="MS Mincho"/>
                <w:lang w:eastAsia="ja-JP"/>
              </w:rPr>
            </w:pPr>
            <w:r w:rsidRPr="00556B16">
              <w:rPr>
                <w:rFonts w:eastAsia="MS Mincho"/>
                <w:iCs/>
                <w:lang w:val="en-US" w:eastAsia="ja-JP"/>
              </w:rPr>
              <w:t>NOTE: In case some issues might be encountered further restrictions can be considered</w:t>
            </w:r>
          </w:p>
        </w:tc>
      </w:tr>
      <w:tr w:rsidR="00775467" w14:paraId="157927D1" w14:textId="77777777" w:rsidTr="003E351D">
        <w:tc>
          <w:tcPr>
            <w:tcW w:w="9781" w:type="dxa"/>
          </w:tcPr>
          <w:p w14:paraId="23F1FCBA" w14:textId="23FED85B" w:rsidR="00775467" w:rsidRPr="00556B16" w:rsidRDefault="00775467" w:rsidP="00775467">
            <w:pPr>
              <w:pStyle w:val="BodyText"/>
              <w:spacing w:after="0"/>
              <w:rPr>
                <w:rFonts w:eastAsia="MS Mincho"/>
                <w:lang w:eastAsia="ja-JP"/>
              </w:rPr>
            </w:pPr>
            <w:r w:rsidRPr="00556B16">
              <w:rPr>
                <w:lang w:val="en-US"/>
              </w:rPr>
              <w:t xml:space="preserve">Cross-carrier scheduling for short processing time is supported </w:t>
            </w:r>
            <w:r w:rsidRPr="00556B16">
              <w:t>within the same PUCCH group. Both scheduling and scheduled cell shall be configured with short processing time</w:t>
            </w:r>
          </w:p>
        </w:tc>
      </w:tr>
    </w:tbl>
    <w:p w14:paraId="3813E16E" w14:textId="617844FE" w:rsidR="00261713" w:rsidRDefault="00FF29FD" w:rsidP="00FF29FD">
      <w:pPr>
        <w:pStyle w:val="Heading2"/>
      </w:pPr>
      <w:r>
        <w:t>1.2</w:t>
      </w:r>
      <w:r>
        <w:tab/>
      </w:r>
      <w:r w:rsidRPr="003A5CB8">
        <w:t>Shortened TTI with shortened processing time</w:t>
      </w:r>
    </w:p>
    <w:tbl>
      <w:tblPr>
        <w:tblStyle w:val="TableGrid"/>
        <w:tblW w:w="0" w:type="auto"/>
        <w:tblLook w:val="04A0" w:firstRow="1" w:lastRow="0" w:firstColumn="1" w:lastColumn="0" w:noHBand="0" w:noVBand="1"/>
      </w:tblPr>
      <w:tblGrid>
        <w:gridCol w:w="9631"/>
      </w:tblGrid>
      <w:tr w:rsidR="001B18DE" w14:paraId="1D798CBD" w14:textId="77777777" w:rsidTr="00EE5294">
        <w:tc>
          <w:tcPr>
            <w:tcW w:w="9631" w:type="dxa"/>
          </w:tcPr>
          <w:p w14:paraId="1FB45BA3" w14:textId="77777777" w:rsidR="001B18DE" w:rsidRDefault="001B18DE" w:rsidP="003E351D">
            <w:pPr>
              <w:spacing w:after="0"/>
              <w:rPr>
                <w:rFonts w:eastAsia="MS Mincho"/>
                <w:lang w:val="en-US" w:eastAsia="ja-JP"/>
              </w:rPr>
            </w:pPr>
            <w:r>
              <w:rPr>
                <w:rFonts w:eastAsia="MS Mincho"/>
                <w:lang w:val="en-US" w:eastAsia="ja-JP"/>
              </w:rPr>
              <w:t>The UE is configured by higher layers to operate one of the following</w:t>
            </w:r>
            <w:r w:rsidRPr="002940FF">
              <w:rPr>
                <w:rFonts w:eastAsia="MS Mincho"/>
                <w:lang w:val="en-US" w:eastAsia="ja-JP"/>
              </w:rPr>
              <w:t xml:space="preserve"> sTTI combination</w:t>
            </w:r>
            <w:r>
              <w:rPr>
                <w:rFonts w:eastAsia="MS Mincho"/>
                <w:lang w:val="en-US" w:eastAsia="ja-JP"/>
              </w:rPr>
              <w:t xml:space="preserve"> </w:t>
            </w:r>
            <w:r w:rsidRPr="002940FF">
              <w:rPr>
                <w:rFonts w:eastAsia="MS Mincho"/>
                <w:lang w:val="en-US" w:eastAsia="ja-JP"/>
              </w:rPr>
              <w:t>{DL,</w:t>
            </w:r>
            <w:r>
              <w:rPr>
                <w:rFonts w:eastAsia="MS Mincho"/>
                <w:lang w:val="en-US" w:eastAsia="ja-JP"/>
              </w:rPr>
              <w:t xml:space="preserve"> </w:t>
            </w:r>
            <w:r w:rsidRPr="002940FF">
              <w:rPr>
                <w:rFonts w:eastAsia="MS Mincho"/>
                <w:lang w:val="en-US" w:eastAsia="ja-JP"/>
              </w:rPr>
              <w:t>UL}</w:t>
            </w:r>
            <w:r>
              <w:rPr>
                <w:rFonts w:eastAsia="MS Mincho"/>
                <w:lang w:val="en-US" w:eastAsia="ja-JP"/>
              </w:rPr>
              <w:t xml:space="preserve"> within a PUCCH group: {2, 2}, {2, 7} and {7, 7}</w:t>
            </w:r>
          </w:p>
          <w:p w14:paraId="5E2D509D" w14:textId="77777777" w:rsidR="004B25E4" w:rsidRDefault="004B25E4" w:rsidP="001F46DF">
            <w:pPr>
              <w:numPr>
                <w:ilvl w:val="0"/>
                <w:numId w:val="33"/>
              </w:numPr>
              <w:spacing w:after="0"/>
              <w:rPr>
                <w:rFonts w:eastAsia="MS Mincho"/>
                <w:iCs/>
                <w:lang w:val="en-US" w:eastAsia="ja-JP"/>
              </w:rPr>
            </w:pPr>
            <w:r>
              <w:rPr>
                <w:rFonts w:eastAsia="MS Mincho"/>
                <w:iCs/>
                <w:lang w:val="en-US" w:eastAsia="ja-JP"/>
              </w:rPr>
              <w:t xml:space="preserve">sTTI operation is configured per CC </w:t>
            </w:r>
          </w:p>
          <w:p w14:paraId="19721532" w14:textId="5161164F" w:rsidR="002D1EE2" w:rsidRDefault="002D1EE2" w:rsidP="001F46DF">
            <w:pPr>
              <w:numPr>
                <w:ilvl w:val="0"/>
                <w:numId w:val="33"/>
              </w:numPr>
              <w:spacing w:after="0"/>
              <w:rPr>
                <w:rFonts w:eastAsia="MS Mincho"/>
                <w:iCs/>
                <w:lang w:val="en-US" w:eastAsia="ja-JP"/>
              </w:rPr>
            </w:pPr>
            <w:r>
              <w:rPr>
                <w:rFonts w:eastAsia="MS Mincho"/>
                <w:iCs/>
                <w:lang w:val="en-US" w:eastAsia="ja-JP"/>
              </w:rPr>
              <w:t>If sTTI is configured on any SCell within a PUCCH group, the cell carrying PUCCH shall be configured with sTTI with the sTTI combination of the PUCCH group</w:t>
            </w:r>
          </w:p>
          <w:p w14:paraId="14A1A3C0" w14:textId="1813C86E" w:rsidR="000214DB" w:rsidRDefault="000214DB" w:rsidP="001F46DF">
            <w:pPr>
              <w:numPr>
                <w:ilvl w:val="0"/>
                <w:numId w:val="33"/>
              </w:numPr>
              <w:spacing w:after="0"/>
              <w:rPr>
                <w:rFonts w:eastAsia="MS Mincho"/>
                <w:iCs/>
                <w:lang w:val="en-US" w:eastAsia="ja-JP"/>
              </w:rPr>
            </w:pPr>
            <w:r w:rsidRPr="00047D47">
              <w:rPr>
                <w:rFonts w:eastAsia="MS Mincho"/>
                <w:iCs/>
                <w:lang w:val="en-US" w:eastAsia="ja-JP"/>
              </w:rPr>
              <w:t xml:space="preserve">sTTI operation can also </w:t>
            </w:r>
            <w:r>
              <w:rPr>
                <w:rFonts w:eastAsia="MS Mincho"/>
                <w:iCs/>
                <w:lang w:val="en-US" w:eastAsia="ja-JP"/>
              </w:rPr>
              <w:t xml:space="preserve">be </w:t>
            </w:r>
            <w:r w:rsidRPr="00047D47">
              <w:rPr>
                <w:rFonts w:eastAsia="MS Mincho"/>
                <w:iCs/>
                <w:lang w:val="en-US" w:eastAsia="ja-JP"/>
              </w:rPr>
              <w:t>configured in a DL only SCell</w:t>
            </w:r>
          </w:p>
          <w:p w14:paraId="48A3E36C" w14:textId="77777777" w:rsidR="004B25E4" w:rsidRDefault="004B25E4" w:rsidP="001F46DF">
            <w:pPr>
              <w:numPr>
                <w:ilvl w:val="0"/>
                <w:numId w:val="33"/>
              </w:numPr>
              <w:spacing w:after="0"/>
              <w:rPr>
                <w:rFonts w:eastAsia="MS Mincho"/>
                <w:iCs/>
                <w:lang w:val="en-US" w:eastAsia="ja-JP"/>
              </w:rPr>
            </w:pPr>
            <w:r>
              <w:rPr>
                <w:rFonts w:eastAsia="MS Mincho"/>
                <w:iCs/>
                <w:lang w:val="en-US" w:eastAsia="ja-JP"/>
              </w:rPr>
              <w:t>T</w:t>
            </w:r>
            <w:r w:rsidRPr="001D59FC">
              <w:rPr>
                <w:rFonts w:eastAsia="MS Mincho"/>
                <w:iCs/>
                <w:lang w:val="en-US" w:eastAsia="ja-JP"/>
              </w:rPr>
              <w:t xml:space="preserve">he same DL sTTI length is configured for the serving cells within the same PUCCH group </w:t>
            </w:r>
          </w:p>
          <w:p w14:paraId="30BEA981" w14:textId="52589248" w:rsidR="004B25E4" w:rsidRPr="004B7271" w:rsidRDefault="004B25E4" w:rsidP="001F46DF">
            <w:pPr>
              <w:numPr>
                <w:ilvl w:val="0"/>
                <w:numId w:val="33"/>
              </w:numPr>
              <w:spacing w:after="0"/>
              <w:rPr>
                <w:rFonts w:eastAsia="MS Mincho"/>
                <w:iCs/>
                <w:lang w:val="en-US" w:eastAsia="ja-JP"/>
              </w:rPr>
            </w:pPr>
            <w:r w:rsidRPr="00580506">
              <w:rPr>
                <w:rFonts w:eastAsia="MS Mincho"/>
                <w:iCs/>
                <w:lang w:eastAsia="ja-JP"/>
              </w:rPr>
              <w:t>Different DL sTTI length</w:t>
            </w:r>
            <w:r>
              <w:rPr>
                <w:rFonts w:eastAsia="MS Mincho"/>
                <w:iCs/>
                <w:lang w:eastAsia="ja-JP"/>
              </w:rPr>
              <w:t>s</w:t>
            </w:r>
            <w:r w:rsidRPr="00580506">
              <w:rPr>
                <w:rFonts w:eastAsia="MS Mincho"/>
                <w:iCs/>
                <w:lang w:eastAsia="ja-JP"/>
              </w:rPr>
              <w:t xml:space="preserve"> can be configured for the serving cells across different PUCCH groups</w:t>
            </w:r>
          </w:p>
        </w:tc>
      </w:tr>
      <w:tr w:rsidR="00FF29FD" w14:paraId="40C203CC" w14:textId="77777777" w:rsidTr="00EE5294">
        <w:tc>
          <w:tcPr>
            <w:tcW w:w="9631" w:type="dxa"/>
          </w:tcPr>
          <w:p w14:paraId="0E5DD506" w14:textId="478043A9" w:rsidR="00FF29FD" w:rsidRDefault="00D42113" w:rsidP="00726D15">
            <w:r w:rsidRPr="001D23AA">
              <w:rPr>
                <w:rFonts w:eastAsia="MS Mincho"/>
                <w:lang w:val="en-US" w:eastAsia="ja-JP"/>
              </w:rPr>
              <w:t>RRC configuration of sPDCCH search space and/or sPDCCH frequency region</w:t>
            </w:r>
          </w:p>
        </w:tc>
      </w:tr>
      <w:tr w:rsidR="00D42113" w14:paraId="1C8B5959" w14:textId="77777777" w:rsidTr="00EE5294">
        <w:tc>
          <w:tcPr>
            <w:tcW w:w="9631" w:type="dxa"/>
          </w:tcPr>
          <w:p w14:paraId="75B0D940" w14:textId="367D799A" w:rsidR="00D42113" w:rsidRPr="001D23AA" w:rsidRDefault="000214DB" w:rsidP="00726D15">
            <w:pPr>
              <w:rPr>
                <w:rFonts w:eastAsia="MS Mincho"/>
                <w:lang w:val="en-US" w:eastAsia="ja-JP"/>
              </w:rPr>
            </w:pPr>
            <w:r w:rsidRPr="002927B2">
              <w:rPr>
                <w:rFonts w:eastAsia="MS Mincho"/>
                <w:iCs/>
                <w:lang w:val="en-US" w:eastAsia="ja-JP"/>
              </w:rPr>
              <w:t xml:space="preserve">A UE can be configured </w:t>
            </w:r>
            <w:r>
              <w:rPr>
                <w:rFonts w:eastAsia="MS Mincho"/>
                <w:iCs/>
                <w:lang w:val="en-US" w:eastAsia="ja-JP"/>
              </w:rPr>
              <w:t xml:space="preserve">to monitor at most two </w:t>
            </w:r>
            <w:r w:rsidRPr="002927B2">
              <w:rPr>
                <w:rFonts w:eastAsia="MS Mincho"/>
                <w:iCs/>
                <w:lang w:val="en-US" w:eastAsia="ja-JP"/>
              </w:rPr>
              <w:t>sPDCCH RB set(s)</w:t>
            </w:r>
            <w:r>
              <w:rPr>
                <w:rFonts w:eastAsia="MS Mincho"/>
                <w:iCs/>
                <w:lang w:val="en-US" w:eastAsia="ja-JP"/>
              </w:rPr>
              <w:t xml:space="preserve"> </w:t>
            </w:r>
            <w:r w:rsidRPr="002927B2">
              <w:rPr>
                <w:rFonts w:eastAsia="MS Mincho"/>
                <w:iCs/>
                <w:lang w:val="en-US" w:eastAsia="ja-JP"/>
              </w:rPr>
              <w:t xml:space="preserve">containing the sTTI </w:t>
            </w:r>
            <w:r>
              <w:rPr>
                <w:rFonts w:eastAsia="MS Mincho"/>
                <w:iCs/>
                <w:lang w:val="en-US" w:eastAsia="ja-JP"/>
              </w:rPr>
              <w:t>USS in an sTTI</w:t>
            </w:r>
          </w:p>
        </w:tc>
      </w:tr>
      <w:tr w:rsidR="00674754" w14:paraId="4DEE58F5" w14:textId="77777777" w:rsidTr="00EE5294">
        <w:tc>
          <w:tcPr>
            <w:tcW w:w="9631" w:type="dxa"/>
          </w:tcPr>
          <w:p w14:paraId="70FF38CE" w14:textId="77777777" w:rsidR="00674754" w:rsidRPr="00AC153C" w:rsidRDefault="00674754" w:rsidP="001F46DF">
            <w:pPr>
              <w:numPr>
                <w:ilvl w:val="0"/>
                <w:numId w:val="23"/>
              </w:numPr>
              <w:spacing w:after="0"/>
              <w:rPr>
                <w:rFonts w:eastAsia="MS Mincho"/>
                <w:iCs/>
                <w:lang w:val="en-US" w:eastAsia="ja-JP"/>
              </w:rPr>
            </w:pPr>
            <w:r w:rsidRPr="00AC153C">
              <w:rPr>
                <w:rFonts w:eastAsia="MS Mincho"/>
                <w:iCs/>
                <w:lang w:eastAsia="ja-JP"/>
              </w:rPr>
              <w:t>A sPDCCH RB set can be configured with at least the following information:</w:t>
            </w:r>
          </w:p>
          <w:p w14:paraId="0A3323DC" w14:textId="77777777" w:rsidR="00674754" w:rsidRPr="00AC153C" w:rsidRDefault="00674754" w:rsidP="001F46DF">
            <w:pPr>
              <w:numPr>
                <w:ilvl w:val="1"/>
                <w:numId w:val="23"/>
              </w:numPr>
              <w:spacing w:after="0"/>
              <w:rPr>
                <w:rFonts w:eastAsia="MS Mincho"/>
                <w:iCs/>
                <w:lang w:val="en-US" w:eastAsia="ja-JP"/>
              </w:rPr>
            </w:pPr>
            <w:r w:rsidRPr="00AC153C">
              <w:rPr>
                <w:rFonts w:eastAsia="MS Mincho"/>
                <w:iCs/>
                <w:lang w:eastAsia="ja-JP"/>
              </w:rPr>
              <w:t xml:space="preserve">A set of RBs </w:t>
            </w:r>
          </w:p>
          <w:p w14:paraId="66F36D7C" w14:textId="77777777" w:rsidR="00674754" w:rsidRPr="00AC153C" w:rsidRDefault="00674754" w:rsidP="001F46DF">
            <w:pPr>
              <w:numPr>
                <w:ilvl w:val="2"/>
                <w:numId w:val="23"/>
              </w:numPr>
              <w:spacing w:after="0"/>
              <w:rPr>
                <w:rFonts w:eastAsia="MS Mincho"/>
                <w:iCs/>
                <w:lang w:val="en-US" w:eastAsia="ja-JP"/>
              </w:rPr>
            </w:pPr>
            <w:r w:rsidRPr="00AC153C">
              <w:rPr>
                <w:rFonts w:eastAsia="MS Mincho"/>
                <w:iCs/>
                <w:lang w:eastAsia="ja-JP"/>
              </w:rPr>
              <w:t>EPDCCH PRB allocation is reused</w:t>
            </w:r>
          </w:p>
          <w:p w14:paraId="23BC2197" w14:textId="77777777" w:rsidR="00674754" w:rsidRPr="00AC153C" w:rsidRDefault="00674754" w:rsidP="001F46DF">
            <w:pPr>
              <w:numPr>
                <w:ilvl w:val="3"/>
                <w:numId w:val="23"/>
              </w:numPr>
              <w:spacing w:after="0"/>
              <w:rPr>
                <w:rFonts w:eastAsia="MS Mincho"/>
                <w:iCs/>
                <w:lang w:val="en-US" w:eastAsia="ja-JP"/>
              </w:rPr>
            </w:pPr>
            <w:r w:rsidRPr="00AC153C">
              <w:rPr>
                <w:lang w:eastAsia="ja-JP"/>
              </w:rPr>
              <w:t>The granularity of RB allocation for configuring an sPDCCH RB set is 1 RB for CRS-based SPDCCH.</w:t>
            </w:r>
          </w:p>
          <w:p w14:paraId="036154C8" w14:textId="77777777" w:rsidR="00674754" w:rsidRPr="00AC153C" w:rsidRDefault="00674754" w:rsidP="001F46DF">
            <w:pPr>
              <w:numPr>
                <w:ilvl w:val="3"/>
                <w:numId w:val="23"/>
              </w:numPr>
              <w:spacing w:after="0"/>
              <w:rPr>
                <w:rFonts w:eastAsia="MS Mincho"/>
                <w:iCs/>
                <w:lang w:val="en-US" w:eastAsia="ja-JP"/>
              </w:rPr>
            </w:pPr>
            <w:r w:rsidRPr="00AC153C">
              <w:rPr>
                <w:lang w:eastAsia="ja-JP"/>
              </w:rPr>
              <w:t>The granularity of RB allocation for configuring an sPDCCH RB set is 2 RB for DMRS-based SPDCCH, aligned with the sPRG</w:t>
            </w:r>
          </w:p>
          <w:p w14:paraId="47FE359A" w14:textId="77777777" w:rsidR="00674754" w:rsidRPr="00AC153C" w:rsidRDefault="00674754" w:rsidP="001F46DF">
            <w:pPr>
              <w:numPr>
                <w:ilvl w:val="2"/>
                <w:numId w:val="23"/>
              </w:numPr>
              <w:spacing w:after="0"/>
              <w:rPr>
                <w:rFonts w:eastAsia="MS Mincho"/>
                <w:iCs/>
                <w:lang w:val="en-US" w:eastAsia="ja-JP"/>
              </w:rPr>
            </w:pPr>
            <w:r w:rsidRPr="00AC153C">
              <w:rPr>
                <w:lang w:val="en-US"/>
              </w:rPr>
              <w:t>No maximum size needs to be specified for an sPDCCH RB set.</w:t>
            </w:r>
          </w:p>
          <w:p w14:paraId="7E5B3094" w14:textId="77777777" w:rsidR="00674754" w:rsidRPr="00AC153C" w:rsidRDefault="00674754" w:rsidP="001F46DF">
            <w:pPr>
              <w:numPr>
                <w:ilvl w:val="2"/>
                <w:numId w:val="23"/>
              </w:numPr>
              <w:spacing w:after="0"/>
              <w:rPr>
                <w:rFonts w:eastAsia="MS Mincho"/>
                <w:iCs/>
                <w:lang w:val="en-US" w:eastAsia="ja-JP"/>
              </w:rPr>
            </w:pPr>
            <w:r w:rsidRPr="00AC153C">
              <w:rPr>
                <w:iCs/>
                <w:lang w:eastAsia="ko-KR"/>
              </w:rPr>
              <w:t>The frequency resources of a configured RB set are identical across all sTTIs</w:t>
            </w:r>
          </w:p>
          <w:p w14:paraId="0B63A397" w14:textId="77777777" w:rsidR="00674754" w:rsidRPr="00AC153C" w:rsidRDefault="00674754" w:rsidP="001F46DF">
            <w:pPr>
              <w:numPr>
                <w:ilvl w:val="1"/>
                <w:numId w:val="23"/>
              </w:numPr>
              <w:spacing w:after="0"/>
              <w:rPr>
                <w:rFonts w:eastAsia="MS Mincho"/>
                <w:iCs/>
                <w:lang w:val="en-US" w:eastAsia="ja-JP"/>
              </w:rPr>
            </w:pPr>
            <w:r w:rsidRPr="00AC153C">
              <w:rPr>
                <w:rFonts w:eastAsia="MS Mincho"/>
                <w:iCs/>
                <w:lang w:eastAsia="ja-JP"/>
              </w:rPr>
              <w:t>Transmission scheme (e.g., CRS-based or DMRS-based)</w:t>
            </w:r>
          </w:p>
          <w:p w14:paraId="08879B38" w14:textId="77777777" w:rsidR="00674754" w:rsidRPr="00AC153C" w:rsidRDefault="00674754" w:rsidP="001F46DF">
            <w:pPr>
              <w:numPr>
                <w:ilvl w:val="1"/>
                <w:numId w:val="23"/>
              </w:numPr>
              <w:spacing w:after="0"/>
              <w:rPr>
                <w:rFonts w:eastAsia="MS Mincho"/>
                <w:iCs/>
                <w:lang w:val="en-US" w:eastAsia="ja-JP"/>
              </w:rPr>
            </w:pPr>
            <w:r w:rsidRPr="00AC153C">
              <w:rPr>
                <w:iCs/>
                <w:lang w:eastAsia="ko-KR"/>
              </w:rPr>
              <w:t>A DMRS-based RB set can be configured to apply to MBSFN, non-MBSFN subframes, or all subframes (CRS-based RB set only applies to non-MBSFN subframes)</w:t>
            </w:r>
          </w:p>
          <w:p w14:paraId="555A7222" w14:textId="77777777" w:rsidR="00674754" w:rsidRPr="00AC153C" w:rsidRDefault="00674754" w:rsidP="001F46DF">
            <w:pPr>
              <w:numPr>
                <w:ilvl w:val="1"/>
                <w:numId w:val="23"/>
              </w:numPr>
              <w:spacing w:after="0"/>
              <w:rPr>
                <w:rFonts w:eastAsia="MS Mincho"/>
                <w:iCs/>
                <w:lang w:val="en-US" w:eastAsia="ja-JP"/>
              </w:rPr>
            </w:pPr>
            <w:r w:rsidRPr="00AC153C">
              <w:rPr>
                <w:rFonts w:eastAsia="MS Mincho"/>
                <w:iCs/>
                <w:lang w:eastAsia="ja-JP"/>
              </w:rPr>
              <w:t xml:space="preserve">Localized or distributed sCCE to sREG mapping </w:t>
            </w:r>
          </w:p>
          <w:p w14:paraId="09D96470" w14:textId="77777777" w:rsidR="00674754" w:rsidRPr="00AC153C" w:rsidRDefault="00674754" w:rsidP="001F46DF">
            <w:pPr>
              <w:numPr>
                <w:ilvl w:val="1"/>
                <w:numId w:val="23"/>
              </w:numPr>
              <w:spacing w:after="0"/>
              <w:rPr>
                <w:rFonts w:eastAsia="MS Mincho"/>
                <w:iCs/>
                <w:lang w:val="en-US" w:eastAsia="ja-JP"/>
              </w:rPr>
            </w:pPr>
            <w:r w:rsidRPr="00AC153C">
              <w:rPr>
                <w:rFonts w:eastAsia="MS Mincho"/>
                <w:iCs/>
                <w:lang w:eastAsia="ja-JP"/>
              </w:rPr>
              <w:t>Number of sPDCCH candidates/aggregation levels of the RB set</w:t>
            </w:r>
          </w:p>
          <w:p w14:paraId="73EEC73E" w14:textId="77777777" w:rsidR="00674754" w:rsidRPr="00AC153C" w:rsidRDefault="00674754" w:rsidP="001F46DF">
            <w:pPr>
              <w:numPr>
                <w:ilvl w:val="2"/>
                <w:numId w:val="23"/>
              </w:numPr>
              <w:spacing w:after="0"/>
              <w:rPr>
                <w:rFonts w:eastAsia="MS Mincho"/>
                <w:iCs/>
                <w:lang w:val="en-US" w:eastAsia="ja-JP"/>
              </w:rPr>
            </w:pPr>
            <w:r w:rsidRPr="00AC153C">
              <w:rPr>
                <w:iCs/>
                <w:lang w:eastAsia="zh-CN"/>
              </w:rPr>
              <w:t>For a given RB set, and a given sTTI index in the subframe, the configured number of sPDCCH candidates per aggregation level is associated with one of up to two sets. The sTTIs where the first set is applied are indicated by a bitmap (i.e. 5 bits corresponding to sTTI 1 to sTTI 5 respectively for each value). The sTTIs where the second set is applied are deduced from the complement. For example, if bitmap ‘11001’ is signaled, set 1 applies to sTTI index 1,2,5 and set 2 to sTTI index 3,4.</w:t>
            </w:r>
          </w:p>
          <w:p w14:paraId="2A5E9C52" w14:textId="77777777" w:rsidR="00674754" w:rsidRPr="00AC153C" w:rsidRDefault="00674754" w:rsidP="001F46DF">
            <w:pPr>
              <w:numPr>
                <w:ilvl w:val="2"/>
                <w:numId w:val="23"/>
              </w:numPr>
              <w:spacing w:after="0"/>
              <w:rPr>
                <w:rFonts w:eastAsia="MS Mincho"/>
                <w:iCs/>
                <w:lang w:val="en-US" w:eastAsia="ja-JP"/>
              </w:rPr>
            </w:pPr>
            <w:r w:rsidRPr="00AC153C">
              <w:rPr>
                <w:rFonts w:eastAsia="MS Mincho" w:hint="eastAsia"/>
                <w:iCs/>
                <w:lang w:eastAsia="ja-JP"/>
              </w:rPr>
              <w:t>Support aggregation level L</w:t>
            </w:r>
            <w:r w:rsidRPr="00AC153C">
              <w:rPr>
                <w:rFonts w:eastAsia="MS Mincho" w:hint="eastAsia"/>
                <w:iCs/>
                <w:lang w:eastAsia="ja-JP"/>
              </w:rPr>
              <w:t>∈</w:t>
            </w:r>
            <w:r w:rsidRPr="00AC153C">
              <w:rPr>
                <w:rFonts w:eastAsia="MS Mincho" w:hint="eastAsia"/>
                <w:iCs/>
                <w:lang w:eastAsia="ja-JP"/>
              </w:rPr>
              <w:t>{1,2,4,8} for sPDCCH search space</w:t>
            </w:r>
          </w:p>
          <w:p w14:paraId="0A9FC6F1" w14:textId="77777777" w:rsidR="00674754" w:rsidRPr="00AC153C" w:rsidRDefault="00674754" w:rsidP="001F46DF">
            <w:pPr>
              <w:numPr>
                <w:ilvl w:val="2"/>
                <w:numId w:val="23"/>
              </w:numPr>
              <w:spacing w:after="0"/>
              <w:rPr>
                <w:rFonts w:eastAsia="MS Mincho"/>
                <w:iCs/>
                <w:lang w:val="en-US" w:eastAsia="ja-JP"/>
              </w:rPr>
            </w:pPr>
            <w:r w:rsidRPr="00AC153C">
              <w:rPr>
                <w:rFonts w:eastAsia="MS Mincho"/>
                <w:iCs/>
                <w:lang w:eastAsia="ja-JP"/>
              </w:rPr>
              <w:t>The configured aggregation levels to be monitored within an sPDCCH RB set in an sTTI can be any subset of the supported aggregation levels L for sPDCCH search space</w:t>
            </w:r>
          </w:p>
          <w:p w14:paraId="2E9FB42A" w14:textId="77777777" w:rsidR="00674754" w:rsidRPr="00AC153C" w:rsidRDefault="00674754" w:rsidP="001F46DF">
            <w:pPr>
              <w:numPr>
                <w:ilvl w:val="1"/>
                <w:numId w:val="23"/>
              </w:numPr>
              <w:spacing w:after="0"/>
              <w:rPr>
                <w:rFonts w:eastAsia="MS Mincho"/>
                <w:iCs/>
                <w:lang w:val="en-US" w:eastAsia="ja-JP"/>
              </w:rPr>
            </w:pPr>
            <w:r w:rsidRPr="00AC153C">
              <w:t>The starting sCCE index of an sPDCCH search space at aggregation level L is configured by higher layer signalling.</w:t>
            </w:r>
          </w:p>
          <w:p w14:paraId="3FCF73F8" w14:textId="77777777" w:rsidR="00674754" w:rsidRPr="00AC153C" w:rsidRDefault="00674754" w:rsidP="001F46DF">
            <w:pPr>
              <w:numPr>
                <w:ilvl w:val="1"/>
                <w:numId w:val="23"/>
              </w:numPr>
              <w:spacing w:after="0"/>
              <w:rPr>
                <w:rFonts w:eastAsia="MS Mincho"/>
                <w:iCs/>
                <w:lang w:val="en-US" w:eastAsia="ja-JP"/>
              </w:rPr>
            </w:pPr>
            <w:r w:rsidRPr="00AC153C">
              <w:rPr>
                <w:rFonts w:eastAsia="MS Mincho"/>
                <w:iCs/>
                <w:lang w:eastAsia="ja-JP"/>
              </w:rPr>
              <w:t>Number of symbols for sPDCCH duration at least in case of CRS-based transmission</w:t>
            </w:r>
          </w:p>
          <w:p w14:paraId="14A0BA3A" w14:textId="77777777" w:rsidR="00674754" w:rsidRPr="00AC153C" w:rsidRDefault="00674754" w:rsidP="001F46DF">
            <w:pPr>
              <w:numPr>
                <w:ilvl w:val="2"/>
                <w:numId w:val="23"/>
              </w:numPr>
              <w:spacing w:after="0"/>
              <w:rPr>
                <w:rFonts w:eastAsia="MS Mincho"/>
                <w:iCs/>
                <w:lang w:val="en-US" w:eastAsia="ja-JP"/>
              </w:rPr>
            </w:pPr>
            <w:r w:rsidRPr="00AC153C">
              <w:rPr>
                <w:rFonts w:eastAsia="MS Mincho"/>
                <w:iCs/>
                <w:lang w:val="en-US" w:eastAsia="ja-JP"/>
              </w:rPr>
              <w:lastRenderedPageBreak/>
              <w:t>The number of OFDM symbols per RB set for CRS based sPDCCH is 1 or 2 configured by higher-layer signaling.</w:t>
            </w:r>
          </w:p>
          <w:p w14:paraId="75150155" w14:textId="77777777" w:rsidR="00674754" w:rsidRPr="00AC153C" w:rsidRDefault="00674754" w:rsidP="001F46DF">
            <w:pPr>
              <w:numPr>
                <w:ilvl w:val="1"/>
                <w:numId w:val="23"/>
              </w:numPr>
              <w:spacing w:after="0"/>
              <w:rPr>
                <w:rFonts w:eastAsia="MS Mincho"/>
                <w:iCs/>
                <w:lang w:val="en-US" w:eastAsia="ja-JP"/>
              </w:rPr>
            </w:pPr>
            <w:r w:rsidRPr="00AC153C">
              <w:rPr>
                <w:lang w:eastAsia="ja-JP"/>
              </w:rPr>
              <w:t xml:space="preserve">Per RB-set, a UE can be configured to operate in one of the following four modes of sPDCCH rate-matching operation </w:t>
            </w:r>
          </w:p>
          <w:p w14:paraId="41E117E9" w14:textId="77777777" w:rsidR="00674754" w:rsidRPr="00AC153C" w:rsidRDefault="00674754" w:rsidP="001F46DF">
            <w:pPr>
              <w:numPr>
                <w:ilvl w:val="2"/>
                <w:numId w:val="23"/>
              </w:numPr>
              <w:spacing w:after="0"/>
              <w:rPr>
                <w:rFonts w:eastAsia="MS Mincho"/>
                <w:iCs/>
                <w:lang w:val="en-US" w:eastAsia="ja-JP"/>
              </w:rPr>
            </w:pPr>
            <w:r w:rsidRPr="00AC153C">
              <w:rPr>
                <w:lang w:eastAsia="ja-JP"/>
              </w:rPr>
              <w:t xml:space="preserve">Mode 1: UE rate-matches only around the sDCI scheduling the sPDSCH (if transmitted in the sPDCCH RB-set), otherwise no rate-matching is performed for the RB set. </w:t>
            </w:r>
          </w:p>
          <w:p w14:paraId="735F0D33" w14:textId="77777777" w:rsidR="00674754" w:rsidRPr="00AC153C" w:rsidRDefault="00674754" w:rsidP="001F46DF">
            <w:pPr>
              <w:numPr>
                <w:ilvl w:val="2"/>
                <w:numId w:val="23"/>
              </w:numPr>
              <w:spacing w:after="0"/>
              <w:rPr>
                <w:rFonts w:eastAsia="MS Mincho"/>
                <w:iCs/>
                <w:lang w:val="en-US" w:eastAsia="ja-JP"/>
              </w:rPr>
            </w:pPr>
            <w:r w:rsidRPr="00AC153C">
              <w:rPr>
                <w:lang w:eastAsia="ja-JP"/>
              </w:rPr>
              <w:t xml:space="preserve">Mode 2: UE rate-matches around the whole sPDCCH RB set </w:t>
            </w:r>
          </w:p>
          <w:p w14:paraId="208A4947" w14:textId="77777777" w:rsidR="00674754" w:rsidRPr="00AC153C" w:rsidRDefault="00674754" w:rsidP="001F46DF">
            <w:pPr>
              <w:numPr>
                <w:ilvl w:val="2"/>
                <w:numId w:val="23"/>
              </w:numPr>
              <w:spacing w:after="0"/>
              <w:rPr>
                <w:rFonts w:eastAsia="MS Mincho"/>
                <w:iCs/>
                <w:lang w:val="en-US" w:eastAsia="ja-JP"/>
              </w:rPr>
            </w:pPr>
            <w:r w:rsidRPr="00AC153C">
              <w:rPr>
                <w:lang w:eastAsia="ja-JP"/>
              </w:rPr>
              <w:t xml:space="preserve">Mode 3: UE rate-matches around the whole sPDCCH RB set if sDCI scheduling the sPDSCH is found in the RB-set, otherwise no rate-matching is performed for the RB set. </w:t>
            </w:r>
          </w:p>
          <w:p w14:paraId="7429E40F" w14:textId="77777777" w:rsidR="00674754" w:rsidRPr="00AC153C" w:rsidRDefault="00674754" w:rsidP="001F46DF">
            <w:pPr>
              <w:numPr>
                <w:ilvl w:val="2"/>
                <w:numId w:val="23"/>
              </w:numPr>
              <w:spacing w:after="0"/>
              <w:rPr>
                <w:rFonts w:eastAsia="MS Mincho"/>
                <w:iCs/>
                <w:lang w:val="en-US" w:eastAsia="ja-JP"/>
              </w:rPr>
            </w:pPr>
            <w:r w:rsidRPr="00AC153C">
              <w:rPr>
                <w:lang w:eastAsia="ja-JP"/>
              </w:rPr>
              <w:t>Mode 4: UE rate-matches around the whole sPDCCH RB set if sDCI scheduling the sPDSCH is not found in the RB-set, otherwise UE rate-matches only around the sDCI scheduling the sPDSCH (if transmitted in the sPDCCH RB-set)</w:t>
            </w:r>
          </w:p>
          <w:p w14:paraId="061F074B" w14:textId="77777777" w:rsidR="00674754" w:rsidRPr="00AC153C" w:rsidRDefault="00674754" w:rsidP="001F46DF">
            <w:pPr>
              <w:numPr>
                <w:ilvl w:val="2"/>
                <w:numId w:val="23"/>
              </w:numPr>
              <w:spacing w:after="0"/>
              <w:rPr>
                <w:rFonts w:eastAsia="MS Mincho"/>
                <w:iCs/>
                <w:lang w:val="en-US" w:eastAsia="ja-JP"/>
              </w:rPr>
            </w:pPr>
            <w:r w:rsidRPr="00AC153C">
              <w:rPr>
                <w:lang w:eastAsia="ja-JP"/>
              </w:rPr>
              <w:t>In case two RB sets are overlapping where the sDCI scheduling the sPDSCH, the sDCI is assumed to be found in both RB sets.</w:t>
            </w:r>
          </w:p>
          <w:p w14:paraId="3A7C4EF8" w14:textId="6F6774D3" w:rsidR="00674754" w:rsidRPr="00AC153C" w:rsidRDefault="00674754" w:rsidP="001F46DF">
            <w:pPr>
              <w:numPr>
                <w:ilvl w:val="1"/>
                <w:numId w:val="23"/>
              </w:numPr>
              <w:spacing w:after="0"/>
              <w:rPr>
                <w:rFonts w:eastAsia="MS Mincho"/>
                <w:iCs/>
                <w:lang w:val="en-US" w:eastAsia="ja-JP"/>
              </w:rPr>
            </w:pPr>
            <w:r w:rsidRPr="00AC153C">
              <w:rPr>
                <w:rFonts w:eastAsia="MS Mincho"/>
                <w:iCs/>
                <w:lang w:eastAsia="ja-JP"/>
              </w:rPr>
              <w:t>RS scrambling sequence (e.g., VCID) in case of DMRS-based transmission</w:t>
            </w:r>
          </w:p>
        </w:tc>
      </w:tr>
      <w:tr w:rsidR="00674754" w14:paraId="670314F5" w14:textId="77777777" w:rsidTr="00EE5294">
        <w:tc>
          <w:tcPr>
            <w:tcW w:w="9631" w:type="dxa"/>
          </w:tcPr>
          <w:p w14:paraId="6E9F0EAE" w14:textId="5741F2A2" w:rsidR="00674754" w:rsidRPr="00AC153C" w:rsidRDefault="00674754" w:rsidP="00674754">
            <w:pPr>
              <w:spacing w:after="0"/>
              <w:rPr>
                <w:rFonts w:eastAsia="MS Mincho"/>
                <w:iCs/>
                <w:lang w:eastAsia="ja-JP"/>
              </w:rPr>
            </w:pPr>
            <w:r w:rsidRPr="00AC153C">
              <w:rPr>
                <w:rFonts w:eastAsia="MS Mincho"/>
                <w:iCs/>
                <w:lang w:eastAsia="ja-JP"/>
              </w:rPr>
              <w:lastRenderedPageBreak/>
              <w:t>A UE can be configured with up to two RB sets for sPDCCH monitoring that apply to MBSFN subframes, and up to two RB sets for sPDCCH monitoring that apply to non-MBSFN subframes</w:t>
            </w:r>
          </w:p>
        </w:tc>
      </w:tr>
      <w:tr w:rsidR="00A2185E" w14:paraId="6296C47A" w14:textId="77777777" w:rsidTr="00EE5294">
        <w:tc>
          <w:tcPr>
            <w:tcW w:w="9631" w:type="dxa"/>
          </w:tcPr>
          <w:p w14:paraId="6D99C50A" w14:textId="77777777" w:rsidR="00A2185E" w:rsidRPr="00AC153C" w:rsidRDefault="00A2185E" w:rsidP="00A2185E">
            <w:pPr>
              <w:rPr>
                <w:rFonts w:ascii="Times" w:hAnsi="Times" w:cs="Times"/>
                <w:lang w:val="en-US"/>
              </w:rPr>
            </w:pPr>
            <w:r w:rsidRPr="00AC153C">
              <w:rPr>
                <w:lang w:val="en-US"/>
              </w:rPr>
              <w:t xml:space="preserve">The UE can be configured by higher layers with L1 based sPDCCH reuse indication, using one of the following three L1 indication options: </w:t>
            </w:r>
          </w:p>
          <w:p w14:paraId="3F290CB7" w14:textId="77777777" w:rsidR="00A2185E" w:rsidRPr="00AC153C" w:rsidRDefault="00A2185E" w:rsidP="001F46DF">
            <w:pPr>
              <w:pStyle w:val="ListParagraph"/>
              <w:numPr>
                <w:ilvl w:val="0"/>
                <w:numId w:val="77"/>
              </w:numPr>
              <w:spacing w:after="160" w:line="252" w:lineRule="auto"/>
              <w:ind w:leftChars="0"/>
              <w:contextualSpacing/>
              <w:rPr>
                <w:rFonts w:cs="Times"/>
              </w:rPr>
            </w:pPr>
            <w:r w:rsidRPr="00AC153C">
              <w:t>1-bit indication for each RB set (denoted as state {1,1}) applicable in case of 2 sPDCCH RB-sets are configured for monitoring</w:t>
            </w:r>
          </w:p>
          <w:p w14:paraId="24D99A87" w14:textId="77777777" w:rsidR="00A2185E" w:rsidRPr="00AC153C" w:rsidRDefault="00A2185E" w:rsidP="001F46DF">
            <w:pPr>
              <w:pStyle w:val="ListParagraph"/>
              <w:numPr>
                <w:ilvl w:val="0"/>
                <w:numId w:val="77"/>
              </w:numPr>
              <w:spacing w:after="160" w:line="252" w:lineRule="auto"/>
              <w:ind w:leftChars="0"/>
              <w:contextualSpacing/>
            </w:pPr>
            <w:r w:rsidRPr="00AC153C">
              <w:t>2-bit indication for the first RB set (denoted as state {2,0}), applicable for 1 or 2 configured sPDCCH RB-sets</w:t>
            </w:r>
          </w:p>
          <w:p w14:paraId="4B0A02E9" w14:textId="77777777" w:rsidR="00A2185E" w:rsidRPr="00AC153C" w:rsidRDefault="00A2185E" w:rsidP="001F46DF">
            <w:pPr>
              <w:pStyle w:val="ListParagraph"/>
              <w:numPr>
                <w:ilvl w:val="0"/>
                <w:numId w:val="77"/>
              </w:numPr>
              <w:spacing w:after="160" w:line="252" w:lineRule="auto"/>
              <w:ind w:leftChars="0"/>
              <w:contextualSpacing/>
            </w:pPr>
            <w:r w:rsidRPr="00AC153C">
              <w:t>2-bit indication for the second RB set (denoted as state {0,2}, applicable in case of 2 sPDCCH RB-sets configured for monitoring</w:t>
            </w:r>
          </w:p>
          <w:p w14:paraId="5A1E84A0" w14:textId="77777777" w:rsidR="00A2185E" w:rsidRPr="00AC153C" w:rsidRDefault="00A2185E" w:rsidP="00A2185E">
            <w:pPr>
              <w:rPr>
                <w:lang w:val="en-US"/>
              </w:rPr>
            </w:pPr>
            <w:r w:rsidRPr="00AC153C">
              <w:rPr>
                <w:lang w:val="en-US"/>
              </w:rPr>
              <w:t xml:space="preserve">Based on the L1 based sPDCCH reuse indication configuration, the following rate-matching behavior of sPDSCH around sPDCCH resources is applied: </w:t>
            </w:r>
          </w:p>
          <w:p w14:paraId="5FD2E21D" w14:textId="77777777" w:rsidR="00A2185E" w:rsidRPr="00AC153C" w:rsidRDefault="00A2185E" w:rsidP="001F46DF">
            <w:pPr>
              <w:pStyle w:val="ListParagraph"/>
              <w:numPr>
                <w:ilvl w:val="0"/>
                <w:numId w:val="78"/>
              </w:numPr>
              <w:spacing w:after="160" w:line="252" w:lineRule="auto"/>
              <w:ind w:leftChars="0"/>
              <w:contextualSpacing/>
            </w:pPr>
            <w:r w:rsidRPr="00AC153C">
              <w:t>In case of state {1,1}, the one bit for each of the two sPDCCH RB sets indicates if the UE is to rate-match the allocated sPDSCH around the overlapping resources with the respective sPDCCH RB set</w:t>
            </w:r>
          </w:p>
          <w:p w14:paraId="38395345" w14:textId="77777777" w:rsidR="00A2185E" w:rsidRPr="00AC153C" w:rsidRDefault="00A2185E" w:rsidP="001F46DF">
            <w:pPr>
              <w:pStyle w:val="ListParagraph"/>
              <w:numPr>
                <w:ilvl w:val="0"/>
                <w:numId w:val="78"/>
              </w:numPr>
              <w:spacing w:after="160" w:line="252" w:lineRule="auto"/>
              <w:ind w:leftChars="0"/>
              <w:contextualSpacing/>
            </w:pPr>
            <w:r w:rsidRPr="00AC153C">
              <w:t xml:space="preserve">In case state {2,0} or {0,2} is configured, the first (k=1) or second set sPDCCH RB-set (k=2) is split in two parts, where </w:t>
            </w:r>
          </w:p>
          <w:p w14:paraId="0A3C44A7" w14:textId="77777777" w:rsidR="00A2185E" w:rsidRPr="00AC153C" w:rsidRDefault="00A2185E" w:rsidP="001F46DF">
            <w:pPr>
              <w:pStyle w:val="ListParagraph"/>
              <w:numPr>
                <w:ilvl w:val="1"/>
                <w:numId w:val="78"/>
              </w:numPr>
              <w:spacing w:after="160" w:line="252" w:lineRule="auto"/>
              <w:ind w:leftChars="0"/>
              <w:contextualSpacing/>
            </w:pPr>
            <w:r w:rsidRPr="00AC153C">
              <w:t>the first bit indicates the rate-matching of sPDSCH around the overlap with sCCE#0 to SCCE#(floor(N</w:t>
            </w:r>
            <w:r w:rsidRPr="00AC153C">
              <w:rPr>
                <w:vertAlign w:val="subscript"/>
              </w:rPr>
              <w:t>sCCE,k</w:t>
            </w:r>
            <w:r w:rsidRPr="00AC153C">
              <w:t xml:space="preserve">/2)-1) of the k-th sPDCCH RB set and </w:t>
            </w:r>
          </w:p>
          <w:p w14:paraId="45227231" w14:textId="77777777" w:rsidR="00A2185E" w:rsidRPr="00AC153C" w:rsidRDefault="00A2185E" w:rsidP="001F46DF">
            <w:pPr>
              <w:pStyle w:val="ListParagraph"/>
              <w:numPr>
                <w:ilvl w:val="1"/>
                <w:numId w:val="78"/>
              </w:numPr>
              <w:spacing w:after="160" w:line="252" w:lineRule="auto"/>
              <w:ind w:leftChars="0"/>
              <w:contextualSpacing/>
            </w:pPr>
            <w:r w:rsidRPr="00AC153C">
              <w:t>the 2nd bit indicates the rate-matching of the sPDSCH around the overlap with sCCE#(floor(N</w:t>
            </w:r>
            <w:r w:rsidRPr="00AC153C">
              <w:rPr>
                <w:vertAlign w:val="subscript"/>
              </w:rPr>
              <w:t>sCCE,k</w:t>
            </w:r>
            <w:r w:rsidRPr="00AC153C">
              <w:t>/2)) to sCCE#N</w:t>
            </w:r>
            <w:r w:rsidRPr="00AC153C">
              <w:rPr>
                <w:vertAlign w:val="subscript"/>
              </w:rPr>
              <w:t>sCCE,k</w:t>
            </w:r>
            <w:r w:rsidRPr="00AC153C">
              <w:t xml:space="preserve">-1 of the k-th sPDCCH RB-set. </w:t>
            </w:r>
          </w:p>
          <w:p w14:paraId="55838C21" w14:textId="77777777" w:rsidR="00A2185E" w:rsidRPr="00AC153C" w:rsidRDefault="00A2185E" w:rsidP="00A2185E">
            <w:pPr>
              <w:rPr>
                <w:lang w:val="en-US"/>
              </w:rPr>
            </w:pPr>
            <w:r w:rsidRPr="00AC153C">
              <w:rPr>
                <w:lang w:val="en-US"/>
              </w:rPr>
              <w:t xml:space="preserve">A bit value of 1 indicates the rate-matching of sPDSCH around the overlapping respective indicated sPDCCH resources. </w:t>
            </w:r>
          </w:p>
          <w:p w14:paraId="32A3AF06" w14:textId="77777777" w:rsidR="00A2185E" w:rsidRPr="00AC153C" w:rsidRDefault="00A2185E" w:rsidP="00A2185E">
            <w:pPr>
              <w:rPr>
                <w:lang w:val="en-US"/>
              </w:rPr>
            </w:pPr>
            <w:r w:rsidRPr="00AC153C">
              <w:rPr>
                <w:lang w:val="en-US"/>
              </w:rPr>
              <w:t>NOTE:                For state {2,0} or {0,2}, the RRC configured rate-mathing mode is applied for sCCEs belonging only to the RB-set not having L1-indication, i.e. RB set associated with state ‘0’.</w:t>
            </w:r>
          </w:p>
          <w:p w14:paraId="4C7E3546" w14:textId="77777777" w:rsidR="00A2185E" w:rsidRPr="00AC153C" w:rsidRDefault="00A2185E" w:rsidP="00A2185E">
            <w:pPr>
              <w:rPr>
                <w:lang w:val="en-US"/>
              </w:rPr>
            </w:pPr>
            <w:r w:rsidRPr="00AC153C">
              <w:rPr>
                <w:lang w:val="en-US"/>
              </w:rPr>
              <w:t>NOTE:                Regardless of RRC configured rate-matching mode and dynamic L1-based re-use indication, the SPDSCH is rate-matched around the corresponding sPDSCH assignment.</w:t>
            </w:r>
          </w:p>
          <w:p w14:paraId="672DC977" w14:textId="20CE8BD5" w:rsidR="00A2185E" w:rsidRPr="00AC153C" w:rsidRDefault="00A2185E" w:rsidP="00A2185E">
            <w:pPr>
              <w:spacing w:after="0"/>
              <w:rPr>
                <w:rFonts w:eastAsia="MS Mincho"/>
                <w:iCs/>
                <w:lang w:eastAsia="ja-JP"/>
              </w:rPr>
            </w:pPr>
            <w:r w:rsidRPr="00AC153C">
              <w:rPr>
                <w:lang w:val="en-US"/>
              </w:rPr>
              <w:t>NOTE:                In case of state {1,1}, or if both sets are configured without L1-based re-use indication and at least one set is configured with rate-matching, the rate-matching should be assumed independent of other indication.</w:t>
            </w:r>
          </w:p>
        </w:tc>
      </w:tr>
      <w:tr w:rsidR="00674754" w14:paraId="4FC7C0ED" w14:textId="77777777" w:rsidTr="00EE5294">
        <w:tc>
          <w:tcPr>
            <w:tcW w:w="9631" w:type="dxa"/>
          </w:tcPr>
          <w:p w14:paraId="1A87334D" w14:textId="159301AD" w:rsidR="00674754" w:rsidRPr="00AC153C" w:rsidRDefault="00674754" w:rsidP="00674754">
            <w:pPr>
              <w:rPr>
                <w:rFonts w:eastAsia="MS Mincho"/>
                <w:iCs/>
                <w:lang w:eastAsia="ja-JP"/>
              </w:rPr>
            </w:pPr>
            <w:r w:rsidRPr="00AC153C">
              <w:rPr>
                <w:rFonts w:eastAsia="MS Mincho"/>
                <w:lang w:eastAsia="ja-JP"/>
              </w:rPr>
              <w:t>For sPUCCH carrying more than 2-bit ACK/NACK and SR (if any) in 2os/3os sTTI,</w:t>
            </w:r>
            <w:r w:rsidRPr="00AC153C">
              <w:rPr>
                <w:rFonts w:eastAsia="MS Mincho"/>
                <w:iCs/>
                <w:lang w:val="en-US" w:eastAsia="ja-JP"/>
              </w:rPr>
              <w:t xml:space="preserve"> the number of RB(s) is configured by higher layer signaling to be 1,2,3,4,5,6, or 8</w:t>
            </w:r>
          </w:p>
        </w:tc>
      </w:tr>
      <w:tr w:rsidR="00674754" w14:paraId="68C10B91" w14:textId="77777777" w:rsidTr="00EE5294">
        <w:tc>
          <w:tcPr>
            <w:tcW w:w="9631" w:type="dxa"/>
          </w:tcPr>
          <w:p w14:paraId="2990B1E5" w14:textId="77777777" w:rsidR="00674754" w:rsidRPr="00AC153C" w:rsidRDefault="00674754" w:rsidP="00674754">
            <w:pPr>
              <w:spacing w:after="0"/>
              <w:rPr>
                <w:rFonts w:eastAsia="MS Mincho"/>
                <w:iCs/>
                <w:lang w:val="en-US" w:eastAsia="ja-JP"/>
              </w:rPr>
            </w:pPr>
            <w:r w:rsidRPr="00AC153C">
              <w:rPr>
                <w:rFonts w:eastAsia="MS Mincho"/>
                <w:iCs/>
                <w:lang w:val="en-US" w:eastAsia="ja-JP"/>
              </w:rPr>
              <w:t>The number of PDCCH candidate(s) M_sDCI^((L)) at aggregation level L for monitoring sDCI1 in legacy PDCCH region is</w:t>
            </w:r>
          </w:p>
          <w:p w14:paraId="2F057569" w14:textId="77777777" w:rsidR="00674754" w:rsidRPr="00AC153C" w:rsidRDefault="00674754" w:rsidP="00674754">
            <w:pPr>
              <w:spacing w:after="0"/>
              <w:rPr>
                <w:rFonts w:eastAsia="MS Mincho"/>
                <w:iCs/>
                <w:lang w:val="en-US" w:eastAsia="ja-JP"/>
              </w:rPr>
            </w:pPr>
            <w:r w:rsidRPr="00AC153C">
              <w:rPr>
                <w:rFonts w:eastAsia="MS Mincho"/>
                <w:iCs/>
                <w:lang w:val="en-US" w:eastAsia="ja-JP"/>
              </w:rPr>
              <w:t>•</w:t>
            </w:r>
            <w:r w:rsidRPr="00AC153C">
              <w:rPr>
                <w:rFonts w:eastAsia="MS Mincho"/>
                <w:iCs/>
                <w:lang w:val="en-US" w:eastAsia="ja-JP"/>
              </w:rPr>
              <w:tab/>
              <w:t>less than or equal to 2 for aggregation level 4 and 8,</w:t>
            </w:r>
          </w:p>
          <w:p w14:paraId="2829DAF1" w14:textId="7F76011A" w:rsidR="00674754" w:rsidRPr="00AC153C" w:rsidRDefault="00674754" w:rsidP="00674754">
            <w:pPr>
              <w:rPr>
                <w:rFonts w:eastAsia="MS Mincho"/>
                <w:lang w:eastAsia="ja-JP"/>
              </w:rPr>
            </w:pPr>
            <w:r w:rsidRPr="00AC153C">
              <w:rPr>
                <w:rFonts w:eastAsia="MS Mincho"/>
                <w:iCs/>
                <w:lang w:val="en-US" w:eastAsia="ja-JP"/>
              </w:rPr>
              <w:t>•</w:t>
            </w:r>
            <w:r w:rsidRPr="00AC153C">
              <w:rPr>
                <w:rFonts w:eastAsia="MS Mincho"/>
                <w:iCs/>
                <w:lang w:val="en-US" w:eastAsia="ja-JP"/>
              </w:rPr>
              <w:tab/>
              <w:t>less than or equal to 6 for aggregation level 1 and 2</w:t>
            </w:r>
          </w:p>
        </w:tc>
      </w:tr>
      <w:tr w:rsidR="00674754" w14:paraId="0C844ACE" w14:textId="77777777" w:rsidTr="00EE5294">
        <w:tc>
          <w:tcPr>
            <w:tcW w:w="9631" w:type="dxa"/>
          </w:tcPr>
          <w:p w14:paraId="6D1538FB" w14:textId="77777777" w:rsidR="00674754" w:rsidRPr="00AC153C" w:rsidRDefault="00674754" w:rsidP="00674754">
            <w:pPr>
              <w:spacing w:after="0"/>
              <w:rPr>
                <w:rFonts w:eastAsia="MS Mincho"/>
                <w:iCs/>
                <w:lang w:eastAsia="ja-JP"/>
              </w:rPr>
            </w:pPr>
            <w:r w:rsidRPr="00AC153C">
              <w:rPr>
                <w:rFonts w:eastAsia="MS Mincho"/>
                <w:iCs/>
                <w:lang w:eastAsia="ja-JP"/>
              </w:rPr>
              <w:t>The number of sPDCCH candidate(s) M_sDCI^((L)) at aggregation level L for monitoring sDCI1 in sPDCCH region is</w:t>
            </w:r>
          </w:p>
          <w:p w14:paraId="6237DCCF" w14:textId="77777777" w:rsidR="00674754" w:rsidRPr="00AC153C" w:rsidRDefault="00674754" w:rsidP="00674754">
            <w:pPr>
              <w:spacing w:after="0"/>
              <w:rPr>
                <w:rFonts w:eastAsia="MS Mincho"/>
                <w:iCs/>
                <w:lang w:eastAsia="ja-JP"/>
              </w:rPr>
            </w:pPr>
            <w:r w:rsidRPr="00AC153C">
              <w:rPr>
                <w:rFonts w:eastAsia="MS Mincho"/>
                <w:iCs/>
                <w:lang w:eastAsia="ja-JP"/>
              </w:rPr>
              <w:t>•</w:t>
            </w:r>
            <w:r w:rsidRPr="00AC153C">
              <w:rPr>
                <w:rFonts w:eastAsia="MS Mincho"/>
                <w:iCs/>
                <w:lang w:eastAsia="ja-JP"/>
              </w:rPr>
              <w:tab/>
              <w:t>less than or equal to 2 for aggregation level 4 and 8,</w:t>
            </w:r>
          </w:p>
          <w:p w14:paraId="7D0A3AF2" w14:textId="141ED322" w:rsidR="00674754" w:rsidRPr="00AC153C" w:rsidRDefault="00674754" w:rsidP="00674754">
            <w:pPr>
              <w:rPr>
                <w:rFonts w:eastAsia="MS Mincho"/>
                <w:lang w:eastAsia="ja-JP"/>
              </w:rPr>
            </w:pPr>
            <w:r w:rsidRPr="00AC153C">
              <w:rPr>
                <w:rFonts w:eastAsia="MS Mincho"/>
                <w:iCs/>
                <w:lang w:eastAsia="ja-JP"/>
              </w:rPr>
              <w:t>•</w:t>
            </w:r>
            <w:r w:rsidRPr="00AC153C">
              <w:rPr>
                <w:rFonts w:eastAsia="MS Mincho"/>
                <w:iCs/>
                <w:lang w:eastAsia="ja-JP"/>
              </w:rPr>
              <w:tab/>
              <w:t>less than or equal to 6 for aggregation level 1 and 2</w:t>
            </w:r>
          </w:p>
        </w:tc>
      </w:tr>
      <w:tr w:rsidR="00674754" w14:paraId="595500D3" w14:textId="77777777" w:rsidTr="00EE5294">
        <w:tc>
          <w:tcPr>
            <w:tcW w:w="9631" w:type="dxa"/>
          </w:tcPr>
          <w:p w14:paraId="577C5EFD" w14:textId="7D968256" w:rsidR="00674754" w:rsidRPr="00AC153C" w:rsidRDefault="00674754" w:rsidP="00674754">
            <w:pPr>
              <w:rPr>
                <w:rFonts w:eastAsia="MS Mincho"/>
                <w:lang w:eastAsia="ja-JP"/>
              </w:rPr>
            </w:pPr>
            <w:r w:rsidRPr="00AC153C">
              <w:rPr>
                <w:rFonts w:eastAsia="MS Mincho"/>
                <w:iCs/>
                <w:lang w:eastAsia="ja-JP"/>
              </w:rPr>
              <w:lastRenderedPageBreak/>
              <w:t>For determining the sCCEs corresponding to sPDCCH candidate m of the sPDCCH search space at aggregation level L in sPDCCH RB set p in sTTI k, for all k, is configured by higher layer signaling</w:t>
            </w:r>
          </w:p>
        </w:tc>
      </w:tr>
      <w:tr w:rsidR="00674754" w14:paraId="2AC2BAF5" w14:textId="77777777" w:rsidTr="00EE5294">
        <w:tc>
          <w:tcPr>
            <w:tcW w:w="9631" w:type="dxa"/>
          </w:tcPr>
          <w:p w14:paraId="6B1549F2" w14:textId="6C0444E3" w:rsidR="00674754" w:rsidRPr="00AC153C" w:rsidRDefault="00674754" w:rsidP="00674754">
            <w:pPr>
              <w:rPr>
                <w:rFonts w:eastAsia="MS Mincho"/>
                <w:lang w:eastAsia="ja-JP"/>
              </w:rPr>
            </w:pPr>
            <w:r w:rsidRPr="00AC153C">
              <w:rPr>
                <w:rFonts w:eastAsia="MS Mincho"/>
                <w:lang w:val="en-US" w:eastAsia="ja-JP"/>
              </w:rPr>
              <w:t>Simultaneous transmission of sPUSCH/sPUCCH</w:t>
            </w:r>
          </w:p>
        </w:tc>
      </w:tr>
      <w:tr w:rsidR="00A2185E" w14:paraId="7A8F1B49" w14:textId="77777777" w:rsidTr="00EE5294">
        <w:tc>
          <w:tcPr>
            <w:tcW w:w="9631" w:type="dxa"/>
          </w:tcPr>
          <w:p w14:paraId="11476234" w14:textId="04FBCA07" w:rsidR="00A2185E" w:rsidRPr="00AC153C" w:rsidRDefault="00A2185E" w:rsidP="00674754">
            <w:pPr>
              <w:rPr>
                <w:rFonts w:eastAsia="MS Mincho"/>
                <w:lang w:val="en-US" w:eastAsia="ja-JP"/>
              </w:rPr>
            </w:pPr>
            <w:r w:rsidRPr="00AC153C">
              <w:rPr>
                <w:lang w:val="en-US"/>
              </w:rPr>
              <w:t>The TPC-index for DCI format 3/3A is separately configured by RRC as part of the SPS configuration (i.e. TPC-PDCCH-config IE) for sTTI and TTI</w:t>
            </w:r>
          </w:p>
        </w:tc>
      </w:tr>
      <w:tr w:rsidR="00A2185E" w14:paraId="3074F86E" w14:textId="77777777" w:rsidTr="00EE5294">
        <w:tc>
          <w:tcPr>
            <w:tcW w:w="9631" w:type="dxa"/>
          </w:tcPr>
          <w:p w14:paraId="7E8ADE09" w14:textId="7732BAB6" w:rsidR="00A2185E" w:rsidRPr="00AC153C" w:rsidRDefault="00A2185E" w:rsidP="00674754">
            <w:pPr>
              <w:rPr>
                <w:lang w:val="en-US"/>
              </w:rPr>
            </w:pPr>
            <w:r w:rsidRPr="00AC153C">
              <w:rPr>
                <w:lang w:val="en-US" w:eastAsia="zh-CN"/>
              </w:rPr>
              <w:t>For UL sTTI SPS operation, different DMRS and/or RPF can be configured by RRC (3-bit CS and 1-bit RPF). The CS and RPF fields in the sDCI are set to zero.</w:t>
            </w:r>
          </w:p>
        </w:tc>
      </w:tr>
      <w:tr w:rsidR="00674754" w14:paraId="46C7E60C" w14:textId="77777777" w:rsidTr="00EE5294">
        <w:tc>
          <w:tcPr>
            <w:tcW w:w="9631" w:type="dxa"/>
          </w:tcPr>
          <w:p w14:paraId="558FCE16" w14:textId="77777777" w:rsidR="007C1816" w:rsidRPr="00AC153C" w:rsidRDefault="007C1816" w:rsidP="007C1816">
            <w:pPr>
              <w:rPr>
                <w:rFonts w:eastAsia="MS Mincho"/>
                <w:iCs/>
                <w:lang w:eastAsia="ja-JP"/>
              </w:rPr>
            </w:pPr>
            <w:r w:rsidRPr="00AC153C">
              <w:rPr>
                <w:rFonts w:eastAsia="MS Mincho"/>
                <w:iCs/>
                <w:lang w:eastAsia="ja-JP"/>
              </w:rPr>
              <w:t>A UE can be configured to monitor a</w:t>
            </w:r>
            <w:r w:rsidRPr="00AC153C">
              <w:rPr>
                <w:rFonts w:eastAsia="MS Mincho" w:hint="eastAsia"/>
                <w:iCs/>
                <w:lang w:eastAsia="ja-JP"/>
              </w:rPr>
              <w:t xml:space="preserve">n sPDCCH RB set p </w:t>
            </w:r>
            <w:r w:rsidRPr="00AC153C">
              <w:rPr>
                <w:rFonts w:eastAsia="MS Mincho"/>
                <w:iCs/>
                <w:lang w:eastAsia="ja-JP"/>
              </w:rPr>
              <w:t xml:space="preserve">with </w:t>
            </w:r>
            <w:r w:rsidRPr="00AC153C">
              <w:rPr>
                <w:rFonts w:eastAsia="MS Mincho" w:hint="eastAsia"/>
                <w:iCs/>
                <w:lang w:eastAsia="ja-JP"/>
              </w:rPr>
              <w:t>M_p^((L))sPDCCH candidate(s) for sPDCCH search space at aggregation level L</w:t>
            </w:r>
            <w:r w:rsidRPr="00AC153C">
              <w:rPr>
                <w:rFonts w:eastAsia="MS Mincho"/>
                <w:iCs/>
                <w:lang w:eastAsia="ja-JP"/>
              </w:rPr>
              <w:t xml:space="preserve"> within an sTTI</w:t>
            </w:r>
            <w:r w:rsidRPr="00AC153C">
              <w:rPr>
                <w:rFonts w:eastAsia="MS Mincho" w:hint="eastAsia"/>
                <w:iCs/>
                <w:lang w:eastAsia="ja-JP"/>
              </w:rPr>
              <w:t>, where p</w:t>
            </w:r>
            <w:r w:rsidRPr="00AC153C">
              <w:rPr>
                <w:rFonts w:eastAsia="MS Mincho" w:hint="eastAsia"/>
                <w:iCs/>
                <w:lang w:eastAsia="ja-JP"/>
              </w:rPr>
              <w:t>∈</w:t>
            </w:r>
            <w:r w:rsidRPr="00AC153C">
              <w:rPr>
                <w:rFonts w:eastAsia="MS Mincho" w:hint="eastAsia"/>
                <w:iCs/>
                <w:lang w:eastAsia="ja-JP"/>
              </w:rPr>
              <w:t>{0,1} and M_p^((L))</w:t>
            </w:r>
            <w:r w:rsidRPr="00AC153C">
              <w:rPr>
                <w:rFonts w:eastAsia="MS Mincho" w:hint="eastAsia"/>
                <w:iCs/>
                <w:lang w:eastAsia="ja-JP"/>
              </w:rPr>
              <w:t>∈</w:t>
            </w:r>
            <w:r w:rsidRPr="00AC153C">
              <w:rPr>
                <w:rFonts w:eastAsia="MS Mincho" w:hint="eastAsia"/>
                <w:iCs/>
                <w:lang w:eastAsia="ja-JP"/>
              </w:rPr>
              <w:t>{0,1,</w:t>
            </w:r>
            <w:r w:rsidRPr="00AC153C">
              <w:rPr>
                <w:rFonts w:eastAsia="MS Mincho" w:hint="eastAsia"/>
                <w:iCs/>
                <w:lang w:eastAsia="ja-JP"/>
              </w:rPr>
              <w:t>…</w:t>
            </w:r>
            <w:r w:rsidRPr="00AC153C">
              <w:rPr>
                <w:rFonts w:eastAsia="MS Mincho" w:hint="eastAsia"/>
                <w:iCs/>
                <w:lang w:eastAsia="ja-JP"/>
              </w:rPr>
              <w:t>,M</w:t>
            </w:r>
            <w:r w:rsidRPr="00AC153C">
              <w:rPr>
                <w:rFonts w:eastAsia="MS Mincho"/>
                <w:iCs/>
                <w:lang w:eastAsia="ja-JP"/>
              </w:rPr>
              <w:t>_total</w:t>
            </w:r>
            <w:r w:rsidRPr="00AC153C">
              <w:rPr>
                <w:rFonts w:eastAsia="MS Mincho" w:hint="eastAsia"/>
                <w:iCs/>
                <w:lang w:eastAsia="ja-JP"/>
              </w:rPr>
              <w:t xml:space="preserve">}. </w:t>
            </w:r>
            <w:r w:rsidRPr="00AC153C">
              <w:rPr>
                <w:rFonts w:eastAsia="MS Mincho"/>
                <w:iCs/>
                <w:lang w:eastAsia="ja-JP"/>
              </w:rPr>
              <w:t>M_total is the maximum allowable number of sPDCCH candidates to be monitored in an sTTI over all sPDCCH sets and aggregation levels, and equals to 6 for subslot operation and 12 for slot operation.</w:t>
            </w:r>
          </w:p>
          <w:p w14:paraId="08E21430" w14:textId="77777777" w:rsidR="007C1816" w:rsidRPr="00AC153C" w:rsidRDefault="007C1816" w:rsidP="007C1816">
            <w:pPr>
              <w:spacing w:after="0"/>
              <w:rPr>
                <w:lang w:eastAsia="zh-CN"/>
              </w:rPr>
            </w:pPr>
            <w:r w:rsidRPr="00AC153C">
              <w:rPr>
                <w:lang w:eastAsia="zh-CN"/>
              </w:rPr>
              <w:t>The number of sPDCCH candidate(s) M_sDCI^((L)) at aggregation level L for monitoring sDCI1 in sPDCCH region is</w:t>
            </w:r>
          </w:p>
          <w:p w14:paraId="642D2205" w14:textId="77777777" w:rsidR="007C1816" w:rsidRPr="00AC153C" w:rsidRDefault="007C1816" w:rsidP="001F46DF">
            <w:pPr>
              <w:numPr>
                <w:ilvl w:val="0"/>
                <w:numId w:val="71"/>
              </w:numPr>
              <w:spacing w:after="0"/>
              <w:rPr>
                <w:lang w:eastAsia="zh-CN"/>
              </w:rPr>
            </w:pPr>
            <w:r w:rsidRPr="00AC153C">
              <w:rPr>
                <w:lang w:eastAsia="zh-CN"/>
              </w:rPr>
              <w:t>less than or equal to 2 for aggregation level 4 and 8,</w:t>
            </w:r>
          </w:p>
          <w:p w14:paraId="2248328C" w14:textId="327EF694" w:rsidR="00674754" w:rsidRPr="00AC153C" w:rsidRDefault="007C1816" w:rsidP="007C1816">
            <w:pPr>
              <w:spacing w:after="0"/>
              <w:rPr>
                <w:rFonts w:eastAsia="MS Mincho"/>
                <w:lang w:eastAsia="ja-JP"/>
              </w:rPr>
            </w:pPr>
            <w:r w:rsidRPr="00AC153C">
              <w:rPr>
                <w:lang w:eastAsia="zh-CN"/>
              </w:rPr>
              <w:t>less than or equal to 6 for aggregation level 1 and 2</w:t>
            </w:r>
          </w:p>
        </w:tc>
      </w:tr>
      <w:tr w:rsidR="00674754" w14:paraId="4195ADDF" w14:textId="77777777" w:rsidTr="00EE5294">
        <w:tc>
          <w:tcPr>
            <w:tcW w:w="9631" w:type="dxa"/>
          </w:tcPr>
          <w:p w14:paraId="7CB18704" w14:textId="263C22F3" w:rsidR="00674754" w:rsidRPr="003509EF" w:rsidRDefault="00674754" w:rsidP="00674754">
            <w:pPr>
              <w:spacing w:after="0"/>
              <w:rPr>
                <w:rFonts w:eastAsia="MS Mincho"/>
                <w:iCs/>
                <w:lang w:eastAsia="ja-JP"/>
              </w:rPr>
            </w:pPr>
            <w:r w:rsidRPr="003509EF">
              <w:rPr>
                <w:rFonts w:eastAsia="MS Mincho"/>
                <w:iCs/>
                <w:lang w:eastAsia="ja-JP"/>
              </w:rPr>
              <w:t>Whether the UE-specific search spaces for different UEs overlap is up to configuration</w:t>
            </w:r>
          </w:p>
        </w:tc>
      </w:tr>
      <w:tr w:rsidR="00674754" w14:paraId="7BE11324" w14:textId="77777777" w:rsidTr="00EE5294">
        <w:tc>
          <w:tcPr>
            <w:tcW w:w="9631" w:type="dxa"/>
          </w:tcPr>
          <w:p w14:paraId="6680F26C" w14:textId="04A83A3A" w:rsidR="00674754" w:rsidRPr="003509EF" w:rsidRDefault="00674754" w:rsidP="00674754">
            <w:pPr>
              <w:spacing w:after="0"/>
              <w:rPr>
                <w:rFonts w:eastAsia="MS Mincho"/>
                <w:iCs/>
                <w:lang w:eastAsia="ja-JP"/>
              </w:rPr>
            </w:pPr>
            <w:r w:rsidRPr="003509EF">
              <w:rPr>
                <w:rFonts w:eastAsia="MS Mincho"/>
                <w:iCs/>
                <w:lang w:eastAsia="ja-JP"/>
              </w:rPr>
              <w:t>The number of PDCCH candidate(s) M_sDCI^((L)) at aggregation level L for monitoring sDCI1 in legacy PDCCH region is determined by higher layer signalling, independent on the number of M_L at aggregation level L for monitoring DCI</w:t>
            </w:r>
          </w:p>
        </w:tc>
      </w:tr>
      <w:tr w:rsidR="00674754" w14:paraId="00DF6B54" w14:textId="77777777" w:rsidTr="00EE5294">
        <w:tc>
          <w:tcPr>
            <w:tcW w:w="9631" w:type="dxa"/>
          </w:tcPr>
          <w:p w14:paraId="16252DCA" w14:textId="77777777" w:rsidR="00674754" w:rsidRPr="003509EF" w:rsidRDefault="00674754" w:rsidP="001F46DF">
            <w:pPr>
              <w:numPr>
                <w:ilvl w:val="0"/>
                <w:numId w:val="46"/>
              </w:numPr>
              <w:spacing w:after="0"/>
              <w:rPr>
                <w:rFonts w:eastAsia="MS Mincho"/>
                <w:iCs/>
                <w:lang w:val="en-US" w:eastAsia="ja-JP"/>
              </w:rPr>
            </w:pPr>
            <w:r w:rsidRPr="003509EF">
              <w:rPr>
                <w:rFonts w:eastAsia="MS Mincho"/>
                <w:iCs/>
                <w:lang w:val="en-US" w:eastAsia="ja-JP"/>
              </w:rPr>
              <w:t xml:space="preserve">One of four sPUCCH resources configured by higher layer is indicated by a 2-bit field in sDCI1 at least for the following sPUCCH formats, </w:t>
            </w:r>
          </w:p>
          <w:p w14:paraId="2B5A61AC" w14:textId="1D7E265C" w:rsidR="00674754" w:rsidRPr="003509EF" w:rsidRDefault="00674754" w:rsidP="001F46DF">
            <w:pPr>
              <w:numPr>
                <w:ilvl w:val="1"/>
                <w:numId w:val="46"/>
              </w:numPr>
              <w:spacing w:after="0"/>
              <w:rPr>
                <w:rFonts w:eastAsia="MS Mincho"/>
                <w:iCs/>
                <w:lang w:val="en-US" w:eastAsia="ja-JP"/>
              </w:rPr>
            </w:pPr>
            <w:r w:rsidRPr="003509EF">
              <w:rPr>
                <w:rFonts w:eastAsia="MS Mincho"/>
                <w:iCs/>
                <w:lang w:val="en-US" w:eastAsia="ja-JP"/>
              </w:rPr>
              <w:t xml:space="preserve">2/3-OS sPUCCH format(s) carrying more than 2 bits ACK/NACK + SR (if any) </w:t>
            </w:r>
          </w:p>
          <w:p w14:paraId="0B925E75" w14:textId="5A59EAA8" w:rsidR="00674754" w:rsidRPr="003509EF" w:rsidRDefault="00674754" w:rsidP="001F46DF">
            <w:pPr>
              <w:numPr>
                <w:ilvl w:val="1"/>
                <w:numId w:val="46"/>
              </w:numPr>
              <w:spacing w:after="0"/>
              <w:rPr>
                <w:rFonts w:eastAsia="MS Mincho"/>
                <w:iCs/>
                <w:lang w:val="en-US" w:eastAsia="ja-JP"/>
              </w:rPr>
            </w:pPr>
            <w:r w:rsidRPr="003509EF">
              <w:rPr>
                <w:rFonts w:eastAsia="MS Mincho"/>
                <w:iCs/>
                <w:lang w:val="en-US" w:eastAsia="ja-JP"/>
              </w:rPr>
              <w:t>2/3-OS sPUCCH format carrying up to 2 bits ACK/NACK, one of four sPUCCH resource groups configured by higher layer is indicated by a 2-bit field in sDCI1. Each group contains 2 or 4 sPUCCH resources (</w:t>
            </w:r>
            <w:r w:rsidRPr="003509EF">
              <w:rPr>
                <w:rFonts w:eastAsia="MS Mincho"/>
                <w:iCs/>
                <w:lang w:eastAsia="ja-JP"/>
              </w:rPr>
              <w:t>depending on the expected number of HARQ-ACK bits</w:t>
            </w:r>
            <w:r w:rsidRPr="003509EF">
              <w:rPr>
                <w:rFonts w:eastAsia="MS Mincho"/>
                <w:iCs/>
                <w:lang w:val="en-US" w:eastAsia="ja-JP"/>
              </w:rPr>
              <w:t>) configured by higher layer</w:t>
            </w:r>
            <w:r w:rsidRPr="003509EF">
              <w:rPr>
                <w:rFonts w:eastAsia="MS Mincho"/>
                <w:iCs/>
                <w:lang w:eastAsia="ja-JP"/>
              </w:rPr>
              <w:t>.</w:t>
            </w:r>
          </w:p>
          <w:p w14:paraId="75420FAE" w14:textId="77777777" w:rsidR="00674754" w:rsidRPr="003509EF" w:rsidRDefault="00674754" w:rsidP="001F46DF">
            <w:pPr>
              <w:numPr>
                <w:ilvl w:val="2"/>
                <w:numId w:val="50"/>
              </w:numPr>
              <w:spacing w:after="0"/>
              <w:rPr>
                <w:rFonts w:eastAsia="MS Mincho"/>
                <w:iCs/>
                <w:lang w:val="en-US" w:eastAsia="ja-JP"/>
              </w:rPr>
            </w:pPr>
            <w:r w:rsidRPr="003509EF">
              <w:rPr>
                <w:rFonts w:eastAsia="MS Mincho"/>
                <w:iCs/>
                <w:lang w:val="en-US" w:eastAsia="ja-JP"/>
              </w:rPr>
              <w:t>ACK/NACK information map to different sPUCCH resource</w:t>
            </w:r>
          </w:p>
          <w:p w14:paraId="468C0BDE" w14:textId="02608020" w:rsidR="00674754" w:rsidRPr="003509EF" w:rsidRDefault="00674754" w:rsidP="001F46DF">
            <w:pPr>
              <w:numPr>
                <w:ilvl w:val="3"/>
                <w:numId w:val="50"/>
              </w:numPr>
              <w:spacing w:after="0"/>
              <w:rPr>
                <w:rFonts w:eastAsia="MS Mincho"/>
                <w:iCs/>
                <w:lang w:val="en-US" w:eastAsia="ja-JP"/>
              </w:rPr>
            </w:pPr>
            <w:r w:rsidRPr="003509EF">
              <w:rPr>
                <w:rFonts w:eastAsia="MS Mincho"/>
                <w:iCs/>
                <w:lang w:val="en-US" w:eastAsia="ja-JP"/>
              </w:rPr>
              <w:t>NOTE: sPUCCH resource consist of RB index and cyclic shift</w:t>
            </w:r>
          </w:p>
          <w:p w14:paraId="65306DA2" w14:textId="77777777" w:rsidR="00674754" w:rsidRPr="003509EF" w:rsidRDefault="00674754" w:rsidP="001F46DF">
            <w:pPr>
              <w:numPr>
                <w:ilvl w:val="1"/>
                <w:numId w:val="46"/>
              </w:numPr>
              <w:spacing w:after="0"/>
              <w:rPr>
                <w:rFonts w:eastAsia="MS Mincho"/>
                <w:iCs/>
                <w:lang w:val="en-US" w:eastAsia="ja-JP"/>
              </w:rPr>
            </w:pPr>
            <w:r w:rsidRPr="003509EF">
              <w:rPr>
                <w:rFonts w:eastAsia="MS Mincho"/>
                <w:iCs/>
                <w:lang w:val="en-US" w:eastAsia="ja-JP"/>
              </w:rPr>
              <w:t xml:space="preserve">7-OS sPUCCH format(s) carrying more than 2 bits ACK/NACK + SR (if any) </w:t>
            </w:r>
          </w:p>
          <w:p w14:paraId="6C47283C" w14:textId="691852E1" w:rsidR="00674754" w:rsidRPr="003509EF" w:rsidRDefault="00674754" w:rsidP="001F46DF">
            <w:pPr>
              <w:numPr>
                <w:ilvl w:val="1"/>
                <w:numId w:val="46"/>
              </w:numPr>
              <w:spacing w:after="0"/>
              <w:rPr>
                <w:rFonts w:eastAsia="MS Mincho"/>
                <w:iCs/>
                <w:lang w:val="en-US" w:eastAsia="ja-JP"/>
              </w:rPr>
            </w:pPr>
            <w:r w:rsidRPr="003509EF">
              <w:rPr>
                <w:rFonts w:eastAsia="MS Mincho"/>
                <w:iCs/>
                <w:lang w:val="en-US" w:eastAsia="ja-JP"/>
              </w:rPr>
              <w:t>7-OS sPUCCH format carrying up to 2 bits ACK/NACK</w:t>
            </w:r>
          </w:p>
        </w:tc>
      </w:tr>
      <w:tr w:rsidR="00674754" w14:paraId="1E43E350" w14:textId="77777777" w:rsidTr="00EE5294">
        <w:tc>
          <w:tcPr>
            <w:tcW w:w="9631" w:type="dxa"/>
          </w:tcPr>
          <w:p w14:paraId="23D0A4C5" w14:textId="77777777" w:rsidR="00674754" w:rsidRPr="003509EF" w:rsidRDefault="00674754" w:rsidP="00674754">
            <w:pPr>
              <w:spacing w:after="0"/>
              <w:rPr>
                <w:rFonts w:eastAsia="MS Mincho"/>
                <w:iCs/>
                <w:lang w:val="en-US" w:eastAsia="ja-JP"/>
              </w:rPr>
            </w:pPr>
            <w:r w:rsidRPr="003509EF">
              <w:rPr>
                <w:rFonts w:eastAsia="MS Mincho"/>
                <w:iCs/>
                <w:lang w:eastAsia="ja-JP"/>
              </w:rPr>
              <w:t xml:space="preserve">1-slot </w:t>
            </w:r>
            <w:r w:rsidRPr="003509EF">
              <w:rPr>
                <w:rFonts w:eastAsia="MS Mincho"/>
                <w:iCs/>
                <w:lang w:val="en-US" w:eastAsia="ja-JP"/>
              </w:rPr>
              <w:t>sPUCCH format 4</w:t>
            </w:r>
          </w:p>
          <w:p w14:paraId="3EDF7979" w14:textId="59DE8505" w:rsidR="00674754" w:rsidRPr="003509EF" w:rsidRDefault="00674754" w:rsidP="001F46DF">
            <w:pPr>
              <w:pStyle w:val="ListParagraph"/>
              <w:numPr>
                <w:ilvl w:val="0"/>
                <w:numId w:val="34"/>
              </w:numPr>
              <w:ind w:leftChars="0"/>
              <w:rPr>
                <w:rFonts w:eastAsia="MS Mincho"/>
                <w:iCs/>
                <w:lang w:val="en-US" w:eastAsia="ja-JP"/>
              </w:rPr>
            </w:pPr>
            <w:r w:rsidRPr="003509EF">
              <w:rPr>
                <w:rFonts w:eastAsia="MS Mincho"/>
                <w:iCs/>
                <w:lang w:val="en-US" w:eastAsia="ja-JP"/>
              </w:rPr>
              <w:t>#RBs is signaled by higher layer signaling and can be configured between 1 to 8.</w:t>
            </w:r>
          </w:p>
        </w:tc>
      </w:tr>
      <w:tr w:rsidR="00674754" w14:paraId="44F98BEE" w14:textId="77777777" w:rsidTr="00EE5294">
        <w:tc>
          <w:tcPr>
            <w:tcW w:w="9631" w:type="dxa"/>
          </w:tcPr>
          <w:p w14:paraId="347A058D" w14:textId="77777777" w:rsidR="00674754" w:rsidRPr="003509EF" w:rsidRDefault="00674754" w:rsidP="001F46DF">
            <w:pPr>
              <w:numPr>
                <w:ilvl w:val="0"/>
                <w:numId w:val="46"/>
              </w:numPr>
              <w:spacing w:after="0"/>
              <w:rPr>
                <w:rFonts w:eastAsia="MS Mincho"/>
                <w:iCs/>
                <w:lang w:val="en-US" w:eastAsia="ja-JP"/>
              </w:rPr>
            </w:pPr>
            <w:r w:rsidRPr="003509EF">
              <w:rPr>
                <w:rFonts w:eastAsia="MS Mincho"/>
                <w:iCs/>
                <w:lang w:val="en-US" w:eastAsia="ja-JP"/>
              </w:rPr>
              <w:t xml:space="preserve">For UCI on sPUSCH: </w:t>
            </w:r>
          </w:p>
          <w:p w14:paraId="4833AEC4" w14:textId="77777777" w:rsidR="00674754" w:rsidRPr="003509EF" w:rsidRDefault="00674754" w:rsidP="001F46DF">
            <w:pPr>
              <w:numPr>
                <w:ilvl w:val="1"/>
                <w:numId w:val="46"/>
              </w:numPr>
              <w:spacing w:after="0"/>
              <w:rPr>
                <w:rFonts w:eastAsia="MS Mincho"/>
                <w:iCs/>
                <w:lang w:val="en-US" w:eastAsia="ja-JP"/>
              </w:rPr>
            </w:pPr>
            <w:r w:rsidRPr="003509EF">
              <w:rPr>
                <w:rFonts w:eastAsia="MS Mincho"/>
                <w:iCs/>
                <w:lang w:val="en-US" w:eastAsia="ja-JP"/>
              </w:rPr>
              <w:t>The beta offset values for sPUSCH and PUSCH are independently configured.</w:t>
            </w:r>
          </w:p>
          <w:p w14:paraId="08411CC6" w14:textId="4D140F1E" w:rsidR="00674754" w:rsidRPr="000A181E" w:rsidRDefault="00674754" w:rsidP="001F46DF">
            <w:pPr>
              <w:numPr>
                <w:ilvl w:val="1"/>
                <w:numId w:val="46"/>
              </w:numPr>
              <w:spacing w:after="0"/>
              <w:rPr>
                <w:rFonts w:eastAsia="MS Mincho"/>
                <w:iCs/>
                <w:lang w:val="en-US" w:eastAsia="ja-JP"/>
              </w:rPr>
            </w:pPr>
            <w:r w:rsidRPr="003509EF">
              <w:rPr>
                <w:rFonts w:eastAsia="MS Mincho"/>
                <w:iCs/>
                <w:lang w:val="en-US" w:eastAsia="ja-JP"/>
              </w:rPr>
              <w:t>The beta offset table for 1 ms operation is re-used</w:t>
            </w:r>
          </w:p>
        </w:tc>
      </w:tr>
      <w:tr w:rsidR="000A181E" w14:paraId="102A924D" w14:textId="77777777" w:rsidTr="00EE5294">
        <w:tc>
          <w:tcPr>
            <w:tcW w:w="9631" w:type="dxa"/>
          </w:tcPr>
          <w:p w14:paraId="3DF63E68" w14:textId="77777777" w:rsidR="000A181E" w:rsidRPr="00AC153C" w:rsidRDefault="000A181E" w:rsidP="000A181E">
            <w:pPr>
              <w:spacing w:after="0"/>
              <w:rPr>
                <w:rFonts w:eastAsia="MS Mincho"/>
                <w:iCs/>
                <w:lang w:val="en-US" w:eastAsia="ja-JP"/>
              </w:rPr>
            </w:pPr>
            <w:r w:rsidRPr="00AC153C">
              <w:rPr>
                <w:rFonts w:eastAsia="MS Mincho"/>
                <w:iCs/>
                <w:lang w:val="en-US" w:eastAsia="ja-JP"/>
              </w:rPr>
              <w:t>•</w:t>
            </w:r>
            <w:r w:rsidRPr="00AC153C">
              <w:rPr>
                <w:rFonts w:eastAsia="MS Mincho"/>
                <w:iCs/>
                <w:lang w:val="en-US" w:eastAsia="ja-JP"/>
              </w:rPr>
              <w:tab/>
              <w:t>Two possible beta offset value for each of HARQ-ACK and RI are configured by RRC for subslot operation. The used beta offset value (the first or the second value configured) is indicated in the UL sDCI by a single bit. For slot operation a single beta factor is configured by RRC and no indication is included in sDCI.</w:t>
            </w:r>
          </w:p>
          <w:p w14:paraId="2AC4F639" w14:textId="77777777" w:rsidR="000A181E" w:rsidRPr="00AC153C" w:rsidRDefault="000A181E" w:rsidP="000A181E">
            <w:pPr>
              <w:spacing w:after="0"/>
              <w:rPr>
                <w:rFonts w:eastAsia="MS Mincho"/>
                <w:iCs/>
                <w:lang w:val="en-US" w:eastAsia="ja-JP"/>
              </w:rPr>
            </w:pPr>
            <w:r w:rsidRPr="00AC153C">
              <w:rPr>
                <w:rFonts w:eastAsia="MS Mincho"/>
                <w:iCs/>
                <w:lang w:val="en-US" w:eastAsia="ja-JP"/>
              </w:rPr>
              <w:t>•</w:t>
            </w:r>
            <w:r w:rsidRPr="00AC153C">
              <w:rPr>
                <w:rFonts w:eastAsia="MS Mincho"/>
                <w:iCs/>
                <w:lang w:val="en-US" w:eastAsia="ja-JP"/>
              </w:rPr>
              <w:tab/>
              <w:t>For UCI mapping on 2/3-symbol sPUSCH with 2 data symbols, the HARQ-ACK is mapped from the end of the data symbol closest to DMRS symbol (or in case of no DMRS symbol, i.e. DD is indicated in UL grant, to the first data symbol) by puncturing sPUSCH data REs, the RI is mapped from the end of the other data symbol rate matched by sPUSCH data, and PMI/CQI are mapped from the start of the data symbols in the time first frequency second manner, which are rate matched by sPUSCH data.</w:t>
            </w:r>
          </w:p>
          <w:p w14:paraId="772CE3C2" w14:textId="6126A566" w:rsidR="000A181E" w:rsidRPr="00AC153C" w:rsidRDefault="000A181E" w:rsidP="000A181E">
            <w:pPr>
              <w:spacing w:after="0"/>
              <w:rPr>
                <w:rFonts w:eastAsia="MS Mincho"/>
                <w:iCs/>
                <w:lang w:val="en-US" w:eastAsia="ja-JP"/>
              </w:rPr>
            </w:pPr>
            <w:r w:rsidRPr="00AC153C">
              <w:rPr>
                <w:rFonts w:eastAsia="MS Mincho"/>
                <w:iCs/>
                <w:lang w:val="en-US" w:eastAsia="ja-JP"/>
              </w:rPr>
              <w:t>•</w:t>
            </w:r>
            <w:r w:rsidRPr="00AC153C">
              <w:rPr>
                <w:rFonts w:eastAsia="MS Mincho"/>
                <w:iCs/>
                <w:lang w:val="en-US" w:eastAsia="ja-JP"/>
              </w:rPr>
              <w:tab/>
              <w:t>For UCI mapping on 2/3-symbol sPUSCH with 1 data symbol, the RI is mapped from the end of the data symbol rate matched by sPUSCH data, followed by HARQ-ACK by puncturing sPUSCH data REs (puncturing the symbol from bottom to the top, as in legacy), PMI/CQI are mapped from the start of the data symbol, which are rate matched by sPUSCH data</w:t>
            </w:r>
          </w:p>
        </w:tc>
      </w:tr>
      <w:tr w:rsidR="00674754" w14:paraId="5DF7DF6D" w14:textId="77777777" w:rsidTr="00EE5294">
        <w:tc>
          <w:tcPr>
            <w:tcW w:w="9631" w:type="dxa"/>
          </w:tcPr>
          <w:p w14:paraId="3CD54D00" w14:textId="42DDF254" w:rsidR="00674754" w:rsidRPr="00AC153C" w:rsidRDefault="00674754" w:rsidP="001F46DF">
            <w:pPr>
              <w:numPr>
                <w:ilvl w:val="0"/>
                <w:numId w:val="46"/>
              </w:numPr>
              <w:spacing w:after="0"/>
              <w:rPr>
                <w:rFonts w:eastAsia="MS Mincho"/>
                <w:iCs/>
                <w:lang w:val="en-US" w:eastAsia="ja-JP"/>
              </w:rPr>
            </w:pPr>
            <w:r w:rsidRPr="00AC153C">
              <w:rPr>
                <w:rFonts w:eastAsia="MS Mincho"/>
                <w:lang w:val="en-US" w:eastAsia="ja-JP"/>
              </w:rPr>
              <w:t>The maximum number of supported UL and DL sTTI carriers is the same as in 1 ms TTI operation</w:t>
            </w:r>
          </w:p>
        </w:tc>
      </w:tr>
      <w:tr w:rsidR="00674754" w14:paraId="384CBEBE" w14:textId="77777777" w:rsidTr="00EE5294">
        <w:tc>
          <w:tcPr>
            <w:tcW w:w="9631" w:type="dxa"/>
          </w:tcPr>
          <w:p w14:paraId="5DDB11F5" w14:textId="0BB3E2BF" w:rsidR="00674754" w:rsidRPr="00AC153C" w:rsidRDefault="00674754" w:rsidP="001F46DF">
            <w:pPr>
              <w:numPr>
                <w:ilvl w:val="0"/>
                <w:numId w:val="46"/>
              </w:numPr>
              <w:spacing w:after="0"/>
              <w:rPr>
                <w:rFonts w:eastAsia="MS Mincho"/>
                <w:lang w:val="en-US" w:eastAsia="ja-JP"/>
              </w:rPr>
            </w:pPr>
            <w:r w:rsidRPr="00AC153C">
              <w:rPr>
                <w:rFonts w:eastAsia="MS Mincho"/>
                <w:iCs/>
                <w:lang w:eastAsia="ja-JP"/>
              </w:rPr>
              <w:t>In sTTI operation, there is no restriction for RB sets to be fully non-overlapping by specification</w:t>
            </w:r>
          </w:p>
        </w:tc>
      </w:tr>
      <w:tr w:rsidR="00674754" w14:paraId="5AA6E61A" w14:textId="77777777" w:rsidTr="00EE5294">
        <w:tc>
          <w:tcPr>
            <w:tcW w:w="9631" w:type="dxa"/>
          </w:tcPr>
          <w:p w14:paraId="34E54C72" w14:textId="77777777" w:rsidR="001B7981" w:rsidRPr="00AC153C" w:rsidRDefault="001B7981" w:rsidP="001B7981">
            <w:pPr>
              <w:spacing w:after="0"/>
              <w:rPr>
                <w:lang w:val="en-US"/>
              </w:rPr>
            </w:pPr>
            <w:r w:rsidRPr="00AC153C">
              <w:rPr>
                <w:lang w:val="en-US"/>
              </w:rPr>
              <w:t>The overall search space (over all ALs and RB sets) configured to a UE is limited to:</w:t>
            </w:r>
          </w:p>
          <w:p w14:paraId="5BB2796B" w14:textId="77777777" w:rsidR="001B7981" w:rsidRPr="00AC153C" w:rsidRDefault="001B7981" w:rsidP="001F46DF">
            <w:pPr>
              <w:pStyle w:val="ListParagraph"/>
              <w:numPr>
                <w:ilvl w:val="0"/>
                <w:numId w:val="46"/>
              </w:numPr>
              <w:ind w:leftChars="0"/>
              <w:rPr>
                <w:rFonts w:eastAsia="Times New Roman"/>
                <w:lang w:val="en-US"/>
              </w:rPr>
            </w:pPr>
            <w:r w:rsidRPr="00AC153C">
              <w:rPr>
                <w:lang w:val="en-US"/>
              </w:rPr>
              <w:t>16 sCCEs for 2/3os.</w:t>
            </w:r>
          </w:p>
          <w:p w14:paraId="68E8ED10" w14:textId="77777777" w:rsidR="001B7981" w:rsidRPr="00AC153C" w:rsidRDefault="001B7981" w:rsidP="001F46DF">
            <w:pPr>
              <w:pStyle w:val="ListParagraph"/>
              <w:numPr>
                <w:ilvl w:val="0"/>
                <w:numId w:val="46"/>
              </w:numPr>
              <w:ind w:leftChars="0"/>
              <w:rPr>
                <w:rFonts w:eastAsia="Times New Roman"/>
                <w:lang w:val="en-US"/>
              </w:rPr>
            </w:pPr>
            <w:r w:rsidRPr="00AC153C">
              <w:rPr>
                <w:lang w:val="en-US"/>
              </w:rPr>
              <w:t>32 sCCEs for 7os</w:t>
            </w:r>
          </w:p>
          <w:p w14:paraId="0D10DACF" w14:textId="4ADB6DEE" w:rsidR="00674754" w:rsidRPr="00AC153C" w:rsidRDefault="001B7981" w:rsidP="001F46DF">
            <w:pPr>
              <w:numPr>
                <w:ilvl w:val="0"/>
                <w:numId w:val="46"/>
              </w:numPr>
              <w:spacing w:after="0"/>
              <w:rPr>
                <w:rFonts w:eastAsia="MS Mincho"/>
                <w:iCs/>
                <w:lang w:eastAsia="ja-JP"/>
              </w:rPr>
            </w:pPr>
            <w:r w:rsidRPr="00AC153C">
              <w:rPr>
                <w:lang w:eastAsia="ja-JP"/>
              </w:rPr>
              <w:t>The overall search space configured to a UE for monitoring sDCI in PDCCH region is limited up to 28 CCEs for 2/3-symbol sTTI</w:t>
            </w:r>
          </w:p>
        </w:tc>
      </w:tr>
      <w:tr w:rsidR="00674754" w14:paraId="4BB2C494" w14:textId="77777777" w:rsidTr="00EE5294">
        <w:tc>
          <w:tcPr>
            <w:tcW w:w="9631" w:type="dxa"/>
          </w:tcPr>
          <w:p w14:paraId="242C2D5F" w14:textId="77777777" w:rsidR="00674754" w:rsidRPr="00556B16" w:rsidRDefault="00674754" w:rsidP="00674754">
            <w:pPr>
              <w:rPr>
                <w:iCs/>
              </w:rPr>
            </w:pPr>
            <w:r w:rsidRPr="00556B16">
              <w:rPr>
                <w:iCs/>
              </w:rPr>
              <w:t>7-OS sPUCCH format selection:</w:t>
            </w:r>
          </w:p>
          <w:p w14:paraId="4DD5538D" w14:textId="77777777" w:rsidR="00674754" w:rsidRPr="00556B16" w:rsidRDefault="00674754" w:rsidP="00674754">
            <w:pPr>
              <w:spacing w:after="0"/>
              <w:rPr>
                <w:rFonts w:eastAsia="MS Mincho"/>
                <w:iCs/>
                <w:lang w:eastAsia="ja-JP"/>
              </w:rPr>
            </w:pPr>
            <w:r w:rsidRPr="00556B16">
              <w:rPr>
                <w:rFonts w:eastAsia="MS Mincho"/>
                <w:iCs/>
                <w:lang w:eastAsia="ja-JP"/>
              </w:rPr>
              <w:t xml:space="preserve">If sPF3 and sPF4 are configured: </w:t>
            </w:r>
          </w:p>
          <w:p w14:paraId="0BF3315A" w14:textId="77777777" w:rsidR="00674754" w:rsidRPr="00556B16" w:rsidRDefault="00674754" w:rsidP="001F46DF">
            <w:pPr>
              <w:numPr>
                <w:ilvl w:val="0"/>
                <w:numId w:val="51"/>
              </w:numPr>
              <w:spacing w:after="0"/>
              <w:jc w:val="both"/>
              <w:rPr>
                <w:rFonts w:eastAsia="SimSun"/>
                <w:lang w:eastAsia="zh-CN"/>
              </w:rPr>
            </w:pPr>
            <w:r w:rsidRPr="00556B16">
              <w:rPr>
                <w:rFonts w:eastAsia="SimSun"/>
                <w:lang w:eastAsia="zh-CN"/>
              </w:rPr>
              <w:t>1-2 bits HARQ, sPUCCH format 1a/1b;</w:t>
            </w:r>
          </w:p>
          <w:p w14:paraId="0BB8F71B" w14:textId="77777777" w:rsidR="00674754" w:rsidRPr="00556B16" w:rsidRDefault="00674754" w:rsidP="001F46DF">
            <w:pPr>
              <w:numPr>
                <w:ilvl w:val="0"/>
                <w:numId w:val="51"/>
              </w:numPr>
              <w:spacing w:after="0"/>
              <w:jc w:val="both"/>
              <w:rPr>
                <w:rFonts w:eastAsia="SimSun"/>
                <w:lang w:eastAsia="zh-CN"/>
              </w:rPr>
            </w:pPr>
            <w:r w:rsidRPr="00556B16">
              <w:rPr>
                <w:rFonts w:eastAsia="SimSun"/>
                <w:lang w:eastAsia="zh-CN"/>
              </w:rPr>
              <w:lastRenderedPageBreak/>
              <w:t>3-11 bits HARQ, sPUCCH format 3</w:t>
            </w:r>
          </w:p>
          <w:p w14:paraId="51EC7D21" w14:textId="77777777" w:rsidR="00674754" w:rsidRPr="00556B16" w:rsidRDefault="00674754" w:rsidP="001F46DF">
            <w:pPr>
              <w:numPr>
                <w:ilvl w:val="0"/>
                <w:numId w:val="51"/>
              </w:numPr>
              <w:spacing w:after="0"/>
              <w:jc w:val="both"/>
              <w:rPr>
                <w:rFonts w:eastAsia="SimSun"/>
                <w:lang w:eastAsia="zh-CN"/>
              </w:rPr>
            </w:pPr>
            <w:r w:rsidRPr="00556B16">
              <w:rPr>
                <w:rFonts w:eastAsia="SimSun"/>
                <w:lang w:eastAsia="zh-CN"/>
              </w:rPr>
              <w:t>12 bits HARQ or more, sPUCCH format 4</w:t>
            </w:r>
          </w:p>
          <w:p w14:paraId="78894F46" w14:textId="77777777" w:rsidR="00674754" w:rsidRPr="00556B16" w:rsidRDefault="00674754" w:rsidP="00674754">
            <w:pPr>
              <w:spacing w:after="0"/>
              <w:rPr>
                <w:rFonts w:eastAsia="MS Mincho"/>
                <w:iCs/>
                <w:lang w:eastAsia="ja-JP"/>
              </w:rPr>
            </w:pPr>
            <w:r w:rsidRPr="00556B16">
              <w:rPr>
                <w:rFonts w:eastAsia="MS Mincho"/>
                <w:iCs/>
                <w:lang w:eastAsia="ja-JP"/>
              </w:rPr>
              <w:t>If only sPF4 is configured:</w:t>
            </w:r>
          </w:p>
          <w:p w14:paraId="46B32D09" w14:textId="77777777" w:rsidR="00674754" w:rsidRPr="00556B16" w:rsidRDefault="00674754" w:rsidP="001F46DF">
            <w:pPr>
              <w:numPr>
                <w:ilvl w:val="0"/>
                <w:numId w:val="51"/>
              </w:numPr>
              <w:spacing w:after="0"/>
              <w:jc w:val="both"/>
              <w:rPr>
                <w:rFonts w:eastAsia="SimSun"/>
                <w:lang w:eastAsia="zh-CN"/>
              </w:rPr>
            </w:pPr>
            <w:r w:rsidRPr="00556B16">
              <w:rPr>
                <w:rFonts w:eastAsia="SimSun"/>
                <w:lang w:eastAsia="zh-CN"/>
              </w:rPr>
              <w:t>1-2 bits HARQ, sPUCCH format 1a/1b;</w:t>
            </w:r>
          </w:p>
          <w:p w14:paraId="62D38ECE" w14:textId="77777777" w:rsidR="00674754" w:rsidRPr="00556B16" w:rsidRDefault="00674754" w:rsidP="001F46DF">
            <w:pPr>
              <w:numPr>
                <w:ilvl w:val="0"/>
                <w:numId w:val="51"/>
              </w:numPr>
              <w:spacing w:after="0"/>
              <w:jc w:val="both"/>
              <w:rPr>
                <w:rFonts w:eastAsia="SimSun"/>
                <w:lang w:eastAsia="zh-CN"/>
              </w:rPr>
            </w:pPr>
            <w:r w:rsidRPr="00556B16">
              <w:rPr>
                <w:rFonts w:eastAsia="SimSun"/>
                <w:lang w:eastAsia="zh-CN"/>
              </w:rPr>
              <w:t>3 bits HARQ or more, sPUCCH format 4</w:t>
            </w:r>
          </w:p>
          <w:p w14:paraId="691A5B30" w14:textId="77777777" w:rsidR="00674754" w:rsidRPr="00556B16" w:rsidRDefault="00674754" w:rsidP="00674754">
            <w:pPr>
              <w:spacing w:after="0"/>
              <w:rPr>
                <w:iCs/>
              </w:rPr>
            </w:pPr>
            <w:r w:rsidRPr="00556B16">
              <w:rPr>
                <w:iCs/>
              </w:rPr>
              <w:t>If only sPF3 is configured</w:t>
            </w:r>
          </w:p>
          <w:p w14:paraId="33291EEC" w14:textId="77777777" w:rsidR="00674754" w:rsidRPr="00556B16" w:rsidRDefault="00674754" w:rsidP="001F46DF">
            <w:pPr>
              <w:numPr>
                <w:ilvl w:val="0"/>
                <w:numId w:val="51"/>
              </w:numPr>
              <w:spacing w:after="0"/>
              <w:jc w:val="both"/>
              <w:rPr>
                <w:rFonts w:eastAsia="SimSun"/>
                <w:lang w:eastAsia="zh-CN"/>
              </w:rPr>
            </w:pPr>
            <w:r w:rsidRPr="00556B16">
              <w:rPr>
                <w:rFonts w:eastAsia="SimSun"/>
                <w:lang w:eastAsia="zh-CN"/>
              </w:rPr>
              <w:t>1-2 bits HARQ, sPUCCH format 1a/1b;</w:t>
            </w:r>
          </w:p>
          <w:p w14:paraId="41469444" w14:textId="6B3EDA8A" w:rsidR="00674754" w:rsidRPr="00556B16" w:rsidRDefault="00674754" w:rsidP="001F46DF">
            <w:pPr>
              <w:numPr>
                <w:ilvl w:val="0"/>
                <w:numId w:val="51"/>
              </w:numPr>
              <w:spacing w:after="0"/>
              <w:jc w:val="both"/>
              <w:rPr>
                <w:rFonts w:eastAsia="SimSun"/>
                <w:lang w:eastAsia="zh-CN"/>
              </w:rPr>
            </w:pPr>
            <w:r w:rsidRPr="00556B16">
              <w:rPr>
                <w:rFonts w:eastAsia="SimSun"/>
                <w:lang w:eastAsia="zh-CN"/>
              </w:rPr>
              <w:t>3-11 bits HARQ, sPUCCH format 3</w:t>
            </w:r>
          </w:p>
        </w:tc>
      </w:tr>
      <w:tr w:rsidR="00674754" w14:paraId="5480F2CD" w14:textId="77777777" w:rsidTr="00EE5294">
        <w:tc>
          <w:tcPr>
            <w:tcW w:w="9631" w:type="dxa"/>
          </w:tcPr>
          <w:p w14:paraId="443F893E" w14:textId="0638EC0B" w:rsidR="00674754" w:rsidRPr="00556B16" w:rsidRDefault="00674754" w:rsidP="00674754">
            <w:pPr>
              <w:rPr>
                <w:iCs/>
              </w:rPr>
            </w:pPr>
            <w:r w:rsidRPr="00556B16">
              <w:rPr>
                <w:iCs/>
              </w:rPr>
              <w:lastRenderedPageBreak/>
              <w:t>The periodicity of sSR sent on 7OS sPUCCH is set as one of from {0.5ms, 1ms, 2ms, 5ms, 10ms}</w:t>
            </w:r>
          </w:p>
        </w:tc>
      </w:tr>
      <w:tr w:rsidR="00674754" w14:paraId="1AD945FF" w14:textId="77777777" w:rsidTr="00EE5294">
        <w:tc>
          <w:tcPr>
            <w:tcW w:w="9631" w:type="dxa"/>
          </w:tcPr>
          <w:p w14:paraId="0EE5A435" w14:textId="60A84999" w:rsidR="00674754" w:rsidRPr="00B8614F" w:rsidRDefault="00674754" w:rsidP="00674754">
            <w:pPr>
              <w:rPr>
                <w:iCs/>
              </w:rPr>
            </w:pPr>
            <w:r w:rsidRPr="00B8614F">
              <w:rPr>
                <w:iCs/>
              </w:rPr>
              <w:t>The periodicity of sSR sent on 2/3-OS sPUCCH is set as one of from {1 sTTI, 2 sTTI, 3 sTTI, 4 sTTI, 5 sTTI, 1ms, 2ms, 5ms, 10 ms}</w:t>
            </w:r>
          </w:p>
        </w:tc>
      </w:tr>
      <w:tr w:rsidR="00674754" w14:paraId="4E49DB0A" w14:textId="77777777" w:rsidTr="00EE5294">
        <w:tc>
          <w:tcPr>
            <w:tcW w:w="9631" w:type="dxa"/>
          </w:tcPr>
          <w:p w14:paraId="0264E0C2" w14:textId="77777777" w:rsidR="00674754" w:rsidRPr="00556B16" w:rsidRDefault="00674754" w:rsidP="00674754">
            <w:r w:rsidRPr="00556B16">
              <w:t xml:space="preserve">For UCI on sPUSCH: </w:t>
            </w:r>
          </w:p>
          <w:p w14:paraId="60CC88A1" w14:textId="77777777" w:rsidR="00674754" w:rsidRPr="00556B16" w:rsidRDefault="00674754" w:rsidP="001F46DF">
            <w:pPr>
              <w:numPr>
                <w:ilvl w:val="0"/>
                <w:numId w:val="52"/>
              </w:numPr>
              <w:spacing w:after="0"/>
            </w:pPr>
            <w:r w:rsidRPr="00556B16">
              <w:t>The HARQ-ACK offset values are independently configured for 7-OS sPUSCH and 2/3-OS sPUSCH.</w:t>
            </w:r>
          </w:p>
          <w:p w14:paraId="1D39D26A" w14:textId="37555C8E" w:rsidR="00674754" w:rsidRPr="00556B16" w:rsidRDefault="00674754" w:rsidP="001F46DF">
            <w:pPr>
              <w:numPr>
                <w:ilvl w:val="0"/>
                <w:numId w:val="52"/>
              </w:numPr>
              <w:spacing w:after="0"/>
            </w:pPr>
            <w:r w:rsidRPr="00556B16">
              <w:t>If CSI transmission on sPUSCH is supported, the beta offset values for CSI are independently configured for 7-OS sPUSCH and 2/3-OS sPUSCH.</w:t>
            </w:r>
          </w:p>
        </w:tc>
      </w:tr>
      <w:tr w:rsidR="00674754" w14:paraId="6A6AC3AB" w14:textId="77777777" w:rsidTr="00EE5294">
        <w:tc>
          <w:tcPr>
            <w:tcW w:w="9631" w:type="dxa"/>
          </w:tcPr>
          <w:p w14:paraId="7A96132E" w14:textId="0F91C980" w:rsidR="00674754" w:rsidRPr="00556B16" w:rsidRDefault="00674754" w:rsidP="00674754">
            <w:r w:rsidRPr="00556B16">
              <w:rPr>
                <w:iCs/>
              </w:rPr>
              <w:t xml:space="preserve">For sPUCCH, the parameter of </w:t>
            </w:r>
            <w:r w:rsidRPr="00556B16">
              <w:rPr>
                <w:position w:val="-14"/>
              </w:rPr>
              <w:object w:dxaOrig="1260" w:dyaOrig="380" w14:anchorId="1CE16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pt;height:16.2pt" o:ole="">
                  <v:imagedata r:id="rId15" o:title=""/>
                </v:shape>
                <o:OLEObject Type="Embed" ProgID="Equation.3" ShapeID="_x0000_i1025" DrawAspect="Content" ObjectID="_1581831237" r:id="rId16"/>
              </w:object>
            </w:r>
            <w:r w:rsidRPr="00556B16">
              <w:rPr>
                <w:iCs/>
              </w:rPr>
              <w:t xml:space="preserve">  is defined relative to PUCCH format 1a (as in legacy) and separately configured for sTTI operation from 1ms TTI operation.</w:t>
            </w:r>
          </w:p>
        </w:tc>
      </w:tr>
      <w:tr w:rsidR="00674754" w14:paraId="7D95D669" w14:textId="77777777" w:rsidTr="00EE5294">
        <w:tc>
          <w:tcPr>
            <w:tcW w:w="9631" w:type="dxa"/>
          </w:tcPr>
          <w:p w14:paraId="0106421C" w14:textId="77777777" w:rsidR="00674754" w:rsidRPr="00AC153C" w:rsidRDefault="00674754" w:rsidP="00674754">
            <w:pPr>
              <w:spacing w:after="0"/>
              <w:rPr>
                <w:iCs/>
              </w:rPr>
            </w:pPr>
            <w:r w:rsidRPr="00AC153C">
              <w:rPr>
                <w:iCs/>
              </w:rPr>
              <w:t>In case positive SR and 2-bit HARQ-ACK are to be transmitted on 2/3-OS sPUCCH in sequence based 2/3-OS sPUCCH, four sPUCCH resources are configured for SR with 2-bit HARQ-ACK.</w:t>
            </w:r>
          </w:p>
          <w:p w14:paraId="62449F08" w14:textId="6822DEBF" w:rsidR="00674754" w:rsidRPr="00AC153C" w:rsidRDefault="00674754" w:rsidP="00674754">
            <w:pPr>
              <w:spacing w:after="0"/>
              <w:rPr>
                <w:iCs/>
              </w:rPr>
            </w:pPr>
            <w:r w:rsidRPr="00AC153C">
              <w:rPr>
                <w:iCs/>
              </w:rPr>
              <w:t>•</w:t>
            </w:r>
            <w:r w:rsidRPr="00AC153C">
              <w:rPr>
                <w:iCs/>
              </w:rPr>
              <w:tab/>
              <w:t>The four resources are used for SR+'ACK, ACK', SR+'ACK, NACK', SR+'NACK, ACK', SR+'NACK, NACK' respectively</w:t>
            </w:r>
          </w:p>
        </w:tc>
      </w:tr>
      <w:tr w:rsidR="00674754" w14:paraId="5132A1A1" w14:textId="77777777" w:rsidTr="00EE5294">
        <w:tc>
          <w:tcPr>
            <w:tcW w:w="9631" w:type="dxa"/>
          </w:tcPr>
          <w:p w14:paraId="2535E31A" w14:textId="77777777" w:rsidR="00674754" w:rsidRPr="00AC153C" w:rsidRDefault="00674754" w:rsidP="00674754">
            <w:pPr>
              <w:spacing w:after="0"/>
              <w:rPr>
                <w:iCs/>
              </w:rPr>
            </w:pPr>
            <w:r w:rsidRPr="00AC153C">
              <w:rPr>
                <w:iCs/>
              </w:rPr>
              <w:t xml:space="preserve">For 2/3-OS sequence based sPUCCH, all four sPUCCH resource groups configured by RRC have four sPUCCH resources. </w:t>
            </w:r>
          </w:p>
          <w:p w14:paraId="1F561E16" w14:textId="77777777" w:rsidR="00674754" w:rsidRPr="00AC153C" w:rsidRDefault="00674754" w:rsidP="00674754">
            <w:pPr>
              <w:spacing w:after="0"/>
              <w:rPr>
                <w:iCs/>
              </w:rPr>
            </w:pPr>
            <w:r w:rsidRPr="00AC153C">
              <w:rPr>
                <w:iCs/>
              </w:rPr>
              <w:t>•</w:t>
            </w:r>
            <w:r w:rsidRPr="00AC153C">
              <w:rPr>
                <w:iCs/>
              </w:rPr>
              <w:tab/>
              <w:t>In case of 1-bit HARQ-ACK transmission, the first two resources in the indicated groups are used.</w:t>
            </w:r>
          </w:p>
          <w:p w14:paraId="5757750F" w14:textId="45CCE9F7" w:rsidR="00674754" w:rsidRPr="00AC153C" w:rsidRDefault="00674754" w:rsidP="00674754">
            <w:pPr>
              <w:spacing w:after="0"/>
              <w:rPr>
                <w:iCs/>
              </w:rPr>
            </w:pPr>
            <w:r w:rsidRPr="00AC153C">
              <w:rPr>
                <w:iCs/>
              </w:rPr>
              <w:t>•</w:t>
            </w:r>
            <w:r w:rsidRPr="00AC153C">
              <w:rPr>
                <w:iCs/>
              </w:rPr>
              <w:tab/>
              <w:t>In case of 2-bit HARQ-ACK transmission, all the four resources in the indicated groups are used</w:t>
            </w:r>
          </w:p>
        </w:tc>
      </w:tr>
      <w:tr w:rsidR="00674754" w14:paraId="3DB6AC4C" w14:textId="77777777" w:rsidTr="00EE5294">
        <w:tc>
          <w:tcPr>
            <w:tcW w:w="9631" w:type="dxa"/>
          </w:tcPr>
          <w:p w14:paraId="312DB99E" w14:textId="77777777" w:rsidR="00674754" w:rsidRPr="00AC153C" w:rsidRDefault="00674754" w:rsidP="00674754">
            <w:pPr>
              <w:rPr>
                <w:iCs/>
              </w:rPr>
            </w:pPr>
            <w:r w:rsidRPr="00AC153C">
              <w:rPr>
                <w:iCs/>
              </w:rPr>
              <w:t>The delta_F values can be configured by higher layer signalling in the range</w:t>
            </w:r>
          </w:p>
          <w:p w14:paraId="4236AA68" w14:textId="77777777" w:rsidR="00674754" w:rsidRPr="00AC153C" w:rsidRDefault="00674754" w:rsidP="00674754">
            <w:pPr>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453"/>
            </w:tblGrid>
            <w:tr w:rsidR="00AC153C" w:rsidRPr="00AC153C" w14:paraId="55A30088" w14:textId="77777777" w:rsidTr="007C1816">
              <w:trPr>
                <w:jc w:val="center"/>
              </w:trPr>
              <w:tc>
                <w:tcPr>
                  <w:tcW w:w="3085" w:type="dxa"/>
                  <w:shd w:val="clear" w:color="auto" w:fill="D9E2F3"/>
                </w:tcPr>
                <w:p w14:paraId="4634209D" w14:textId="77777777" w:rsidR="00674754" w:rsidRPr="00AC153C" w:rsidRDefault="00674754" w:rsidP="00674754">
                  <w:pPr>
                    <w:rPr>
                      <w:lang w:val="sv-SE"/>
                    </w:rPr>
                  </w:pPr>
                  <w:r w:rsidRPr="00AC153C">
                    <w:rPr>
                      <w:lang w:val="sv-SE"/>
                    </w:rPr>
                    <w:t>sPUCCH format</w:t>
                  </w:r>
                </w:p>
              </w:tc>
              <w:tc>
                <w:tcPr>
                  <w:tcW w:w="2453" w:type="dxa"/>
                  <w:shd w:val="clear" w:color="auto" w:fill="D9E2F3"/>
                </w:tcPr>
                <w:p w14:paraId="58D3EFCA" w14:textId="77777777" w:rsidR="00674754" w:rsidRPr="00AC153C" w:rsidRDefault="00674754" w:rsidP="00674754">
                  <w:pPr>
                    <w:jc w:val="center"/>
                    <w:rPr>
                      <w:lang w:val="sv-SE"/>
                    </w:rPr>
                  </w:pPr>
                  <w:r w:rsidRPr="00AC153C">
                    <w:rPr>
                      <w:lang w:val="sv-SE"/>
                    </w:rPr>
                    <w:t>Proposed parameter range</w:t>
                  </w:r>
                </w:p>
              </w:tc>
            </w:tr>
            <w:tr w:rsidR="00AC153C" w:rsidRPr="00AC153C" w14:paraId="16835572" w14:textId="77777777" w:rsidTr="007C1816">
              <w:trPr>
                <w:jc w:val="center"/>
              </w:trPr>
              <w:tc>
                <w:tcPr>
                  <w:tcW w:w="3085" w:type="dxa"/>
                  <w:shd w:val="clear" w:color="auto" w:fill="auto"/>
                </w:tcPr>
                <w:p w14:paraId="69584DAD" w14:textId="77777777" w:rsidR="00674754" w:rsidRPr="00AC153C" w:rsidRDefault="00674754" w:rsidP="00674754">
                  <w:pPr>
                    <w:rPr>
                      <w:lang w:val="sv-SE"/>
                    </w:rPr>
                  </w:pPr>
                  <w:r w:rsidRPr="00AC153C">
                    <w:rPr>
                      <w:lang w:val="sv-SE"/>
                    </w:rPr>
                    <w:t>2/3os sPUCCH, format 1, 1a</w:t>
                  </w:r>
                </w:p>
              </w:tc>
              <w:tc>
                <w:tcPr>
                  <w:tcW w:w="2453" w:type="dxa"/>
                  <w:shd w:val="clear" w:color="auto" w:fill="auto"/>
                </w:tcPr>
                <w:p w14:paraId="7BA8D1BE" w14:textId="77777777" w:rsidR="00674754" w:rsidRPr="00AC153C" w:rsidRDefault="00674754" w:rsidP="00674754">
                  <w:pPr>
                    <w:jc w:val="center"/>
                    <w:rPr>
                      <w:lang w:val="sv-SE"/>
                    </w:rPr>
                  </w:pPr>
                  <w:r w:rsidRPr="00AC153C">
                    <w:rPr>
                      <w:lang w:val="sv-SE"/>
                    </w:rPr>
                    <w:t>5,6,7,8,9,10,11,12</w:t>
                  </w:r>
                </w:p>
              </w:tc>
            </w:tr>
            <w:tr w:rsidR="00AC153C" w:rsidRPr="00AC153C" w14:paraId="73E9C733" w14:textId="77777777" w:rsidTr="007C1816">
              <w:trPr>
                <w:jc w:val="center"/>
              </w:trPr>
              <w:tc>
                <w:tcPr>
                  <w:tcW w:w="3085" w:type="dxa"/>
                  <w:shd w:val="clear" w:color="auto" w:fill="auto"/>
                </w:tcPr>
                <w:p w14:paraId="4771ADC9" w14:textId="77777777" w:rsidR="00674754" w:rsidRPr="00AC153C" w:rsidRDefault="00674754" w:rsidP="00674754">
                  <w:pPr>
                    <w:rPr>
                      <w:lang w:val="sv-SE"/>
                    </w:rPr>
                  </w:pPr>
                  <w:r w:rsidRPr="00AC153C">
                    <w:rPr>
                      <w:lang w:val="sv-SE"/>
                    </w:rPr>
                    <w:t>7os sPUCCH, format 1</w:t>
                  </w:r>
                </w:p>
              </w:tc>
              <w:tc>
                <w:tcPr>
                  <w:tcW w:w="2453" w:type="dxa"/>
                  <w:shd w:val="clear" w:color="auto" w:fill="auto"/>
                </w:tcPr>
                <w:p w14:paraId="6F24DAC6" w14:textId="77777777" w:rsidR="00674754" w:rsidRPr="00AC153C" w:rsidRDefault="00674754" w:rsidP="00674754">
                  <w:pPr>
                    <w:jc w:val="center"/>
                    <w:rPr>
                      <w:lang w:val="sv-SE"/>
                    </w:rPr>
                  </w:pPr>
                  <w:r w:rsidRPr="00AC153C">
                    <w:rPr>
                      <w:lang w:val="sv-SE"/>
                    </w:rPr>
                    <w:t>-1,0,1,2,3,4,5,6</w:t>
                  </w:r>
                </w:p>
              </w:tc>
            </w:tr>
            <w:tr w:rsidR="00AC153C" w:rsidRPr="00AC153C" w14:paraId="7A608DFA" w14:textId="77777777" w:rsidTr="007C1816">
              <w:trPr>
                <w:jc w:val="center"/>
              </w:trPr>
              <w:tc>
                <w:tcPr>
                  <w:tcW w:w="3085" w:type="dxa"/>
                  <w:shd w:val="clear" w:color="auto" w:fill="auto"/>
                </w:tcPr>
                <w:p w14:paraId="6A8BF7AB" w14:textId="77777777" w:rsidR="00674754" w:rsidRPr="00AC153C" w:rsidRDefault="00674754" w:rsidP="00674754">
                  <w:pPr>
                    <w:rPr>
                      <w:lang w:val="sv-SE"/>
                    </w:rPr>
                  </w:pPr>
                  <w:r w:rsidRPr="00AC153C">
                    <w:rPr>
                      <w:lang w:val="sv-SE"/>
                    </w:rPr>
                    <w:t>7os sPUCCH, format 1a</w:t>
                  </w:r>
                </w:p>
              </w:tc>
              <w:tc>
                <w:tcPr>
                  <w:tcW w:w="2453" w:type="dxa"/>
                  <w:shd w:val="clear" w:color="auto" w:fill="auto"/>
                </w:tcPr>
                <w:p w14:paraId="16A95CFA" w14:textId="77777777" w:rsidR="00674754" w:rsidRPr="00AC153C" w:rsidRDefault="00674754" w:rsidP="00674754">
                  <w:pPr>
                    <w:jc w:val="center"/>
                    <w:rPr>
                      <w:lang w:val="sv-SE"/>
                    </w:rPr>
                  </w:pPr>
                  <w:r w:rsidRPr="00AC153C">
                    <w:rPr>
                      <w:lang w:val="sv-SE"/>
                    </w:rPr>
                    <w:t>1,2,3,4,5,6,7,8</w:t>
                  </w:r>
                </w:p>
              </w:tc>
            </w:tr>
            <w:tr w:rsidR="00AC153C" w:rsidRPr="00AC153C" w14:paraId="320BA473" w14:textId="77777777" w:rsidTr="007C1816">
              <w:trPr>
                <w:jc w:val="center"/>
              </w:trPr>
              <w:tc>
                <w:tcPr>
                  <w:tcW w:w="3085" w:type="dxa"/>
                  <w:shd w:val="clear" w:color="auto" w:fill="auto"/>
                </w:tcPr>
                <w:p w14:paraId="6533A1A2" w14:textId="77777777" w:rsidR="00674754" w:rsidRPr="00AC153C" w:rsidRDefault="00674754" w:rsidP="00674754">
                  <w:pPr>
                    <w:rPr>
                      <w:lang w:val="sv-SE"/>
                    </w:rPr>
                  </w:pPr>
                  <w:r w:rsidRPr="00AC153C">
                    <w:rPr>
                      <w:lang w:val="sv-SE"/>
                    </w:rPr>
                    <w:t>2/3os sPUCCH, format 1b</w:t>
                  </w:r>
                </w:p>
              </w:tc>
              <w:tc>
                <w:tcPr>
                  <w:tcW w:w="2453" w:type="dxa"/>
                  <w:shd w:val="clear" w:color="auto" w:fill="auto"/>
                </w:tcPr>
                <w:p w14:paraId="08CCC0C3" w14:textId="77777777" w:rsidR="00674754" w:rsidRPr="00AC153C" w:rsidRDefault="00674754" w:rsidP="00674754">
                  <w:pPr>
                    <w:jc w:val="center"/>
                    <w:rPr>
                      <w:lang w:val="sv-SE"/>
                    </w:rPr>
                  </w:pPr>
                  <w:r w:rsidRPr="00AC153C">
                    <w:rPr>
                      <w:lang w:val="sv-SE"/>
                    </w:rPr>
                    <w:t>6,7,8,9,10,11,12,13</w:t>
                  </w:r>
                </w:p>
              </w:tc>
            </w:tr>
            <w:tr w:rsidR="00AC153C" w:rsidRPr="00AC153C" w14:paraId="677CFBE4" w14:textId="77777777" w:rsidTr="007C1816">
              <w:trPr>
                <w:jc w:val="center"/>
              </w:trPr>
              <w:tc>
                <w:tcPr>
                  <w:tcW w:w="3085" w:type="dxa"/>
                  <w:shd w:val="clear" w:color="auto" w:fill="auto"/>
                </w:tcPr>
                <w:p w14:paraId="03B09EAE" w14:textId="77777777" w:rsidR="00674754" w:rsidRPr="00AC153C" w:rsidRDefault="00674754" w:rsidP="00674754">
                  <w:pPr>
                    <w:rPr>
                      <w:lang w:val="sv-SE"/>
                    </w:rPr>
                  </w:pPr>
                  <w:r w:rsidRPr="00AC153C">
                    <w:rPr>
                      <w:lang w:val="sv-SE"/>
                    </w:rPr>
                    <w:t>7os sPUCCH, format 1b</w:t>
                  </w:r>
                </w:p>
              </w:tc>
              <w:tc>
                <w:tcPr>
                  <w:tcW w:w="2453" w:type="dxa"/>
                  <w:shd w:val="clear" w:color="auto" w:fill="auto"/>
                </w:tcPr>
                <w:p w14:paraId="29C436F4" w14:textId="77777777" w:rsidR="00674754" w:rsidRPr="00AC153C" w:rsidRDefault="00674754" w:rsidP="00674754">
                  <w:pPr>
                    <w:jc w:val="center"/>
                    <w:rPr>
                      <w:lang w:val="sv-SE"/>
                    </w:rPr>
                  </w:pPr>
                  <w:r w:rsidRPr="00AC153C">
                    <w:rPr>
                      <w:lang w:val="sv-SE"/>
                    </w:rPr>
                    <w:t>3,4,5,6,7,8,9,10</w:t>
                  </w:r>
                </w:p>
              </w:tc>
            </w:tr>
            <w:tr w:rsidR="00AC153C" w:rsidRPr="00AC153C" w14:paraId="218ADBF1" w14:textId="77777777" w:rsidTr="007C1816">
              <w:trPr>
                <w:jc w:val="center"/>
              </w:trPr>
              <w:tc>
                <w:tcPr>
                  <w:tcW w:w="3085" w:type="dxa"/>
                  <w:shd w:val="clear" w:color="auto" w:fill="auto"/>
                </w:tcPr>
                <w:p w14:paraId="40D83E15" w14:textId="77777777" w:rsidR="00674754" w:rsidRPr="00AC153C" w:rsidRDefault="00674754" w:rsidP="00674754">
                  <w:pPr>
                    <w:rPr>
                      <w:lang w:val="sv-SE"/>
                    </w:rPr>
                  </w:pPr>
                  <w:r w:rsidRPr="00AC153C">
                    <w:rPr>
                      <w:lang w:val="sv-SE"/>
                    </w:rPr>
                    <w:t>7os sPUCCH, format 3</w:t>
                  </w:r>
                </w:p>
              </w:tc>
              <w:tc>
                <w:tcPr>
                  <w:tcW w:w="2453" w:type="dxa"/>
                  <w:shd w:val="clear" w:color="auto" w:fill="auto"/>
                </w:tcPr>
                <w:p w14:paraId="42D286D1" w14:textId="77777777" w:rsidR="00674754" w:rsidRPr="00AC153C" w:rsidRDefault="00674754" w:rsidP="00674754">
                  <w:pPr>
                    <w:jc w:val="center"/>
                    <w:rPr>
                      <w:lang w:val="sv-SE"/>
                    </w:rPr>
                  </w:pPr>
                  <w:r w:rsidRPr="00AC153C">
                    <w:rPr>
                      <w:lang w:val="sv-SE"/>
                    </w:rPr>
                    <w:t>4,5,6,7,8,9,10,11</w:t>
                  </w:r>
                </w:p>
              </w:tc>
            </w:tr>
            <w:tr w:rsidR="00AC153C" w:rsidRPr="00AC153C" w14:paraId="0435B250" w14:textId="77777777" w:rsidTr="007C1816">
              <w:trPr>
                <w:jc w:val="center"/>
              </w:trPr>
              <w:tc>
                <w:tcPr>
                  <w:tcW w:w="3085" w:type="dxa"/>
                  <w:shd w:val="clear" w:color="auto" w:fill="auto"/>
                </w:tcPr>
                <w:p w14:paraId="6724621F" w14:textId="77777777" w:rsidR="00674754" w:rsidRPr="00AC153C" w:rsidRDefault="00674754" w:rsidP="00674754">
                  <w:pPr>
                    <w:rPr>
                      <w:lang w:val="sv-SE"/>
                    </w:rPr>
                  </w:pPr>
                  <w:r w:rsidRPr="00AC153C">
                    <w:rPr>
                      <w:lang w:val="sv-SE"/>
                    </w:rPr>
                    <w:t>2/3os sPUCCH, format 4 (RM)</w:t>
                  </w:r>
                </w:p>
              </w:tc>
              <w:tc>
                <w:tcPr>
                  <w:tcW w:w="2453" w:type="dxa"/>
                  <w:shd w:val="clear" w:color="auto" w:fill="auto"/>
                </w:tcPr>
                <w:p w14:paraId="79D53A97" w14:textId="77777777" w:rsidR="00674754" w:rsidRPr="00AC153C" w:rsidRDefault="00674754" w:rsidP="00674754">
                  <w:pPr>
                    <w:jc w:val="center"/>
                    <w:rPr>
                      <w:lang w:val="sv-SE"/>
                    </w:rPr>
                  </w:pPr>
                  <w:r w:rsidRPr="00AC153C">
                    <w:rPr>
                      <w:lang w:val="sv-SE"/>
                    </w:rPr>
                    <w:t>15,16,17,18,19,20,21,22</w:t>
                  </w:r>
                </w:p>
              </w:tc>
            </w:tr>
            <w:tr w:rsidR="00AC153C" w:rsidRPr="00AC153C" w14:paraId="75C5BAC1" w14:textId="77777777" w:rsidTr="007C1816">
              <w:trPr>
                <w:jc w:val="center"/>
              </w:trPr>
              <w:tc>
                <w:tcPr>
                  <w:tcW w:w="3085" w:type="dxa"/>
                  <w:shd w:val="clear" w:color="auto" w:fill="auto"/>
                </w:tcPr>
                <w:p w14:paraId="1B06597E" w14:textId="77777777" w:rsidR="00674754" w:rsidRPr="00AC153C" w:rsidRDefault="00674754" w:rsidP="00674754">
                  <w:pPr>
                    <w:rPr>
                      <w:lang w:val="sv-SE"/>
                    </w:rPr>
                  </w:pPr>
                  <w:r w:rsidRPr="00AC153C">
                    <w:rPr>
                      <w:lang w:val="sv-SE"/>
                    </w:rPr>
                    <w:t>2/3os sPUCCH, format 4 (TBCC)</w:t>
                  </w:r>
                </w:p>
              </w:tc>
              <w:tc>
                <w:tcPr>
                  <w:tcW w:w="2453" w:type="dxa"/>
                  <w:shd w:val="clear" w:color="auto" w:fill="auto"/>
                </w:tcPr>
                <w:p w14:paraId="5DA3F39D" w14:textId="77777777" w:rsidR="00674754" w:rsidRPr="00AC153C" w:rsidRDefault="00674754" w:rsidP="00674754">
                  <w:pPr>
                    <w:jc w:val="center"/>
                    <w:rPr>
                      <w:lang w:val="sv-SE"/>
                    </w:rPr>
                  </w:pPr>
                  <w:r w:rsidRPr="00AC153C">
                    <w:rPr>
                      <w:lang w:val="sv-SE"/>
                    </w:rPr>
                    <w:t>13,14,15,16,17,18,19,20</w:t>
                  </w:r>
                </w:p>
              </w:tc>
            </w:tr>
            <w:tr w:rsidR="00AC153C" w:rsidRPr="00AC153C" w14:paraId="2AF535D1" w14:textId="77777777" w:rsidTr="007C1816">
              <w:trPr>
                <w:jc w:val="center"/>
              </w:trPr>
              <w:tc>
                <w:tcPr>
                  <w:tcW w:w="3085" w:type="dxa"/>
                  <w:shd w:val="clear" w:color="auto" w:fill="auto"/>
                </w:tcPr>
                <w:p w14:paraId="3D9A6D75" w14:textId="77777777" w:rsidR="00674754" w:rsidRPr="00AC153C" w:rsidRDefault="00674754" w:rsidP="00674754">
                  <w:pPr>
                    <w:rPr>
                      <w:lang w:val="sv-SE"/>
                    </w:rPr>
                  </w:pPr>
                  <w:r w:rsidRPr="00AC153C">
                    <w:rPr>
                      <w:lang w:val="sv-SE"/>
                    </w:rPr>
                    <w:t>7os sPUCCH, format 4 (RM)</w:t>
                  </w:r>
                </w:p>
              </w:tc>
              <w:tc>
                <w:tcPr>
                  <w:tcW w:w="2453" w:type="dxa"/>
                  <w:shd w:val="clear" w:color="auto" w:fill="auto"/>
                </w:tcPr>
                <w:p w14:paraId="6865F858" w14:textId="77777777" w:rsidR="00674754" w:rsidRPr="00AC153C" w:rsidRDefault="00674754" w:rsidP="00674754">
                  <w:pPr>
                    <w:jc w:val="center"/>
                    <w:rPr>
                      <w:lang w:val="sv-SE"/>
                    </w:rPr>
                  </w:pPr>
                  <w:r w:rsidRPr="00AC153C">
                    <w:rPr>
                      <w:lang w:val="sv-SE"/>
                    </w:rPr>
                    <w:t>13,14,15,16,17,18,19,20</w:t>
                  </w:r>
                </w:p>
              </w:tc>
            </w:tr>
            <w:tr w:rsidR="00AC153C" w:rsidRPr="00AC153C" w14:paraId="319542C8" w14:textId="77777777" w:rsidTr="007C1816">
              <w:trPr>
                <w:jc w:val="center"/>
              </w:trPr>
              <w:tc>
                <w:tcPr>
                  <w:tcW w:w="3085" w:type="dxa"/>
                  <w:shd w:val="clear" w:color="auto" w:fill="auto"/>
                </w:tcPr>
                <w:p w14:paraId="1C1E5158" w14:textId="77777777" w:rsidR="00674754" w:rsidRPr="00AC153C" w:rsidRDefault="00674754" w:rsidP="00674754">
                  <w:pPr>
                    <w:rPr>
                      <w:lang w:val="sv-SE"/>
                    </w:rPr>
                  </w:pPr>
                  <w:r w:rsidRPr="00AC153C">
                    <w:rPr>
                      <w:lang w:val="sv-SE"/>
                    </w:rPr>
                    <w:t>7os sPUCCH, format 4 (TBCC)</w:t>
                  </w:r>
                </w:p>
              </w:tc>
              <w:tc>
                <w:tcPr>
                  <w:tcW w:w="2453" w:type="dxa"/>
                  <w:shd w:val="clear" w:color="auto" w:fill="auto"/>
                </w:tcPr>
                <w:p w14:paraId="52235C35" w14:textId="77777777" w:rsidR="00674754" w:rsidRPr="00AC153C" w:rsidRDefault="00674754" w:rsidP="00674754">
                  <w:pPr>
                    <w:jc w:val="center"/>
                    <w:rPr>
                      <w:lang w:val="sv-SE"/>
                    </w:rPr>
                  </w:pPr>
                  <w:r w:rsidRPr="00AC153C">
                    <w:rPr>
                      <w:lang w:val="sv-SE"/>
                    </w:rPr>
                    <w:t>10,11,12,13,14,15,16,17</w:t>
                  </w:r>
                </w:p>
              </w:tc>
            </w:tr>
          </w:tbl>
          <w:p w14:paraId="05FFB45B" w14:textId="09698C08" w:rsidR="00674754" w:rsidRPr="00AC153C" w:rsidRDefault="00674754" w:rsidP="00674754">
            <w:pPr>
              <w:pStyle w:val="ListParagraph"/>
              <w:wordWrap w:val="0"/>
              <w:spacing w:after="150"/>
              <w:ind w:leftChars="0" w:left="0" w:right="300" w:firstLine="0"/>
              <w:jc w:val="both"/>
              <w:rPr>
                <w:lang w:val="en-US"/>
              </w:rPr>
            </w:pPr>
          </w:p>
        </w:tc>
      </w:tr>
      <w:tr w:rsidR="000A181E" w14:paraId="08FB62BC" w14:textId="77777777" w:rsidTr="00EE5294">
        <w:tc>
          <w:tcPr>
            <w:tcW w:w="9631" w:type="dxa"/>
          </w:tcPr>
          <w:p w14:paraId="7E07B6C3" w14:textId="2F077E92" w:rsidR="000A181E" w:rsidRPr="00AC153C" w:rsidRDefault="000A181E" w:rsidP="00674754">
            <w:pPr>
              <w:rPr>
                <w:iCs/>
              </w:rPr>
            </w:pPr>
            <w:r w:rsidRPr="00AC153C">
              <w:rPr>
                <w:rFonts w:eastAsia="SimSun"/>
                <w:lang w:eastAsia="zh-CN"/>
              </w:rPr>
              <w:t>A shortened version of PUCCH Format 4 is used for sPUCCH format 4 for 2/3os and the number of configured RBs is one of the values in the set {1,2,3,4,5,6,8}.</w:t>
            </w:r>
          </w:p>
        </w:tc>
      </w:tr>
      <w:tr w:rsidR="00674754" w14:paraId="1818061C" w14:textId="77777777" w:rsidTr="00EE5294">
        <w:tc>
          <w:tcPr>
            <w:tcW w:w="9631" w:type="dxa"/>
          </w:tcPr>
          <w:p w14:paraId="5C2BD1AF" w14:textId="43088E8A" w:rsidR="00674754" w:rsidRPr="00556B16" w:rsidRDefault="00674754" w:rsidP="00674754">
            <w:pPr>
              <w:rPr>
                <w:iCs/>
              </w:rPr>
            </w:pPr>
            <w:r w:rsidRPr="00556B16">
              <w:rPr>
                <w:position w:val="-10"/>
              </w:rPr>
              <w:object w:dxaOrig="859" w:dyaOrig="300" w14:anchorId="6CAF2A59">
                <v:shape id="_x0000_i1026" type="#_x0000_t75" style="width:34.2pt;height:12.6pt" o:ole="">
                  <v:imagedata r:id="rId17" o:title=""/>
                </v:shape>
                <o:OLEObject Type="Embed" ProgID="Equation.3" ShapeID="_x0000_i1026" DrawAspect="Content" ObjectID="_1581831238" r:id="rId18"/>
              </w:object>
            </w:r>
            <w:r w:rsidRPr="00556B16">
              <w:rPr>
                <w:iCs/>
              </w:rPr>
              <w:t xml:space="preserve"> is separately configured for sTTI operation using the same parameter range as for 1 ms operation.</w:t>
            </w:r>
          </w:p>
        </w:tc>
      </w:tr>
      <w:tr w:rsidR="00674754" w14:paraId="02F0FB8C" w14:textId="77777777" w:rsidTr="00EE5294">
        <w:tc>
          <w:tcPr>
            <w:tcW w:w="9631" w:type="dxa"/>
          </w:tcPr>
          <w:p w14:paraId="71EECAFA" w14:textId="77777777" w:rsidR="00674754" w:rsidRPr="00556B16" w:rsidRDefault="00674754" w:rsidP="00674754">
            <w:pPr>
              <w:spacing w:after="0"/>
              <w:rPr>
                <w:rFonts w:eastAsia="MS Mincho"/>
                <w:iCs/>
                <w:lang w:eastAsia="ja-JP"/>
              </w:rPr>
            </w:pPr>
            <w:r w:rsidRPr="00556B16">
              <w:rPr>
                <w:rFonts w:eastAsia="MS Mincho"/>
                <w:iCs/>
                <w:lang w:eastAsia="ja-JP"/>
              </w:rPr>
              <w:t>DL transmission modes for sTTI and 1ms TTI are configured independently.</w:t>
            </w:r>
          </w:p>
          <w:p w14:paraId="2B58A64F" w14:textId="70EDBD99" w:rsidR="00674754" w:rsidRPr="00556B16" w:rsidRDefault="00674754" w:rsidP="00674754">
            <w:r w:rsidRPr="00556B16">
              <w:rPr>
                <w:rFonts w:eastAsia="MS Mincho"/>
                <w:iCs/>
                <w:lang w:eastAsia="ja-JP"/>
              </w:rPr>
              <w:t>- NOTE: This does not require sTTI specific CSI reporting</w:t>
            </w:r>
          </w:p>
        </w:tc>
      </w:tr>
      <w:tr w:rsidR="00674754" w14:paraId="00EEFA63" w14:textId="77777777" w:rsidTr="00EE5294">
        <w:tc>
          <w:tcPr>
            <w:tcW w:w="9631" w:type="dxa"/>
          </w:tcPr>
          <w:p w14:paraId="3E27337C" w14:textId="370C1799" w:rsidR="00674754" w:rsidRPr="00556B16" w:rsidRDefault="00674754" w:rsidP="00674754">
            <w:pPr>
              <w:spacing w:after="0"/>
              <w:rPr>
                <w:rFonts w:eastAsia="MS Mincho"/>
                <w:iCs/>
                <w:lang w:eastAsia="ja-JP"/>
              </w:rPr>
            </w:pPr>
            <w:r w:rsidRPr="00556B16">
              <w:rPr>
                <w:rFonts w:eastAsia="MS Mincho"/>
                <w:iCs/>
                <w:lang w:eastAsia="ja-JP"/>
              </w:rPr>
              <w:t>UL transmission modes for sTTI and 1ms TTI are configured independently.</w:t>
            </w:r>
          </w:p>
        </w:tc>
      </w:tr>
      <w:tr w:rsidR="00674754" w14:paraId="630569C6" w14:textId="77777777" w:rsidTr="00EE5294">
        <w:tc>
          <w:tcPr>
            <w:tcW w:w="9631" w:type="dxa"/>
          </w:tcPr>
          <w:p w14:paraId="61B7AC0A" w14:textId="77777777" w:rsidR="00674754" w:rsidRPr="00556B16" w:rsidRDefault="00674754" w:rsidP="00674754">
            <w:pPr>
              <w:rPr>
                <w:lang w:val="en-US" w:eastAsia="zh-CN"/>
              </w:rPr>
            </w:pPr>
            <w:r w:rsidRPr="00556B16">
              <w:rPr>
                <w:lang w:val="en-US" w:eastAsia="zh-CN"/>
              </w:rPr>
              <w:lastRenderedPageBreak/>
              <w:t xml:space="preserve">The subframe type (MBSFN and non-MBSFN) dependent TM configuration supported. </w:t>
            </w:r>
          </w:p>
          <w:p w14:paraId="41D6A85A" w14:textId="3CC51AB1" w:rsidR="00674754" w:rsidRPr="00556B16" w:rsidRDefault="00674754" w:rsidP="00674754">
            <w:pPr>
              <w:spacing w:after="0"/>
              <w:rPr>
                <w:rFonts w:eastAsia="MS Mincho"/>
                <w:iCs/>
                <w:lang w:eastAsia="ja-JP"/>
              </w:rPr>
            </w:pPr>
            <w:r w:rsidRPr="00556B16">
              <w:rPr>
                <w:lang w:val="en-US" w:eastAsia="zh-CN"/>
              </w:rPr>
              <w:t>Note: The configured processing timeline and the maximum TA are applicable to both TMs configured for MBSFN and non-MBSFN subframes.</w:t>
            </w:r>
          </w:p>
        </w:tc>
      </w:tr>
      <w:tr w:rsidR="00674754" w14:paraId="66A14EDA" w14:textId="77777777" w:rsidTr="00EE5294">
        <w:tc>
          <w:tcPr>
            <w:tcW w:w="9631" w:type="dxa"/>
          </w:tcPr>
          <w:p w14:paraId="029D465F" w14:textId="555ADEB5" w:rsidR="00674754" w:rsidRPr="00556B16" w:rsidRDefault="00674754" w:rsidP="00674754">
            <w:pPr>
              <w:spacing w:after="0"/>
              <w:rPr>
                <w:rFonts w:eastAsia="MS Mincho"/>
                <w:iCs/>
                <w:lang w:eastAsia="ja-JP"/>
              </w:rPr>
            </w:pPr>
            <w:r w:rsidRPr="00556B16">
              <w:rPr>
                <w:iCs/>
                <w:lang w:eastAsia="x-none"/>
              </w:rPr>
              <w:t>The minimum processing time assumption for 2/3os sTTI operation is configured by RRC.</w:t>
            </w:r>
          </w:p>
        </w:tc>
      </w:tr>
      <w:tr w:rsidR="00674754" w14:paraId="422DCD31" w14:textId="77777777" w:rsidTr="00EE5294">
        <w:tc>
          <w:tcPr>
            <w:tcW w:w="9631" w:type="dxa"/>
          </w:tcPr>
          <w:p w14:paraId="585F43C9" w14:textId="77777777" w:rsidR="00674754" w:rsidRPr="00556B16" w:rsidRDefault="00674754" w:rsidP="001F46DF">
            <w:pPr>
              <w:numPr>
                <w:ilvl w:val="0"/>
                <w:numId w:val="60"/>
              </w:numPr>
              <w:spacing w:after="0"/>
              <w:rPr>
                <w:lang w:val="en-US"/>
              </w:rPr>
            </w:pPr>
            <w:r w:rsidRPr="00556B16">
              <w:rPr>
                <w:lang w:val="en-US"/>
              </w:rPr>
              <w:t xml:space="preserve">Both semi-static and dynamic codebook size are supported for sHARQ-ACK feedback in sTTI. </w:t>
            </w:r>
          </w:p>
          <w:p w14:paraId="761296BD" w14:textId="5D5D1E46" w:rsidR="00674754" w:rsidRPr="00556B16" w:rsidRDefault="00674754" w:rsidP="001F46DF">
            <w:pPr>
              <w:numPr>
                <w:ilvl w:val="1"/>
                <w:numId w:val="60"/>
              </w:numPr>
              <w:spacing w:after="0"/>
              <w:rPr>
                <w:lang w:val="en-US"/>
              </w:rPr>
            </w:pPr>
            <w:r w:rsidRPr="00556B16">
              <w:rPr>
                <w:lang w:val="en-US"/>
              </w:rPr>
              <w:t>Independent RRC signalling between using semi-static and dynamic codebook size is separately configured for sTTI configuration {2,2}, {2,7}, {7,7} and 1ms TTI.</w:t>
            </w:r>
          </w:p>
        </w:tc>
      </w:tr>
      <w:tr w:rsidR="00674754" w14:paraId="36C67755" w14:textId="77777777" w:rsidTr="00EE5294">
        <w:tc>
          <w:tcPr>
            <w:tcW w:w="9631" w:type="dxa"/>
          </w:tcPr>
          <w:p w14:paraId="21669E5E" w14:textId="77777777" w:rsidR="00674754" w:rsidRPr="00AC153C" w:rsidRDefault="00674754" w:rsidP="00674754">
            <w:pPr>
              <w:wordWrap w:val="0"/>
              <w:spacing w:after="150"/>
              <w:ind w:right="300"/>
              <w:jc w:val="both"/>
              <w:rPr>
                <w:lang w:val="en-US"/>
              </w:rPr>
            </w:pPr>
            <w:r w:rsidRPr="00AC153C">
              <w:rPr>
                <w:lang w:val="en-US"/>
              </w:rPr>
              <w:t xml:space="preserve">For sPUSCH power control, both TPC accumulation and TPC non-accumulation modes for closed-loop power adjustment are supported. </w:t>
            </w:r>
          </w:p>
          <w:p w14:paraId="62642403" w14:textId="68E1CCD5" w:rsidR="00674754" w:rsidRPr="00AC153C" w:rsidRDefault="001B7981" w:rsidP="001F46DF">
            <w:pPr>
              <w:numPr>
                <w:ilvl w:val="0"/>
                <w:numId w:val="60"/>
              </w:numPr>
              <w:spacing w:after="0"/>
              <w:rPr>
                <w:lang w:val="en-US"/>
              </w:rPr>
            </w:pPr>
            <w:r w:rsidRPr="00AC153C">
              <w:rPr>
                <w:lang w:val="en-US"/>
              </w:rPr>
              <w:t xml:space="preserve">The higher-layer parameter </w:t>
            </w:r>
            <w:r w:rsidRPr="00AC153C">
              <w:rPr>
                <w:i/>
                <w:lang w:val="en-US"/>
              </w:rPr>
              <w:t>AccumulationEnabled</w:t>
            </w:r>
            <w:r w:rsidRPr="00AC153C">
              <w:rPr>
                <w:lang w:val="en-US"/>
              </w:rPr>
              <w:t xml:space="preserve"> is separately configured for sTTI and 1 ms operation</w:t>
            </w:r>
          </w:p>
        </w:tc>
      </w:tr>
      <w:tr w:rsidR="000A181E" w14:paraId="36BC842F" w14:textId="77777777" w:rsidTr="00EE5294">
        <w:tc>
          <w:tcPr>
            <w:tcW w:w="9631" w:type="dxa"/>
          </w:tcPr>
          <w:p w14:paraId="7DA4CF95" w14:textId="7927DF0E" w:rsidR="000A181E" w:rsidRPr="00AC153C" w:rsidRDefault="000A181E" w:rsidP="00674754">
            <w:pPr>
              <w:wordWrap w:val="0"/>
              <w:spacing w:after="150"/>
              <w:ind w:right="300"/>
              <w:jc w:val="both"/>
              <w:rPr>
                <w:lang w:val="en-US"/>
              </w:rPr>
            </w:pPr>
            <w:r w:rsidRPr="00AC153C">
              <w:rPr>
                <w:rFonts w:eastAsia="SimSun"/>
                <w:lang w:eastAsia="zh-CN"/>
              </w:rPr>
              <w:t>If a UE is configured with subslot sTTI operation for a set of features, i.e., with multiple RB sets of different RS types and/or length, where at least one configured feature requires Set 2 conditions, a single configured processing timeline and maximum TA from higher layer signalling is configured from Set 2 for that PUCCH group. Otherwise, the eNB may configure the UE with a single configured processing timeline and maximum TA from either Set</w:t>
            </w:r>
          </w:p>
        </w:tc>
      </w:tr>
      <w:tr w:rsidR="000A181E" w14:paraId="4B6B7873" w14:textId="77777777" w:rsidTr="00EE5294">
        <w:tc>
          <w:tcPr>
            <w:tcW w:w="9631" w:type="dxa"/>
          </w:tcPr>
          <w:p w14:paraId="6D896819" w14:textId="6B21CB67" w:rsidR="000A181E" w:rsidRPr="00AC153C" w:rsidRDefault="000A181E" w:rsidP="00674754">
            <w:pPr>
              <w:wordWrap w:val="0"/>
              <w:spacing w:after="150"/>
              <w:ind w:right="300"/>
              <w:jc w:val="both"/>
              <w:rPr>
                <w:lang w:val="en-US"/>
              </w:rPr>
            </w:pPr>
            <w:r w:rsidRPr="00AC153C">
              <w:rPr>
                <w:lang w:val="en-US"/>
              </w:rPr>
              <w:t>The ratio of the PDSCH EPRE to CSI-RS EPRE for 1ms TTI and sTTI are configured jointly</w:t>
            </w:r>
          </w:p>
        </w:tc>
      </w:tr>
      <w:tr w:rsidR="000A181E" w14:paraId="36864145" w14:textId="77777777" w:rsidTr="00EE5294">
        <w:tc>
          <w:tcPr>
            <w:tcW w:w="9631" w:type="dxa"/>
          </w:tcPr>
          <w:p w14:paraId="178A7A65" w14:textId="5782BFF8" w:rsidR="000A181E" w:rsidRPr="00AC153C" w:rsidRDefault="000A181E" w:rsidP="00674754">
            <w:pPr>
              <w:wordWrap w:val="0"/>
              <w:spacing w:after="150"/>
              <w:ind w:right="300"/>
              <w:jc w:val="both"/>
              <w:rPr>
                <w:lang w:val="en-US"/>
              </w:rPr>
            </w:pPr>
            <w:r w:rsidRPr="00AC153C">
              <w:rPr>
                <w:rFonts w:ascii="Arial" w:hAnsi="Arial" w:cs="Arial"/>
                <w:bCs/>
                <w:lang w:eastAsia="ko-KR"/>
              </w:rPr>
              <w:t xml:space="preserve">If sTTI specific A-CSI reporting is supported, </w:t>
            </w:r>
            <w:r w:rsidRPr="00AC153C">
              <w:rPr>
                <w:rFonts w:ascii="Arial" w:hAnsi="Arial" w:cs="Arial"/>
                <w:bCs/>
              </w:rPr>
              <w:t>for PMI reporting, the codebook size restriction is separately (compared to 1 ms operation) indicated via RRC signaling</w:t>
            </w:r>
          </w:p>
        </w:tc>
      </w:tr>
      <w:tr w:rsidR="000A181E" w14:paraId="320E5844" w14:textId="77777777" w:rsidTr="00EE5294">
        <w:tc>
          <w:tcPr>
            <w:tcW w:w="9631" w:type="dxa"/>
          </w:tcPr>
          <w:p w14:paraId="531A4678" w14:textId="6B5CE70B" w:rsidR="000A181E" w:rsidRPr="00AC153C" w:rsidRDefault="000A181E" w:rsidP="00674754">
            <w:pPr>
              <w:wordWrap w:val="0"/>
              <w:spacing w:after="150"/>
              <w:ind w:right="300"/>
              <w:jc w:val="both"/>
              <w:rPr>
                <w:rFonts w:ascii="Arial" w:hAnsi="Arial" w:cs="Arial"/>
                <w:bCs/>
                <w:lang w:eastAsia="ko-KR"/>
              </w:rPr>
            </w:pPr>
            <w:r w:rsidRPr="00AC153C">
              <w:rPr>
                <w:rFonts w:ascii="Arial" w:hAnsi="Arial" w:cs="Arial"/>
                <w:iCs/>
              </w:rPr>
              <w:t>One of resource allocation types 0 or 2 is configured for sPDSCH via RRC signaling.</w:t>
            </w:r>
          </w:p>
        </w:tc>
      </w:tr>
      <w:tr w:rsidR="00B8614F" w14:paraId="097A70D4" w14:textId="77777777" w:rsidTr="00EE5294">
        <w:tc>
          <w:tcPr>
            <w:tcW w:w="9631" w:type="dxa"/>
          </w:tcPr>
          <w:p w14:paraId="39472DAA" w14:textId="77777777" w:rsidR="00B8614F" w:rsidRPr="00B8614F" w:rsidRDefault="00B8614F" w:rsidP="00B8614F">
            <w:pPr>
              <w:numPr>
                <w:ilvl w:val="0"/>
                <w:numId w:val="80"/>
              </w:numPr>
              <w:spacing w:after="0"/>
              <w:rPr>
                <w:color w:val="70AD47" w:themeColor="accent6"/>
                <w:lang w:eastAsia="x-none"/>
              </w:rPr>
            </w:pPr>
            <w:r w:rsidRPr="00B8614F">
              <w:rPr>
                <w:color w:val="70AD47" w:themeColor="accent6"/>
                <w:lang w:eastAsia="x-none"/>
              </w:rPr>
              <w:t>One of the DL transmission modes, denoted mode 1,2,3,4,6,9,10 for frame structure type 1, and mode 1,2,3,4,6,8,9,10 for frame structure type 2 in non-MBSFN subframes can be configured.</w:t>
            </w:r>
          </w:p>
          <w:p w14:paraId="7AAF9285" w14:textId="77777777" w:rsidR="00B8614F" w:rsidRPr="00B8614F" w:rsidRDefault="00B8614F" w:rsidP="00B8614F">
            <w:pPr>
              <w:numPr>
                <w:ilvl w:val="0"/>
                <w:numId w:val="80"/>
              </w:numPr>
              <w:spacing w:after="0"/>
              <w:rPr>
                <w:color w:val="70AD47" w:themeColor="accent6"/>
                <w:lang w:eastAsia="x-none"/>
              </w:rPr>
            </w:pPr>
            <w:r w:rsidRPr="00B8614F">
              <w:rPr>
                <w:color w:val="70AD47" w:themeColor="accent6"/>
                <w:lang w:eastAsia="x-none"/>
              </w:rPr>
              <w:t>One of the transmission modes, denoted mode 9,10 for frame structure type 1 and frame structure type 2 in MBSFN subframes can be configured</w:t>
            </w:r>
          </w:p>
          <w:p w14:paraId="24DE9157" w14:textId="63E06B6B" w:rsidR="00B8614F" w:rsidRPr="00B8614F" w:rsidRDefault="00B8614F" w:rsidP="00B8614F">
            <w:pPr>
              <w:numPr>
                <w:ilvl w:val="0"/>
                <w:numId w:val="80"/>
              </w:numPr>
              <w:spacing w:after="0"/>
              <w:rPr>
                <w:color w:val="70AD47" w:themeColor="accent6"/>
                <w:lang w:eastAsia="x-none"/>
              </w:rPr>
            </w:pPr>
            <w:r w:rsidRPr="00B8614F">
              <w:rPr>
                <w:color w:val="70AD47" w:themeColor="accent6"/>
                <w:lang w:eastAsia="x-none"/>
              </w:rPr>
              <w:t>One of the UL transmission modes, denoted mode 1 and 2 for frame structure type 1 and type 2 applicable for non-MBSFN and MBSFN subframes can be configured (i.e. no subframe type dependent UL TM configuration to be supported)</w:t>
            </w:r>
          </w:p>
        </w:tc>
      </w:tr>
      <w:tr w:rsidR="00B8614F" w14:paraId="29CA0FB2" w14:textId="77777777" w:rsidTr="00EE5294">
        <w:tc>
          <w:tcPr>
            <w:tcW w:w="9631" w:type="dxa"/>
          </w:tcPr>
          <w:p w14:paraId="44CDE4A9" w14:textId="0E27B180" w:rsidR="00B8614F" w:rsidRPr="00B8614F" w:rsidRDefault="00B8614F" w:rsidP="00B8614F">
            <w:pPr>
              <w:numPr>
                <w:ilvl w:val="0"/>
                <w:numId w:val="80"/>
              </w:numPr>
              <w:spacing w:after="0"/>
              <w:rPr>
                <w:color w:val="70AD47" w:themeColor="accent6"/>
                <w:lang w:eastAsia="x-none"/>
              </w:rPr>
            </w:pPr>
            <w:r w:rsidRPr="00B8614F">
              <w:rPr>
                <w:rFonts w:eastAsia="Malgun Gothic"/>
                <w:color w:val="70AD47" w:themeColor="accent6"/>
                <w:lang w:val="da-DK" w:eastAsia="ko-KR"/>
              </w:rPr>
              <w:t>When SRS triggerring via sDCI format is supported for FS2 by UE capability, the use of it is configured by higher layers.</w:t>
            </w:r>
          </w:p>
        </w:tc>
      </w:tr>
    </w:tbl>
    <w:p w14:paraId="6DBC1917" w14:textId="5AF5BF91" w:rsidR="00261713" w:rsidRDefault="00261713" w:rsidP="00261713">
      <w:pPr>
        <w:pStyle w:val="Heading1"/>
      </w:pPr>
      <w:r w:rsidRPr="00261713">
        <w:t>2</w:t>
      </w:r>
      <w:r w:rsidRPr="00261713">
        <w:tab/>
        <w:t>UE capabilities</w:t>
      </w:r>
    </w:p>
    <w:p w14:paraId="20C2F665" w14:textId="55F5C144" w:rsidR="009E20DA" w:rsidRDefault="009E20DA" w:rsidP="009E20DA">
      <w:pPr>
        <w:pStyle w:val="Heading2"/>
      </w:pPr>
      <w:r>
        <w:t>2.1</w:t>
      </w:r>
      <w:r>
        <w:tab/>
      </w:r>
      <w:r w:rsidRPr="003A5CB8">
        <w:t>Shortened processing time for 1ms TTI</w:t>
      </w:r>
    </w:p>
    <w:tbl>
      <w:tblPr>
        <w:tblStyle w:val="TableGrid"/>
        <w:tblW w:w="0" w:type="auto"/>
        <w:tblLook w:val="04A0" w:firstRow="1" w:lastRow="0" w:firstColumn="1" w:lastColumn="0" w:noHBand="0" w:noVBand="1"/>
      </w:tblPr>
      <w:tblGrid>
        <w:gridCol w:w="9631"/>
      </w:tblGrid>
      <w:tr w:rsidR="009E20DA" w14:paraId="39EBF51C" w14:textId="77777777" w:rsidTr="009E20DA">
        <w:tc>
          <w:tcPr>
            <w:tcW w:w="9781" w:type="dxa"/>
          </w:tcPr>
          <w:p w14:paraId="7F82044D" w14:textId="2C2705D2" w:rsidR="009E20DA" w:rsidRDefault="009E20DA" w:rsidP="009E20DA">
            <w:r>
              <w:rPr>
                <w:rFonts w:eastAsia="MS Mincho"/>
                <w:lang w:val="en-US" w:eastAsia="ja-JP"/>
              </w:rPr>
              <w:t xml:space="preserve">The </w:t>
            </w:r>
            <w:r w:rsidRPr="00226BC4">
              <w:rPr>
                <w:rFonts w:eastAsia="MS Mincho"/>
                <w:lang w:val="en-US" w:eastAsia="ja-JP"/>
              </w:rPr>
              <w:t xml:space="preserve">UE capability </w:t>
            </w:r>
            <w:r>
              <w:rPr>
                <w:rFonts w:eastAsia="MS Mincho"/>
                <w:lang w:val="en-US" w:eastAsia="ja-JP"/>
              </w:rPr>
              <w:t xml:space="preserve">of reduced processing time for 1 ms TTI applies jointly </w:t>
            </w:r>
            <w:r w:rsidRPr="00226BC4">
              <w:rPr>
                <w:rFonts w:eastAsia="MS Mincho"/>
                <w:lang w:val="en-US" w:eastAsia="ja-JP"/>
              </w:rPr>
              <w:t>for shortened processing time between UL grant and UL data and for shortened processing time between DL data and DL HARQ feedback.</w:t>
            </w:r>
          </w:p>
        </w:tc>
      </w:tr>
      <w:tr w:rsidR="00997442" w14:paraId="527EA73C" w14:textId="77777777" w:rsidTr="009E20DA">
        <w:tc>
          <w:tcPr>
            <w:tcW w:w="9781" w:type="dxa"/>
          </w:tcPr>
          <w:p w14:paraId="347047C9" w14:textId="5928D8A9" w:rsidR="005D78FB" w:rsidRPr="00AC153C" w:rsidRDefault="005D78FB" w:rsidP="009E20DA">
            <w:pPr>
              <w:rPr>
                <w:rFonts w:eastAsia="MS Mincho"/>
                <w:lang w:val="en-US" w:eastAsia="ja-JP"/>
              </w:rPr>
            </w:pPr>
            <w:r w:rsidRPr="00AC153C">
              <w:rPr>
                <w:rFonts w:eastAsia="MS Mincho"/>
                <w:lang w:val="en-US" w:eastAsia="ja-JP"/>
              </w:rPr>
              <w:t>The UE capability is reported per band combination. For each band combination the maximum number of supported CCs for short processing time are reported. The reported number of carriers apply to all the FS-type(s) supported. The supported FS-type(s) are also reported per band combination.</w:t>
            </w:r>
          </w:p>
        </w:tc>
      </w:tr>
      <w:tr w:rsidR="008A6CAA" w14:paraId="74A14135" w14:textId="77777777" w:rsidTr="009E20DA">
        <w:tc>
          <w:tcPr>
            <w:tcW w:w="9781" w:type="dxa"/>
          </w:tcPr>
          <w:p w14:paraId="12056931" w14:textId="754025D7" w:rsidR="008A6CAA" w:rsidRPr="00AC153C" w:rsidRDefault="00674754" w:rsidP="009E20DA">
            <w:pPr>
              <w:rPr>
                <w:rFonts w:eastAsia="MS Mincho"/>
                <w:lang w:val="en-US" w:eastAsia="ja-JP"/>
              </w:rPr>
            </w:pPr>
            <w:r w:rsidRPr="00AC153C">
              <w:rPr>
                <w:lang w:val="en-US"/>
              </w:rPr>
              <w:t>A UE shall report the maximum number of CSI processes for aperiodic CSI in TM10 it can update with the minimum value of nCQI_ref = {legacy value-1}.</w:t>
            </w:r>
          </w:p>
        </w:tc>
      </w:tr>
    </w:tbl>
    <w:p w14:paraId="5FEDD23A" w14:textId="3848FEEA" w:rsidR="009E20DA" w:rsidRPr="009E20DA" w:rsidRDefault="009E20DA" w:rsidP="009E20DA">
      <w:pPr>
        <w:pStyle w:val="Heading2"/>
      </w:pPr>
      <w:r>
        <w:t>2.2</w:t>
      </w:r>
      <w:r>
        <w:tab/>
      </w:r>
      <w:r w:rsidRPr="003A5CB8">
        <w:t>Shortened TTI with shortened processing time</w:t>
      </w:r>
    </w:p>
    <w:tbl>
      <w:tblPr>
        <w:tblStyle w:val="TableGrid"/>
        <w:tblW w:w="0" w:type="auto"/>
        <w:tblLook w:val="04A0" w:firstRow="1" w:lastRow="0" w:firstColumn="1" w:lastColumn="0" w:noHBand="0" w:noVBand="1"/>
      </w:tblPr>
      <w:tblGrid>
        <w:gridCol w:w="9631"/>
      </w:tblGrid>
      <w:tr w:rsidR="00AC01C3" w14:paraId="28A18829" w14:textId="77777777" w:rsidTr="00E225AC">
        <w:tc>
          <w:tcPr>
            <w:tcW w:w="9631" w:type="dxa"/>
          </w:tcPr>
          <w:p w14:paraId="7380A0B0" w14:textId="00C9EED1" w:rsidR="00AC01C3" w:rsidRPr="009B4463" w:rsidRDefault="00BE0639" w:rsidP="00AC01C3">
            <w:pPr>
              <w:spacing w:after="0"/>
              <w:rPr>
                <w:rFonts w:eastAsia="MS Mincho"/>
                <w:lang w:val="en-US" w:eastAsia="ja-JP"/>
              </w:rPr>
            </w:pPr>
            <w:r>
              <w:rPr>
                <w:rFonts w:eastAsia="MS Mincho"/>
                <w:lang w:val="en-US" w:eastAsia="ja-JP"/>
              </w:rPr>
              <w:t>UE capability on capability of d</w:t>
            </w:r>
            <w:r w:rsidR="00AC01C3" w:rsidRPr="00ED58A2">
              <w:rPr>
                <w:rFonts w:eastAsia="MS Mincho"/>
                <w:lang w:val="en-US" w:eastAsia="ja-JP"/>
              </w:rPr>
              <w:t>ecoding PDSCH and sPDSCH assigned with C-RNTI/SPS C-RNTI in the same subframe for a given carrier</w:t>
            </w:r>
          </w:p>
        </w:tc>
      </w:tr>
      <w:tr w:rsidR="00D75907" w14:paraId="794A7050" w14:textId="77777777" w:rsidTr="00E225AC">
        <w:tc>
          <w:tcPr>
            <w:tcW w:w="9631" w:type="dxa"/>
          </w:tcPr>
          <w:p w14:paraId="37C3A3F9" w14:textId="77777777" w:rsidR="00D75907" w:rsidRPr="00556B16" w:rsidRDefault="00D75907" w:rsidP="001F46DF">
            <w:pPr>
              <w:numPr>
                <w:ilvl w:val="0"/>
                <w:numId w:val="35"/>
              </w:numPr>
              <w:spacing w:after="0"/>
              <w:rPr>
                <w:rFonts w:eastAsia="MS Mincho"/>
                <w:lang w:val="en-US" w:eastAsia="ja-JP"/>
              </w:rPr>
            </w:pPr>
            <w:r w:rsidRPr="00556B16">
              <w:rPr>
                <w:rFonts w:eastAsia="MS Mincho"/>
                <w:lang w:val="en-US" w:eastAsia="ja-JP"/>
              </w:rPr>
              <w:t xml:space="preserve">Define separate UE capability per sTTI length combination {DL,UL}: </w:t>
            </w:r>
          </w:p>
          <w:p w14:paraId="67766B7C" w14:textId="77777777" w:rsidR="00D75907" w:rsidRPr="00556B16" w:rsidRDefault="00D75907" w:rsidP="001F46DF">
            <w:pPr>
              <w:numPr>
                <w:ilvl w:val="1"/>
                <w:numId w:val="35"/>
              </w:numPr>
              <w:spacing w:after="0"/>
              <w:rPr>
                <w:rFonts w:eastAsia="MS Mincho"/>
                <w:lang w:val="en-US" w:eastAsia="ja-JP"/>
              </w:rPr>
            </w:pPr>
            <w:r w:rsidRPr="00556B16">
              <w:rPr>
                <w:rFonts w:eastAsia="MS Mincho"/>
                <w:lang w:val="en-US" w:eastAsia="ja-JP"/>
              </w:rPr>
              <w:t>{2,2},{2,7},{7,7},{7,7}+{2,7},{2,2}+{2,7},{7,7}+{2,2}</w:t>
            </w:r>
          </w:p>
          <w:p w14:paraId="450660B1" w14:textId="77777777" w:rsidR="00D75907" w:rsidRPr="00556B16" w:rsidRDefault="00D75907" w:rsidP="001F46DF">
            <w:pPr>
              <w:numPr>
                <w:ilvl w:val="2"/>
                <w:numId w:val="35"/>
              </w:numPr>
              <w:spacing w:after="0"/>
              <w:rPr>
                <w:rFonts w:eastAsia="MS Mincho"/>
                <w:lang w:val="en-US" w:eastAsia="ja-JP"/>
              </w:rPr>
            </w:pPr>
            <w:r w:rsidRPr="00556B16">
              <w:rPr>
                <w:rFonts w:eastAsia="MS Mincho"/>
                <w:lang w:val="en-US" w:eastAsia="ja-JP"/>
              </w:rPr>
              <w:t>NOTE: The last two combinations only apply if different UL sTTI lengths in different PUCCH groups are supported.</w:t>
            </w:r>
          </w:p>
          <w:p w14:paraId="02685313" w14:textId="77777777" w:rsidR="00D75907" w:rsidRPr="00556B16" w:rsidRDefault="00D75907" w:rsidP="001F46DF">
            <w:pPr>
              <w:numPr>
                <w:ilvl w:val="1"/>
                <w:numId w:val="35"/>
              </w:numPr>
              <w:spacing w:after="0"/>
              <w:rPr>
                <w:rFonts w:eastAsia="MS Mincho"/>
                <w:lang w:val="en-US" w:eastAsia="ja-JP"/>
              </w:rPr>
            </w:pPr>
            <w:r w:rsidRPr="00556B16">
              <w:rPr>
                <w:rFonts w:eastAsia="MS Mincho"/>
                <w:lang w:val="en-US" w:eastAsia="ja-JP"/>
              </w:rPr>
              <w:t>For each combination above, define separate UE capability on the maximum number of DL CCs and UL CCs for sTTI operation</w:t>
            </w:r>
          </w:p>
          <w:p w14:paraId="787345D2" w14:textId="13CA7C74" w:rsidR="00D75907" w:rsidRPr="00556B16" w:rsidRDefault="00D75907" w:rsidP="001F46DF">
            <w:pPr>
              <w:numPr>
                <w:ilvl w:val="0"/>
                <w:numId w:val="35"/>
              </w:numPr>
              <w:spacing w:after="0"/>
              <w:rPr>
                <w:rFonts w:eastAsia="MS Mincho"/>
                <w:lang w:val="en-US" w:eastAsia="ja-JP"/>
              </w:rPr>
            </w:pPr>
            <w:r w:rsidRPr="00556B16">
              <w:rPr>
                <w:rFonts w:eastAsia="MS Mincho"/>
                <w:lang w:val="en-US" w:eastAsia="ja-JP"/>
              </w:rPr>
              <w:t>Define separate UE capability per band/band combination</w:t>
            </w:r>
          </w:p>
        </w:tc>
      </w:tr>
      <w:tr w:rsidR="008F1EB9" w14:paraId="20D7861D" w14:textId="77777777" w:rsidTr="00E225AC">
        <w:tc>
          <w:tcPr>
            <w:tcW w:w="9631" w:type="dxa"/>
          </w:tcPr>
          <w:p w14:paraId="1685AA00" w14:textId="0740BE49" w:rsidR="008F1EB9" w:rsidRPr="003509EF" w:rsidRDefault="008F1EB9" w:rsidP="001F46DF">
            <w:pPr>
              <w:numPr>
                <w:ilvl w:val="0"/>
                <w:numId w:val="35"/>
              </w:numPr>
              <w:spacing w:after="0"/>
              <w:rPr>
                <w:rFonts w:eastAsia="MS Mincho"/>
                <w:lang w:val="en-US" w:eastAsia="ja-JP"/>
              </w:rPr>
            </w:pPr>
            <w:r w:rsidRPr="003509EF">
              <w:rPr>
                <w:rFonts w:eastAsia="MS Mincho"/>
                <w:lang w:val="en-US" w:eastAsia="ja-JP"/>
              </w:rPr>
              <w:lastRenderedPageBreak/>
              <w:t>If UE is indicating the capability of and is configured with simultaneous transmission, it applies to both sPUSCH/sPUCCH and PUSCH/PUCCH</w:t>
            </w:r>
          </w:p>
        </w:tc>
      </w:tr>
      <w:tr w:rsidR="00E225AC" w14:paraId="0B914F44" w14:textId="77777777" w:rsidTr="00E225AC">
        <w:tc>
          <w:tcPr>
            <w:tcW w:w="9631" w:type="dxa"/>
          </w:tcPr>
          <w:p w14:paraId="5AB19FFD" w14:textId="77777777" w:rsidR="00E225AC" w:rsidRPr="003509EF" w:rsidRDefault="00E225AC" w:rsidP="001F46DF">
            <w:pPr>
              <w:numPr>
                <w:ilvl w:val="0"/>
                <w:numId w:val="36"/>
              </w:numPr>
              <w:spacing w:after="0"/>
              <w:rPr>
                <w:rFonts w:eastAsia="MS Mincho"/>
                <w:iCs/>
                <w:lang w:val="en-US" w:eastAsia="ja-JP"/>
              </w:rPr>
            </w:pPr>
            <w:r w:rsidRPr="003509EF">
              <w:rPr>
                <w:rFonts w:eastAsia="MS Mincho"/>
                <w:iCs/>
                <w:lang w:val="en-US" w:eastAsia="ja-JP"/>
              </w:rPr>
              <w:t>In case of switching from 1ms PDSCH scheduled within TTIs n-W</w:t>
            </w:r>
            <w:r w:rsidRPr="003509EF">
              <w:rPr>
                <w:rFonts w:eastAsia="MS Mincho"/>
                <w:iCs/>
                <w:vertAlign w:val="subscript"/>
                <w:lang w:val="en-US" w:eastAsia="ja-JP"/>
              </w:rPr>
              <w:t>DL</w:t>
            </w:r>
            <w:r w:rsidRPr="003509EF">
              <w:rPr>
                <w:rFonts w:eastAsia="MS Mincho"/>
                <w:iCs/>
                <w:lang w:val="en-US" w:eastAsia="ja-JP"/>
              </w:rPr>
              <w:t xml:space="preserve"> to n-1(i.e. including all CCs) to an sPDSCH in TTI/subframe n</w:t>
            </w:r>
            <w:r w:rsidRPr="003509EF">
              <w:rPr>
                <w:rFonts w:eastAsia="MS Mincho"/>
                <w:iCs/>
                <w:lang w:eastAsia="ja-JP"/>
              </w:rPr>
              <w:t xml:space="preserve"> (i.e. including all CCs)</w:t>
            </w:r>
            <w:r w:rsidRPr="003509EF">
              <w:rPr>
                <w:rFonts w:eastAsia="MS Mincho"/>
                <w:iCs/>
                <w:lang w:val="en-US" w:eastAsia="ja-JP"/>
              </w:rPr>
              <w:t>:</w:t>
            </w:r>
          </w:p>
          <w:p w14:paraId="6B5393B6" w14:textId="77777777" w:rsidR="00E225AC" w:rsidRPr="003509EF" w:rsidRDefault="00E225AC" w:rsidP="001F46DF">
            <w:pPr>
              <w:numPr>
                <w:ilvl w:val="1"/>
                <w:numId w:val="36"/>
              </w:numPr>
              <w:spacing w:after="0"/>
              <w:rPr>
                <w:rFonts w:eastAsia="MS Mincho"/>
                <w:iCs/>
                <w:lang w:val="en-US" w:eastAsia="ja-JP"/>
              </w:rPr>
            </w:pPr>
            <w:r w:rsidRPr="003509EF">
              <w:rPr>
                <w:rFonts w:eastAsia="MS Mincho"/>
                <w:iCs/>
                <w:lang w:val="en-US" w:eastAsia="ja-JP"/>
              </w:rPr>
              <w:t>Whether the UE skips processing PDSCH(s) is up to the UE implementation.</w:t>
            </w:r>
          </w:p>
          <w:p w14:paraId="00568F0D" w14:textId="77777777" w:rsidR="00E225AC" w:rsidRPr="003509EF" w:rsidRDefault="00E225AC" w:rsidP="001F46DF">
            <w:pPr>
              <w:numPr>
                <w:ilvl w:val="1"/>
                <w:numId w:val="36"/>
              </w:numPr>
              <w:spacing w:after="0"/>
              <w:rPr>
                <w:rFonts w:eastAsia="MS Mincho"/>
                <w:iCs/>
                <w:lang w:val="en-US" w:eastAsia="ja-JP"/>
              </w:rPr>
            </w:pPr>
            <w:r w:rsidRPr="003509EF">
              <w:rPr>
                <w:rFonts w:eastAsia="MS Mincho"/>
                <w:iCs/>
                <w:lang w:val="en-US" w:eastAsia="ja-JP"/>
              </w:rPr>
              <w:t>In case UE skips PDSCH processing, the legacy procedures are applied. If the UE skips decoding, the physical layer indicates to higher layers that the transport block(s) is not successfully decoded.</w:t>
            </w:r>
          </w:p>
          <w:p w14:paraId="13BAA8C9" w14:textId="77777777" w:rsidR="00E225AC" w:rsidRPr="003509EF" w:rsidRDefault="00E225AC" w:rsidP="001F46DF">
            <w:pPr>
              <w:numPr>
                <w:ilvl w:val="1"/>
                <w:numId w:val="36"/>
              </w:numPr>
              <w:spacing w:after="0"/>
              <w:rPr>
                <w:rFonts w:eastAsia="MS Mincho"/>
                <w:iCs/>
                <w:lang w:val="en-US" w:eastAsia="ja-JP"/>
              </w:rPr>
            </w:pPr>
            <w:r w:rsidRPr="003509EF">
              <w:rPr>
                <w:rFonts w:eastAsia="MS Mincho"/>
                <w:iCs/>
                <w:lang w:val="en-US" w:eastAsia="ja-JP"/>
              </w:rPr>
              <w:t>The value of W</w:t>
            </w:r>
            <w:r w:rsidRPr="003509EF">
              <w:rPr>
                <w:rFonts w:eastAsia="MS Mincho"/>
                <w:iCs/>
                <w:vertAlign w:val="subscript"/>
                <w:lang w:val="en-US" w:eastAsia="ja-JP"/>
              </w:rPr>
              <w:t>DL</w:t>
            </w:r>
            <w:r w:rsidRPr="003509EF">
              <w:rPr>
                <w:rFonts w:eastAsia="MS Mincho"/>
                <w:iCs/>
                <w:lang w:val="en-US" w:eastAsia="ja-JP"/>
              </w:rPr>
              <w:t xml:space="preserve"> is a UE capability with the value range of 0 to k-1, where k is the DL HARQ processing time. The UE indicates a separate capability per DL sTTI length.</w:t>
            </w:r>
          </w:p>
          <w:p w14:paraId="7AE9F04C" w14:textId="77777777" w:rsidR="00E225AC" w:rsidRPr="003509EF" w:rsidRDefault="00E225AC" w:rsidP="001F46DF">
            <w:pPr>
              <w:numPr>
                <w:ilvl w:val="1"/>
                <w:numId w:val="36"/>
              </w:numPr>
              <w:spacing w:after="0"/>
              <w:rPr>
                <w:rFonts w:eastAsia="MS Mincho"/>
                <w:iCs/>
                <w:lang w:val="en-US" w:eastAsia="ja-JP"/>
              </w:rPr>
            </w:pPr>
            <w:r w:rsidRPr="003509EF">
              <w:rPr>
                <w:rFonts w:eastAsia="MS Mincho"/>
                <w:iCs/>
                <w:lang w:val="en-US" w:eastAsia="ja-JP"/>
              </w:rPr>
              <w:t>The UE should attempt to skip the processing of as small number of PDSCH(s) as possible.</w:t>
            </w:r>
          </w:p>
          <w:p w14:paraId="7BB4948A" w14:textId="77777777" w:rsidR="00E225AC" w:rsidRPr="003509EF" w:rsidRDefault="00E225AC" w:rsidP="001F46DF">
            <w:pPr>
              <w:numPr>
                <w:ilvl w:val="0"/>
                <w:numId w:val="36"/>
              </w:numPr>
              <w:spacing w:after="0"/>
              <w:rPr>
                <w:rFonts w:eastAsia="MS Mincho"/>
                <w:iCs/>
                <w:lang w:val="en-US" w:eastAsia="ja-JP"/>
              </w:rPr>
            </w:pPr>
            <w:r w:rsidRPr="003509EF">
              <w:rPr>
                <w:rFonts w:eastAsia="MS Mincho"/>
                <w:iCs/>
                <w:lang w:val="en-US" w:eastAsia="ja-JP"/>
              </w:rPr>
              <w:t>In case of switching from the reception of PUSCH grants within TTIs n-W</w:t>
            </w:r>
            <w:r w:rsidRPr="003509EF">
              <w:rPr>
                <w:rFonts w:eastAsia="MS Mincho"/>
                <w:iCs/>
                <w:vertAlign w:val="subscript"/>
                <w:lang w:val="en-US" w:eastAsia="ja-JP"/>
              </w:rPr>
              <w:t>UL</w:t>
            </w:r>
            <w:r w:rsidRPr="003509EF">
              <w:rPr>
                <w:rFonts w:eastAsia="MS Mincho"/>
                <w:iCs/>
                <w:lang w:val="en-US" w:eastAsia="ja-JP"/>
              </w:rPr>
              <w:t xml:space="preserve"> to n-1 (i.e. including all CCs) to the sPUSCH grant in TTI/subframe n (i.e. including all CCs):</w:t>
            </w:r>
          </w:p>
          <w:p w14:paraId="59B36AFE" w14:textId="77777777" w:rsidR="00E225AC" w:rsidRPr="003509EF" w:rsidRDefault="00E225AC" w:rsidP="001F46DF">
            <w:pPr>
              <w:numPr>
                <w:ilvl w:val="1"/>
                <w:numId w:val="36"/>
              </w:numPr>
              <w:spacing w:after="0"/>
              <w:rPr>
                <w:rFonts w:eastAsia="MS Mincho"/>
                <w:iCs/>
                <w:lang w:val="en-US" w:eastAsia="ja-JP"/>
              </w:rPr>
            </w:pPr>
            <w:r w:rsidRPr="003509EF">
              <w:rPr>
                <w:rFonts w:eastAsia="MS Mincho"/>
                <w:iCs/>
                <w:lang w:val="en-US" w:eastAsia="ja-JP"/>
              </w:rPr>
              <w:t xml:space="preserve">Whether the UE skips processing/transmission of PUSCH(s) is up to the UE implementation. </w:t>
            </w:r>
          </w:p>
          <w:p w14:paraId="531C6BA9" w14:textId="77777777" w:rsidR="00E225AC" w:rsidRPr="003509EF" w:rsidRDefault="00E225AC" w:rsidP="001F46DF">
            <w:pPr>
              <w:numPr>
                <w:ilvl w:val="1"/>
                <w:numId w:val="36"/>
              </w:numPr>
              <w:spacing w:after="0"/>
              <w:rPr>
                <w:rFonts w:eastAsia="MS Mincho"/>
                <w:iCs/>
                <w:lang w:val="en-US" w:eastAsia="ja-JP"/>
              </w:rPr>
            </w:pPr>
            <w:r w:rsidRPr="003509EF">
              <w:rPr>
                <w:rFonts w:eastAsia="MS Mincho"/>
                <w:iCs/>
                <w:lang w:val="en-US" w:eastAsia="ja-JP"/>
              </w:rPr>
              <w:t>As in case of eLAA procedures, also in case of skipping, the UE should request data from higher layers based on the issued PUSCH grant(s)</w:t>
            </w:r>
          </w:p>
          <w:p w14:paraId="045B26FD" w14:textId="77777777" w:rsidR="00E225AC" w:rsidRPr="003509EF" w:rsidRDefault="00E225AC" w:rsidP="001F46DF">
            <w:pPr>
              <w:numPr>
                <w:ilvl w:val="1"/>
                <w:numId w:val="36"/>
              </w:numPr>
              <w:spacing w:after="0"/>
              <w:rPr>
                <w:rFonts w:eastAsia="MS Mincho"/>
                <w:iCs/>
                <w:lang w:val="en-US" w:eastAsia="ja-JP"/>
              </w:rPr>
            </w:pPr>
            <w:r w:rsidRPr="003509EF">
              <w:rPr>
                <w:rFonts w:eastAsia="MS Mincho"/>
                <w:iCs/>
                <w:lang w:val="en-US" w:eastAsia="ja-JP"/>
              </w:rPr>
              <w:t>The value of W</w:t>
            </w:r>
            <w:r w:rsidRPr="003509EF">
              <w:rPr>
                <w:rFonts w:eastAsia="MS Mincho"/>
                <w:iCs/>
                <w:vertAlign w:val="subscript"/>
                <w:lang w:val="en-US" w:eastAsia="ja-JP"/>
              </w:rPr>
              <w:t>UL</w:t>
            </w:r>
            <w:r w:rsidRPr="003509EF">
              <w:rPr>
                <w:rFonts w:eastAsia="MS Mincho"/>
                <w:iCs/>
                <w:lang w:val="en-US" w:eastAsia="ja-JP"/>
              </w:rPr>
              <w:t xml:space="preserve"> is a UE capability with the value range of 0 to k-1, where k is the 1ms TTI UL scheduling time. The UE indicates a separate capability per UL sTTI length.</w:t>
            </w:r>
          </w:p>
          <w:p w14:paraId="72503F17" w14:textId="37F35D4D" w:rsidR="00E225AC" w:rsidRPr="003509EF" w:rsidRDefault="00E225AC" w:rsidP="001F46DF">
            <w:pPr>
              <w:numPr>
                <w:ilvl w:val="0"/>
                <w:numId w:val="35"/>
              </w:numPr>
              <w:spacing w:after="0"/>
              <w:rPr>
                <w:rFonts w:eastAsia="MS Mincho"/>
                <w:lang w:val="en-US" w:eastAsia="ja-JP"/>
              </w:rPr>
            </w:pPr>
            <w:r w:rsidRPr="003509EF">
              <w:rPr>
                <w:rFonts w:eastAsia="MS Mincho"/>
                <w:iCs/>
                <w:lang w:val="en-US" w:eastAsia="ja-JP"/>
              </w:rPr>
              <w:t>The UE should attempt to skip the processing/transmission of as small number of PUSCH(s) as possible.</w:t>
            </w:r>
          </w:p>
        </w:tc>
      </w:tr>
      <w:tr w:rsidR="004055AD" w14:paraId="01106D28" w14:textId="77777777" w:rsidTr="00E225AC">
        <w:tc>
          <w:tcPr>
            <w:tcW w:w="9631" w:type="dxa"/>
          </w:tcPr>
          <w:p w14:paraId="73CC561C" w14:textId="6E384A1B" w:rsidR="004055AD" w:rsidRPr="00556B16" w:rsidRDefault="004055AD" w:rsidP="004055AD">
            <w:pPr>
              <w:spacing w:after="0"/>
              <w:rPr>
                <w:rFonts w:eastAsia="MS Mincho"/>
                <w:iCs/>
                <w:lang w:val="en-US" w:eastAsia="ja-JP"/>
              </w:rPr>
            </w:pPr>
            <w:r w:rsidRPr="00556B16">
              <w:rPr>
                <w:iCs/>
              </w:rPr>
              <w:t>Tx diversity in sPUCCH format 1/1a/1b/3 is defined as in legacy PUCCH and is a separate UE capability between 1 ms and sTTI.</w:t>
            </w:r>
          </w:p>
        </w:tc>
      </w:tr>
      <w:tr w:rsidR="00F91CBC" w14:paraId="2CF4A4A5" w14:textId="77777777" w:rsidTr="00E225AC">
        <w:tc>
          <w:tcPr>
            <w:tcW w:w="9631" w:type="dxa"/>
          </w:tcPr>
          <w:p w14:paraId="3C4B39C9" w14:textId="405D1280" w:rsidR="00F91CBC" w:rsidRPr="00556B16" w:rsidRDefault="00F91CBC" w:rsidP="004055AD">
            <w:pPr>
              <w:spacing w:after="0"/>
              <w:rPr>
                <w:iCs/>
              </w:rPr>
            </w:pPr>
            <w:r w:rsidRPr="00556B16">
              <w:rPr>
                <w:rFonts w:eastAsia="MS Mincho"/>
                <w:iCs/>
                <w:lang w:eastAsia="ja-JP"/>
              </w:rPr>
              <w:t>For 2/3os and 1-slot sPUSCH, single codeword sPUSCH transmission for up to 4 layers is supported. The UE will indicate the number of supported layers for sPUSCH as UE capability, independent of UL sTTI length. No new precoder in the UL is defined</w:t>
            </w:r>
          </w:p>
        </w:tc>
      </w:tr>
      <w:tr w:rsidR="00066187" w14:paraId="728264D7" w14:textId="77777777" w:rsidTr="00E225AC">
        <w:tc>
          <w:tcPr>
            <w:tcW w:w="9631" w:type="dxa"/>
          </w:tcPr>
          <w:p w14:paraId="0423F533" w14:textId="0F63789B" w:rsidR="00066187" w:rsidRPr="00556B16" w:rsidRDefault="00066187" w:rsidP="004055AD">
            <w:pPr>
              <w:spacing w:after="0"/>
              <w:rPr>
                <w:rFonts w:eastAsia="MS Mincho"/>
                <w:iCs/>
                <w:lang w:eastAsia="ja-JP"/>
              </w:rPr>
            </w:pPr>
            <w:r w:rsidRPr="00556B16">
              <w:rPr>
                <w:iCs/>
              </w:rPr>
              <w:t>Simultaneous transmission of different TTI lengths across different carriers are allowed only if a UE reports the capability. A common capability/configuration is defined regardless of UL TTI length combinations. The capability is defined per band/band combination. The UE capability is not separated per combination of different channel types (e.g., {PUSCH, sPUSCH}, {PUCCH, sPUCCH}, {PUSCH, sPUCCH}, {sPUSCH, PUCCH},{sPUSCH,sPUSCH},{sPUSCH,sPUCCH},{sPUCCH,sPUCCH})</w:t>
            </w:r>
          </w:p>
        </w:tc>
      </w:tr>
      <w:tr w:rsidR="00114721" w14:paraId="52E23353" w14:textId="77777777" w:rsidTr="00E225AC">
        <w:tc>
          <w:tcPr>
            <w:tcW w:w="9631" w:type="dxa"/>
          </w:tcPr>
          <w:p w14:paraId="02A01D11" w14:textId="77777777" w:rsidR="00114721" w:rsidRPr="00AC153C" w:rsidRDefault="00114721" w:rsidP="001F46DF">
            <w:pPr>
              <w:numPr>
                <w:ilvl w:val="0"/>
                <w:numId w:val="54"/>
              </w:numPr>
              <w:spacing w:after="0"/>
              <w:rPr>
                <w:iCs/>
                <w:lang w:eastAsia="x-none"/>
              </w:rPr>
            </w:pPr>
            <w:r w:rsidRPr="00AC153C">
              <w:rPr>
                <w:iCs/>
                <w:lang w:eastAsia="x-none"/>
              </w:rPr>
              <w:t>For subslot TTI operation related to timing advance operation, the UE signals its capability for 2/3os sTTI between set 1 and set 2 for:</w:t>
            </w:r>
          </w:p>
          <w:p w14:paraId="5387CBCC" w14:textId="77777777" w:rsidR="00114721" w:rsidRPr="00AC153C" w:rsidRDefault="00114721" w:rsidP="001F46DF">
            <w:pPr>
              <w:numPr>
                <w:ilvl w:val="0"/>
                <w:numId w:val="55"/>
              </w:numPr>
              <w:spacing w:after="0"/>
              <w:rPr>
                <w:iCs/>
                <w:lang w:eastAsia="x-none"/>
              </w:rPr>
            </w:pPr>
            <w:r w:rsidRPr="00AC153C">
              <w:rPr>
                <w:iCs/>
                <w:lang w:eastAsia="x-none"/>
              </w:rPr>
              <w:t>1 os CRS based sPDCCH</w:t>
            </w:r>
          </w:p>
          <w:p w14:paraId="1BA23AEA" w14:textId="77777777" w:rsidR="00114721" w:rsidRPr="00AC153C" w:rsidRDefault="00114721" w:rsidP="001F46DF">
            <w:pPr>
              <w:numPr>
                <w:ilvl w:val="0"/>
                <w:numId w:val="55"/>
              </w:numPr>
              <w:spacing w:after="0"/>
              <w:rPr>
                <w:iCs/>
                <w:lang w:eastAsia="x-none"/>
              </w:rPr>
            </w:pPr>
            <w:r w:rsidRPr="00AC153C">
              <w:rPr>
                <w:iCs/>
                <w:lang w:eastAsia="x-none"/>
              </w:rPr>
              <w:t xml:space="preserve">2 os CRS based sPDCCH </w:t>
            </w:r>
          </w:p>
          <w:p w14:paraId="39BAD968" w14:textId="3CE1E3F0" w:rsidR="00114721" w:rsidRPr="00AC153C" w:rsidRDefault="00114721" w:rsidP="001F46DF">
            <w:pPr>
              <w:numPr>
                <w:ilvl w:val="0"/>
                <w:numId w:val="55"/>
              </w:numPr>
              <w:spacing w:after="0"/>
              <w:rPr>
                <w:iCs/>
                <w:lang w:eastAsia="x-none"/>
              </w:rPr>
            </w:pPr>
            <w:r w:rsidRPr="00AC153C">
              <w:rPr>
                <w:iCs/>
                <w:lang w:eastAsia="x-none"/>
              </w:rPr>
              <w:t xml:space="preserve">DMRS based sPDCCH </w:t>
            </w:r>
          </w:p>
          <w:p w14:paraId="40F23419" w14:textId="26C5689E" w:rsidR="000A181E" w:rsidRPr="00AC153C" w:rsidRDefault="000A181E" w:rsidP="000A181E">
            <w:pPr>
              <w:spacing w:after="0"/>
              <w:rPr>
                <w:iCs/>
                <w:lang w:eastAsia="x-none"/>
              </w:rPr>
            </w:pPr>
          </w:p>
          <w:p w14:paraId="7E4B3E73" w14:textId="6A5C2568" w:rsidR="000A181E" w:rsidRPr="00AC153C" w:rsidRDefault="000A181E" w:rsidP="000A181E">
            <w:pPr>
              <w:spacing w:after="0"/>
              <w:rPr>
                <w:rFonts w:eastAsia="SimSun"/>
                <w:lang w:eastAsia="zh-CN"/>
              </w:rPr>
            </w:pPr>
            <w:r w:rsidRPr="00AC153C">
              <w:rPr>
                <w:rFonts w:eastAsia="SimSun"/>
                <w:lang w:eastAsia="zh-CN"/>
              </w:rPr>
              <w:t>For subslot operation the UE can, relating to processing timeline Set 1 and Set 2, indicate the support of either Set 1 or Set 2 for a given reported UE capability. A support of Set 1 implicitly means a support of Set 2, and either set 1 or set 2 can be configured to the UE</w:t>
            </w:r>
          </w:p>
          <w:p w14:paraId="6C14021C" w14:textId="77777777" w:rsidR="000A181E" w:rsidRPr="00AC153C" w:rsidRDefault="000A181E" w:rsidP="000A181E">
            <w:pPr>
              <w:spacing w:after="0"/>
              <w:rPr>
                <w:iCs/>
                <w:lang w:eastAsia="x-none"/>
              </w:rPr>
            </w:pPr>
          </w:p>
          <w:p w14:paraId="591EA1F8" w14:textId="77777777" w:rsidR="00114721" w:rsidRPr="00AC153C" w:rsidRDefault="00114721" w:rsidP="001F46DF">
            <w:pPr>
              <w:numPr>
                <w:ilvl w:val="0"/>
                <w:numId w:val="56"/>
              </w:numPr>
              <w:spacing w:after="0"/>
              <w:rPr>
                <w:iCs/>
                <w:lang w:eastAsia="x-none"/>
              </w:rPr>
            </w:pPr>
            <w:r w:rsidRPr="00AC153C">
              <w:rPr>
                <w:iCs/>
                <w:lang w:eastAsia="x-none"/>
              </w:rPr>
              <w:t>The maximum timing advance supported is:</w:t>
            </w:r>
          </w:p>
          <w:p w14:paraId="073883EF" w14:textId="77777777" w:rsidR="00114721" w:rsidRPr="00AC153C" w:rsidRDefault="00114721" w:rsidP="001F46DF">
            <w:pPr>
              <w:numPr>
                <w:ilvl w:val="1"/>
                <w:numId w:val="56"/>
              </w:numPr>
              <w:spacing w:after="0"/>
              <w:rPr>
                <w:iCs/>
                <w:lang w:eastAsia="x-none"/>
              </w:rPr>
            </w:pPr>
            <w:r w:rsidRPr="00AC153C">
              <w:rPr>
                <w:iCs/>
                <w:lang w:eastAsia="x-none"/>
              </w:rPr>
              <w:t>1 ms, short processing time: 200 us</w:t>
            </w:r>
          </w:p>
          <w:p w14:paraId="1E2A1D53" w14:textId="77777777" w:rsidR="00114721" w:rsidRPr="00AC153C" w:rsidRDefault="00114721" w:rsidP="001F46DF">
            <w:pPr>
              <w:numPr>
                <w:ilvl w:val="1"/>
                <w:numId w:val="56"/>
              </w:numPr>
              <w:spacing w:after="0"/>
              <w:rPr>
                <w:iCs/>
                <w:lang w:eastAsia="x-none"/>
              </w:rPr>
            </w:pPr>
            <w:r w:rsidRPr="00AC153C">
              <w:rPr>
                <w:iCs/>
                <w:lang w:eastAsia="x-none"/>
              </w:rPr>
              <w:t>7os: 310 us</w:t>
            </w:r>
          </w:p>
          <w:p w14:paraId="50B3C727" w14:textId="77777777" w:rsidR="00114721" w:rsidRPr="00AC153C" w:rsidRDefault="00114721" w:rsidP="001F46DF">
            <w:pPr>
              <w:numPr>
                <w:ilvl w:val="1"/>
                <w:numId w:val="56"/>
              </w:numPr>
              <w:spacing w:after="0"/>
              <w:rPr>
                <w:iCs/>
                <w:lang w:eastAsia="x-none"/>
              </w:rPr>
            </w:pPr>
            <w:r w:rsidRPr="00AC153C">
              <w:rPr>
                <w:iCs/>
                <w:lang w:eastAsia="x-none"/>
              </w:rPr>
              <w:t>2/3os:</w:t>
            </w:r>
          </w:p>
          <w:p w14:paraId="1BEC0062" w14:textId="77777777" w:rsidR="00114721" w:rsidRPr="00AC153C" w:rsidRDefault="00114721" w:rsidP="001F46DF">
            <w:pPr>
              <w:numPr>
                <w:ilvl w:val="2"/>
                <w:numId w:val="56"/>
              </w:numPr>
              <w:spacing w:after="0"/>
              <w:rPr>
                <w:iCs/>
                <w:lang w:eastAsia="x-none"/>
              </w:rPr>
            </w:pPr>
            <w:r w:rsidRPr="00AC153C">
              <w:rPr>
                <w:iCs/>
                <w:lang w:eastAsia="x-none"/>
              </w:rPr>
              <w:t>TA1: 67 us</w:t>
            </w:r>
          </w:p>
          <w:p w14:paraId="56E3F5EA" w14:textId="77777777" w:rsidR="00114721" w:rsidRPr="00AC153C" w:rsidRDefault="00114721" w:rsidP="001F46DF">
            <w:pPr>
              <w:numPr>
                <w:ilvl w:val="2"/>
                <w:numId w:val="56"/>
              </w:numPr>
              <w:spacing w:after="0"/>
              <w:rPr>
                <w:iCs/>
                <w:lang w:eastAsia="x-none"/>
              </w:rPr>
            </w:pPr>
            <w:r w:rsidRPr="00AC153C">
              <w:rPr>
                <w:iCs/>
                <w:lang w:eastAsia="x-none"/>
              </w:rPr>
              <w:t>TA2: 167 us</w:t>
            </w:r>
          </w:p>
          <w:p w14:paraId="29AC5268" w14:textId="56A1EBA0" w:rsidR="00114721" w:rsidRPr="00AC153C" w:rsidRDefault="00114721" w:rsidP="001F46DF">
            <w:pPr>
              <w:numPr>
                <w:ilvl w:val="1"/>
                <w:numId w:val="56"/>
              </w:numPr>
              <w:spacing w:after="0"/>
              <w:rPr>
                <w:iCs/>
                <w:lang w:eastAsia="x-none"/>
              </w:rPr>
            </w:pPr>
            <w:r w:rsidRPr="00AC153C">
              <w:rPr>
                <w:iCs/>
                <w:lang w:val="en-US" w:eastAsia="x-none"/>
              </w:rPr>
              <w:t>In all above TTI length configurations</w:t>
            </w:r>
            <w:r w:rsidRPr="00AC153C">
              <w:t xml:space="preserve"> and processing time configurations</w:t>
            </w:r>
            <w:r w:rsidRPr="00AC153C">
              <w:rPr>
                <w:iCs/>
                <w:lang w:val="en-US" w:eastAsia="x-none"/>
              </w:rPr>
              <w:t>, the gap betwe</w:t>
            </w:r>
            <w:r w:rsidRPr="00AC153C">
              <w:rPr>
                <w:iCs/>
                <w:lang w:eastAsia="x-none"/>
              </w:rPr>
              <w:t>en first UL and latest DL carrier is less than TA</w:t>
            </w:r>
            <w:r w:rsidRPr="00AC153C">
              <w:rPr>
                <w:iCs/>
                <w:vertAlign w:val="subscript"/>
                <w:lang w:eastAsia="x-none"/>
              </w:rPr>
              <w:t>max</w:t>
            </w:r>
            <w:r w:rsidRPr="00AC153C">
              <w:rPr>
                <w:iCs/>
                <w:lang w:eastAsia="x-none"/>
              </w:rPr>
              <w:t xml:space="preserve"> given above (expected impact on 3GPP TS 36.133).</w:t>
            </w:r>
          </w:p>
        </w:tc>
      </w:tr>
      <w:tr w:rsidR="00AD3B16" w14:paraId="6A27F00A" w14:textId="77777777" w:rsidTr="00E225AC">
        <w:tc>
          <w:tcPr>
            <w:tcW w:w="9631" w:type="dxa"/>
          </w:tcPr>
          <w:p w14:paraId="19308D5F" w14:textId="77777777" w:rsidR="00AD3B16" w:rsidRPr="00AC153C" w:rsidRDefault="00AD3B16" w:rsidP="00AD3B16">
            <w:pPr>
              <w:rPr>
                <w:lang w:eastAsia="ja-JP"/>
              </w:rPr>
            </w:pPr>
            <w:r w:rsidRPr="00AC153C">
              <w:rPr>
                <w:lang w:eastAsia="ja-JP"/>
              </w:rPr>
              <w:t xml:space="preserve">An optional UE capability is introduced to indicate the maximum number of blind decodes in UE-specific search space in one subframe for CCs configured with sTTI operation, including both legacy DCI formats and sDCI </w:t>
            </w:r>
          </w:p>
          <w:p w14:paraId="76AC31E7" w14:textId="77777777" w:rsidR="00AD3B16" w:rsidRPr="00AC153C" w:rsidRDefault="00AD3B16" w:rsidP="001F46DF">
            <w:pPr>
              <w:numPr>
                <w:ilvl w:val="0"/>
                <w:numId w:val="54"/>
              </w:numPr>
              <w:spacing w:after="0"/>
              <w:rPr>
                <w:lang w:eastAsia="ja-JP"/>
              </w:rPr>
            </w:pPr>
            <w:r w:rsidRPr="00AC153C">
              <w:rPr>
                <w:lang w:eastAsia="ja-JP"/>
              </w:rPr>
              <w:t>The number of blind decodes supported by the UE is the field value X*68</w:t>
            </w:r>
          </w:p>
          <w:p w14:paraId="79F5EA3C" w14:textId="47035431" w:rsidR="00AD3B16" w:rsidRPr="00AC153C" w:rsidRDefault="00AD3B16" w:rsidP="001F46DF">
            <w:pPr>
              <w:numPr>
                <w:ilvl w:val="0"/>
                <w:numId w:val="54"/>
              </w:numPr>
              <w:spacing w:after="0"/>
              <w:rPr>
                <w:iCs/>
                <w:lang w:eastAsia="x-none"/>
              </w:rPr>
            </w:pPr>
            <w:r w:rsidRPr="00AC153C">
              <w:rPr>
                <w:lang w:eastAsia="ja-JP"/>
              </w:rPr>
              <w:t>Value ranges for X from 4 to 32</w:t>
            </w:r>
          </w:p>
        </w:tc>
      </w:tr>
      <w:tr w:rsidR="005C20DF" w14:paraId="1A4865F4" w14:textId="77777777" w:rsidTr="00E225AC">
        <w:tc>
          <w:tcPr>
            <w:tcW w:w="9631" w:type="dxa"/>
          </w:tcPr>
          <w:p w14:paraId="301E6D00" w14:textId="773E8EEC" w:rsidR="005C20DF" w:rsidRPr="00AC153C" w:rsidRDefault="005C20DF" w:rsidP="005C20DF">
            <w:pPr>
              <w:pStyle w:val="BodyText"/>
              <w:rPr>
                <w:kern w:val="2"/>
              </w:rPr>
            </w:pPr>
            <w:r w:rsidRPr="00AC153C">
              <w:rPr>
                <w:kern w:val="2"/>
              </w:rPr>
              <w:t>The UE MIMO capability definition is reused for sTTI but is separately reported</w:t>
            </w:r>
          </w:p>
        </w:tc>
      </w:tr>
      <w:tr w:rsidR="000A181E" w14:paraId="75A93A5F" w14:textId="77777777" w:rsidTr="00E225AC">
        <w:tc>
          <w:tcPr>
            <w:tcW w:w="9631" w:type="dxa"/>
          </w:tcPr>
          <w:p w14:paraId="290D1346" w14:textId="44E1DE27" w:rsidR="000A181E" w:rsidRPr="00AC153C" w:rsidRDefault="000A181E" w:rsidP="005C20DF">
            <w:pPr>
              <w:pStyle w:val="BodyText"/>
              <w:rPr>
                <w:kern w:val="2"/>
              </w:rPr>
            </w:pPr>
            <w:r w:rsidRPr="00AC153C">
              <w:rPr>
                <w:bCs/>
                <w:lang w:eastAsia="ko-KR"/>
              </w:rPr>
              <w:t>For sTTI specific A-CSI reporting, for a bandwidth class with a single CC, the max. number of CSI processes supported on a CC within a band with PDSCH TM10 is reported separately for the 1ms TTI and sTTI operations</w:t>
            </w:r>
          </w:p>
        </w:tc>
      </w:tr>
      <w:tr w:rsidR="000A181E" w14:paraId="320778C8" w14:textId="77777777" w:rsidTr="00E225AC">
        <w:tc>
          <w:tcPr>
            <w:tcW w:w="9631" w:type="dxa"/>
          </w:tcPr>
          <w:p w14:paraId="378CDD02" w14:textId="1343AD4F" w:rsidR="000A181E" w:rsidRPr="00AC153C" w:rsidRDefault="000A181E" w:rsidP="000A181E">
            <w:pPr>
              <w:jc w:val="both"/>
              <w:rPr>
                <w:bCs/>
                <w:lang w:eastAsia="ko-KR"/>
              </w:rPr>
            </w:pPr>
            <w:r w:rsidRPr="00AC153C">
              <w:rPr>
                <w:bCs/>
                <w:lang w:eastAsia="ko-KR"/>
              </w:rPr>
              <w:t>For sTTI specific A-CSI reporting, for a bandwidth class with multiple CCs, the max. number of CSI processes supported on a single CC within a band with PDSCH TM10 is reported separately for the 1ms TTI and sTTI operations.</w:t>
            </w:r>
          </w:p>
        </w:tc>
      </w:tr>
      <w:tr w:rsidR="000A181E" w14:paraId="278CD678" w14:textId="77777777" w:rsidTr="00E225AC">
        <w:tc>
          <w:tcPr>
            <w:tcW w:w="9631" w:type="dxa"/>
          </w:tcPr>
          <w:p w14:paraId="08D9D353" w14:textId="7CBD2C98" w:rsidR="000A181E" w:rsidRPr="00AC153C" w:rsidRDefault="000A181E" w:rsidP="000A181E">
            <w:pPr>
              <w:jc w:val="both"/>
              <w:rPr>
                <w:bCs/>
                <w:lang w:eastAsia="ko-KR"/>
              </w:rPr>
            </w:pPr>
            <w:r w:rsidRPr="00AC153C">
              <w:rPr>
                <w:bCs/>
                <w:lang w:eastAsia="ko-KR"/>
              </w:rPr>
              <w:t>For sTTI specific A-CSI reporting, for a bandwidth class with multiple CCs, the max. number of CSI processes supported on all CCs within a band with PDSCH TM10 is reported separately for the 1ms TTI and sTTI operations.</w:t>
            </w:r>
          </w:p>
        </w:tc>
      </w:tr>
      <w:tr w:rsidR="000A181E" w14:paraId="215EE14A" w14:textId="77777777" w:rsidTr="00E225AC">
        <w:tc>
          <w:tcPr>
            <w:tcW w:w="9631" w:type="dxa"/>
          </w:tcPr>
          <w:p w14:paraId="34FE786E" w14:textId="73887082" w:rsidR="000A181E" w:rsidRPr="00AC153C" w:rsidRDefault="000A181E" w:rsidP="000A181E">
            <w:pPr>
              <w:jc w:val="both"/>
              <w:rPr>
                <w:bCs/>
                <w:lang w:eastAsia="ko-KR"/>
              </w:rPr>
            </w:pPr>
            <w:r w:rsidRPr="00AC153C">
              <w:rPr>
                <w:bCs/>
                <w:lang w:eastAsia="ko-KR"/>
              </w:rPr>
              <w:lastRenderedPageBreak/>
              <w:t xml:space="preserve">For sTTI specific A-CSI reporting, for the sTTI operation, </w:t>
            </w:r>
            <w:r w:rsidRPr="00AC153C">
              <w:rPr>
                <w:bCs/>
                <w:lang w:eastAsia="ja-JP"/>
              </w:rPr>
              <w:t>the UE capability which indicates the maximum number of CSI processes to be updated across CCs is reported separately from that of the 1ms TTI operation</w:t>
            </w:r>
          </w:p>
        </w:tc>
      </w:tr>
      <w:tr w:rsidR="000A181E" w14:paraId="2C467779" w14:textId="77777777" w:rsidTr="00E225AC">
        <w:tc>
          <w:tcPr>
            <w:tcW w:w="9631" w:type="dxa"/>
          </w:tcPr>
          <w:p w14:paraId="6C810269" w14:textId="6C330766" w:rsidR="000A181E" w:rsidRPr="00AC153C" w:rsidRDefault="000A181E" w:rsidP="000A181E">
            <w:pPr>
              <w:jc w:val="both"/>
              <w:rPr>
                <w:bCs/>
                <w:lang w:eastAsia="ko-KR"/>
              </w:rPr>
            </w:pPr>
            <w:r w:rsidRPr="00AC153C">
              <w:rPr>
                <w:bCs/>
                <w:lang w:eastAsia="ko-KR"/>
              </w:rPr>
              <w:t>For sTTI specific A-CSI reporting, t</w:t>
            </w:r>
            <w:r w:rsidRPr="00AC153C">
              <w:t>he UE is not expected to update CSI associated with all sTTI CSI requests except the max(N_y-N_u,0) when the UE has N_u unreported CSI associated with other aperiodic sTTI CSI requests. A CSI process associated with an sTTI CSI request shall only be counted as unreported in an sTTI before the sTTI where sPUSCH carrying the corresponding CSI is transmitted. The value of N_y is a UE capability, and defined as the maximum number of sTTI CSI processes that the UE is required to update across the CCs</w:t>
            </w:r>
          </w:p>
        </w:tc>
      </w:tr>
      <w:tr w:rsidR="00B8614F" w14:paraId="6C9447A0" w14:textId="77777777" w:rsidTr="00E225AC">
        <w:tc>
          <w:tcPr>
            <w:tcW w:w="9631" w:type="dxa"/>
          </w:tcPr>
          <w:p w14:paraId="5AF10D33" w14:textId="0F8CA6C3" w:rsidR="00B8614F" w:rsidRPr="00AC153C" w:rsidRDefault="00B8614F" w:rsidP="000A181E">
            <w:pPr>
              <w:jc w:val="both"/>
              <w:rPr>
                <w:bCs/>
                <w:lang w:eastAsia="ko-KR"/>
              </w:rPr>
            </w:pPr>
            <w:r w:rsidRPr="00B8614F">
              <w:rPr>
                <w:color w:val="70AD47" w:themeColor="accent6"/>
              </w:rPr>
              <w:t xml:space="preserve">The minimum value of the parameter </w:t>
            </w:r>
            <w:r w:rsidRPr="00B8614F">
              <w:rPr>
                <w:i/>
                <w:color w:val="70AD47" w:themeColor="accent6"/>
              </w:rPr>
              <w:t xml:space="preserve">maxNumberUpdatedCSI-Proc-STTI-r15 </w:t>
            </w:r>
            <w:r w:rsidRPr="00B8614F">
              <w:rPr>
                <w:color w:val="70AD47" w:themeColor="accent6"/>
              </w:rPr>
              <w:t>shall be 2.</w:t>
            </w:r>
          </w:p>
        </w:tc>
      </w:tr>
    </w:tbl>
    <w:p w14:paraId="0F6E67CD" w14:textId="2813D9E5" w:rsidR="002D7AFA" w:rsidRDefault="00261713" w:rsidP="002D7AFA">
      <w:pPr>
        <w:pStyle w:val="Heading1"/>
      </w:pPr>
      <w:r>
        <w:t>3</w:t>
      </w:r>
      <w:r w:rsidR="002D7AFA">
        <w:tab/>
      </w:r>
      <w:r w:rsidR="002D7AFA" w:rsidRPr="003A5CB8">
        <w:t>Shortened processing time for 1ms TTI</w:t>
      </w:r>
    </w:p>
    <w:p w14:paraId="1990D261" w14:textId="77777777" w:rsidR="00A6077B" w:rsidRDefault="00A6077B" w:rsidP="002D7AFA">
      <w:pPr>
        <w:pStyle w:val="Heading2"/>
      </w:pPr>
      <w:r>
        <w:t>3.1</w:t>
      </w:r>
      <w:r>
        <w:tab/>
        <w:t>Applicability</w:t>
      </w:r>
    </w:p>
    <w:tbl>
      <w:tblPr>
        <w:tblStyle w:val="TableGrid"/>
        <w:tblW w:w="0" w:type="auto"/>
        <w:tblLook w:val="04A0" w:firstRow="1" w:lastRow="0" w:firstColumn="1" w:lastColumn="0" w:noHBand="0" w:noVBand="1"/>
      </w:tblPr>
      <w:tblGrid>
        <w:gridCol w:w="9631"/>
      </w:tblGrid>
      <w:tr w:rsidR="005960BF" w14:paraId="2EC47D56" w14:textId="77777777" w:rsidTr="00502399">
        <w:tc>
          <w:tcPr>
            <w:tcW w:w="9631" w:type="dxa"/>
          </w:tcPr>
          <w:p w14:paraId="63E3A1D6" w14:textId="393B8E54" w:rsidR="005960BF" w:rsidRDefault="005960BF" w:rsidP="00310D6A">
            <w:r w:rsidRPr="005D4280">
              <w:rPr>
                <w:lang w:val="en-US"/>
              </w:rPr>
              <w:t>PSS/SSS, PBCH, PCFICH and PRACH, Random access, SIB and Paging procedures are not modified</w:t>
            </w:r>
            <w:r w:rsidR="000F7DE3">
              <w:rPr>
                <w:lang w:val="en-US"/>
              </w:rPr>
              <w:t>.</w:t>
            </w:r>
          </w:p>
        </w:tc>
      </w:tr>
      <w:tr w:rsidR="00DC4E64" w14:paraId="3628B7A7" w14:textId="77777777" w:rsidTr="00502399">
        <w:tc>
          <w:tcPr>
            <w:tcW w:w="9631" w:type="dxa"/>
          </w:tcPr>
          <w:p w14:paraId="32C877D5" w14:textId="77777777" w:rsidR="00DC4E64" w:rsidRPr="0040442B" w:rsidRDefault="00DC4E64" w:rsidP="001F46DF">
            <w:pPr>
              <w:numPr>
                <w:ilvl w:val="0"/>
                <w:numId w:val="25"/>
              </w:numPr>
              <w:spacing w:after="0"/>
              <w:rPr>
                <w:rFonts w:eastAsia="MS Mincho"/>
                <w:lang w:val="en-US" w:eastAsia="ja-JP"/>
              </w:rPr>
            </w:pPr>
            <w:r>
              <w:rPr>
                <w:rFonts w:eastAsia="MS Mincho"/>
                <w:lang w:val="en-US" w:eastAsia="ja-JP"/>
              </w:rPr>
              <w:t>For FS1,2&amp;3, a</w:t>
            </w:r>
            <w:r w:rsidRPr="0040442B">
              <w:rPr>
                <w:rFonts w:eastAsia="MS Mincho"/>
                <w:lang w:val="en-US" w:eastAsia="ja-JP"/>
              </w:rPr>
              <w:t xml:space="preserve"> minimum timing n+3 is supported for UL grant to UL data and for DL data to DL HARQ for UEs capable of operating with reduced processing time with </w:t>
            </w:r>
            <w:r>
              <w:rPr>
                <w:rFonts w:eastAsia="MS Mincho"/>
                <w:lang w:val="en-US" w:eastAsia="ja-JP"/>
              </w:rPr>
              <w:t xml:space="preserve">only the </w:t>
            </w:r>
            <w:r w:rsidRPr="0040442B">
              <w:rPr>
                <w:rFonts w:eastAsia="MS Mincho"/>
                <w:lang w:val="en-US" w:eastAsia="ja-JP"/>
              </w:rPr>
              <w:t xml:space="preserve">following conditions: </w:t>
            </w:r>
          </w:p>
          <w:p w14:paraId="6B1C424F" w14:textId="2208CCF7" w:rsidR="00DC4E64" w:rsidRPr="00787AC3" w:rsidRDefault="00787AC3" w:rsidP="001F46DF">
            <w:pPr>
              <w:numPr>
                <w:ilvl w:val="1"/>
                <w:numId w:val="25"/>
              </w:numPr>
              <w:spacing w:after="0"/>
              <w:rPr>
                <w:rFonts w:eastAsia="MS Mincho"/>
                <w:lang w:val="en-US" w:eastAsia="ja-JP"/>
              </w:rPr>
            </w:pPr>
            <w:r>
              <w:rPr>
                <w:rFonts w:eastAsia="MS Mincho"/>
                <w:lang w:val="en-US" w:eastAsia="ja-JP"/>
              </w:rPr>
              <w:t>Only</w:t>
            </w:r>
            <w:r w:rsidR="00DC4E64">
              <w:rPr>
                <w:rFonts w:eastAsia="MS Mincho"/>
                <w:lang w:val="en-US" w:eastAsia="ja-JP"/>
              </w:rPr>
              <w:t xml:space="preserve"> when scheduled by </w:t>
            </w:r>
            <w:r w:rsidR="00DC4E64" w:rsidRPr="0040442B">
              <w:rPr>
                <w:rFonts w:eastAsia="MS Mincho"/>
                <w:lang w:val="en-US" w:eastAsia="ja-JP"/>
              </w:rPr>
              <w:t xml:space="preserve">PDCCH </w:t>
            </w:r>
          </w:p>
        </w:tc>
      </w:tr>
      <w:tr w:rsidR="000762C7" w14:paraId="3F98F9F6" w14:textId="77777777" w:rsidTr="00502399">
        <w:tc>
          <w:tcPr>
            <w:tcW w:w="9631" w:type="dxa"/>
          </w:tcPr>
          <w:p w14:paraId="6ABA2157" w14:textId="77777777" w:rsidR="000762C7" w:rsidRPr="00AC259C" w:rsidRDefault="000762C7" w:rsidP="001F46DF">
            <w:pPr>
              <w:numPr>
                <w:ilvl w:val="0"/>
                <w:numId w:val="25"/>
              </w:numPr>
              <w:spacing w:after="0"/>
              <w:rPr>
                <w:rFonts w:eastAsia="MS Mincho"/>
                <w:u w:val="single"/>
                <w:lang w:val="en-US" w:eastAsia="ja-JP"/>
              </w:rPr>
            </w:pPr>
            <w:r>
              <w:rPr>
                <w:kern w:val="2"/>
                <w:lang w:eastAsia="zh-CN"/>
              </w:rPr>
              <w:t>For 1 ms TTI shortened processing, s</w:t>
            </w:r>
            <w:r w:rsidRPr="00AC259C">
              <w:rPr>
                <w:kern w:val="2"/>
                <w:lang w:eastAsia="zh-CN"/>
              </w:rPr>
              <w:t xml:space="preserve">upport fallback </w:t>
            </w:r>
            <w:r w:rsidRPr="00AC259C">
              <w:rPr>
                <w:rFonts w:hint="eastAsia"/>
                <w:kern w:val="2"/>
                <w:lang w:eastAsia="zh-CN"/>
              </w:rPr>
              <w:t xml:space="preserve">to </w:t>
            </w:r>
            <w:r w:rsidRPr="00AC259C">
              <w:rPr>
                <w:kern w:val="2"/>
                <w:lang w:eastAsia="zh-CN"/>
              </w:rPr>
              <w:t>legacy processing timing n+4 by the search space, i.e</w:t>
            </w:r>
            <w:r>
              <w:rPr>
                <w:kern w:val="2"/>
                <w:lang w:eastAsia="zh-CN"/>
              </w:rPr>
              <w:t>.</w:t>
            </w:r>
            <w:r w:rsidRPr="00AC259C">
              <w:rPr>
                <w:kern w:val="2"/>
                <w:lang w:eastAsia="zh-CN"/>
              </w:rPr>
              <w:t xml:space="preserve">  D</w:t>
            </w:r>
            <w:r>
              <w:rPr>
                <w:kern w:val="2"/>
                <w:lang w:eastAsia="zh-CN"/>
              </w:rPr>
              <w:t>CI for processing time n+3</w:t>
            </w:r>
            <w:r w:rsidRPr="00AC259C">
              <w:rPr>
                <w:kern w:val="2"/>
                <w:lang w:eastAsia="zh-CN"/>
              </w:rPr>
              <w:t xml:space="preserve"> are carried in USS of PDCCH and DCI for processing time n+4 are carried in CSS of PDCCH.</w:t>
            </w:r>
          </w:p>
          <w:p w14:paraId="482E9F10" w14:textId="0221C7F8" w:rsidR="000762C7" w:rsidRPr="00705156" w:rsidRDefault="000762C7" w:rsidP="001F46DF">
            <w:pPr>
              <w:numPr>
                <w:ilvl w:val="1"/>
                <w:numId w:val="25"/>
              </w:numPr>
              <w:spacing w:after="0"/>
              <w:rPr>
                <w:rFonts w:eastAsia="MS Mincho"/>
                <w:lang w:val="en-US" w:eastAsia="ja-JP"/>
              </w:rPr>
            </w:pPr>
            <w:r w:rsidRPr="00705156">
              <w:rPr>
                <w:rFonts w:eastAsia="MS Mincho"/>
                <w:lang w:val="en-US" w:eastAsia="ja-JP"/>
              </w:rPr>
              <w:t>Note: It is not expected that the eNB will often change between n+3 and n+4 scheduling timing</w:t>
            </w:r>
          </w:p>
        </w:tc>
      </w:tr>
      <w:tr w:rsidR="00430790" w14:paraId="27928627" w14:textId="77777777" w:rsidTr="00502399">
        <w:tc>
          <w:tcPr>
            <w:tcW w:w="9631" w:type="dxa"/>
          </w:tcPr>
          <w:p w14:paraId="4C7E626B" w14:textId="3B31537F" w:rsidR="00430790" w:rsidRDefault="00430790" w:rsidP="00A5142B">
            <w:pPr>
              <w:spacing w:after="0"/>
              <w:rPr>
                <w:kern w:val="2"/>
                <w:lang w:eastAsia="zh-CN"/>
              </w:rPr>
            </w:pPr>
            <w:r w:rsidRPr="006B6452">
              <w:rPr>
                <w:rFonts w:eastAsia="MS Mincho"/>
                <w:iCs/>
                <w:lang w:eastAsia="ja-JP"/>
              </w:rPr>
              <w:t>To adopt the shortened processing timing for the 1ms operation, only PDCCH based scheduling is supported.</w:t>
            </w:r>
          </w:p>
        </w:tc>
      </w:tr>
    </w:tbl>
    <w:p w14:paraId="430929FA" w14:textId="44BB7CA9" w:rsidR="002D7AFA" w:rsidRDefault="00261713" w:rsidP="002D7AFA">
      <w:pPr>
        <w:pStyle w:val="Heading2"/>
      </w:pPr>
      <w:r>
        <w:t>3</w:t>
      </w:r>
      <w:r w:rsidR="002D7AFA">
        <w:t>.</w:t>
      </w:r>
      <w:r w:rsidR="00A6077B">
        <w:t>2</w:t>
      </w:r>
      <w:r w:rsidR="002D7AFA">
        <w:tab/>
      </w:r>
      <w:r w:rsidR="002D7AFA" w:rsidRPr="002D7AFA">
        <w:t>Configuration of shortened processing time for 1ms TTI</w:t>
      </w:r>
    </w:p>
    <w:tbl>
      <w:tblPr>
        <w:tblStyle w:val="TableGrid"/>
        <w:tblW w:w="0" w:type="auto"/>
        <w:tblLook w:val="04A0" w:firstRow="1" w:lastRow="0" w:firstColumn="1" w:lastColumn="0" w:noHBand="0" w:noVBand="1"/>
      </w:tblPr>
      <w:tblGrid>
        <w:gridCol w:w="9631"/>
      </w:tblGrid>
      <w:tr w:rsidR="00E37323" w14:paraId="09EF4ED0" w14:textId="77777777" w:rsidTr="002202DE">
        <w:tc>
          <w:tcPr>
            <w:tcW w:w="9631" w:type="dxa"/>
          </w:tcPr>
          <w:p w14:paraId="471BA0A9" w14:textId="3CAF25C1" w:rsidR="00E37323" w:rsidRDefault="00E37323" w:rsidP="00E37323">
            <w:r w:rsidRPr="00A36C89">
              <w:rPr>
                <w:rFonts w:eastAsia="MS Mincho"/>
                <w:lang w:val="en-US" w:eastAsia="ja-JP"/>
              </w:rPr>
              <w:t>Reduced processing time</w:t>
            </w:r>
            <w:r>
              <w:rPr>
                <w:rFonts w:eastAsia="MS Mincho"/>
                <w:lang w:val="en-US" w:eastAsia="ja-JP"/>
              </w:rPr>
              <w:t>(</w:t>
            </w:r>
            <w:r w:rsidRPr="00A36C89">
              <w:rPr>
                <w:rFonts w:eastAsia="MS Mincho"/>
                <w:lang w:val="en-US" w:eastAsia="ja-JP"/>
              </w:rPr>
              <w:t>s</w:t>
            </w:r>
            <w:r>
              <w:rPr>
                <w:rFonts w:eastAsia="MS Mincho"/>
                <w:lang w:val="en-US" w:eastAsia="ja-JP"/>
              </w:rPr>
              <w:t>)</w:t>
            </w:r>
            <w:r w:rsidRPr="00A36C89">
              <w:rPr>
                <w:rFonts w:eastAsia="MS Mincho"/>
                <w:lang w:val="en-US" w:eastAsia="ja-JP"/>
              </w:rPr>
              <w:t xml:space="preserve"> </w:t>
            </w:r>
            <w:r>
              <w:rPr>
                <w:rFonts w:eastAsia="MS Mincho"/>
                <w:lang w:val="en-US" w:eastAsia="ja-JP"/>
              </w:rPr>
              <w:t>are</w:t>
            </w:r>
            <w:r w:rsidRPr="00A36C89">
              <w:rPr>
                <w:rFonts w:eastAsia="MS Mincho"/>
                <w:lang w:val="en-US" w:eastAsia="ja-JP"/>
              </w:rPr>
              <w:t xml:space="preserve"> RRC configured for the UE</w:t>
            </w:r>
          </w:p>
        </w:tc>
      </w:tr>
      <w:tr w:rsidR="00E37323" w14:paraId="75772B6E" w14:textId="77777777" w:rsidTr="002202DE">
        <w:tc>
          <w:tcPr>
            <w:tcW w:w="9631" w:type="dxa"/>
          </w:tcPr>
          <w:p w14:paraId="39E73208" w14:textId="502FA7D8" w:rsidR="00E37323" w:rsidRPr="00556B16" w:rsidRDefault="00AF22F2" w:rsidP="00AF22F2">
            <w:pPr>
              <w:spacing w:after="0"/>
              <w:rPr>
                <w:rFonts w:eastAsia="MS Mincho"/>
                <w:lang w:val="en-US" w:eastAsia="ja-JP"/>
              </w:rPr>
            </w:pPr>
            <w:r w:rsidRPr="00556B16">
              <w:rPr>
                <w:rFonts w:eastAsia="MS Mincho"/>
                <w:lang w:val="en-US" w:eastAsia="ja-JP"/>
              </w:rPr>
              <w:t>For 1ms TTI, shortened processing times between UL grant and UL data and between DL data and DL HARQ feedback for one carrier are jointly configured.</w:t>
            </w:r>
          </w:p>
        </w:tc>
      </w:tr>
      <w:tr w:rsidR="002202DE" w14:paraId="3FA4AD1D" w14:textId="77777777" w:rsidTr="002202DE">
        <w:tc>
          <w:tcPr>
            <w:tcW w:w="9631" w:type="dxa"/>
          </w:tcPr>
          <w:p w14:paraId="0176B20C" w14:textId="77777777" w:rsidR="002202DE" w:rsidRPr="00556B16" w:rsidRDefault="002202DE" w:rsidP="002202DE">
            <w:pPr>
              <w:rPr>
                <w:rFonts w:eastAsia="MS Mincho"/>
                <w:iCs/>
                <w:lang w:val="en-US" w:eastAsia="ja-JP"/>
              </w:rPr>
            </w:pPr>
            <w:r w:rsidRPr="00556B16">
              <w:rPr>
                <w:rFonts w:eastAsia="MS Mincho"/>
                <w:lang w:val="en-US" w:eastAsia="ja-JP"/>
              </w:rPr>
              <w:t xml:space="preserve">Shortened processing time for 1 ms TTI </w:t>
            </w:r>
            <w:r w:rsidRPr="00556B16">
              <w:rPr>
                <w:rFonts w:eastAsia="MS Mincho"/>
                <w:iCs/>
                <w:lang w:val="en-US" w:eastAsia="ja-JP"/>
              </w:rPr>
              <w:t>is configured per CC. The cell carrying the PUCCH should be configured with n+3 timing.</w:t>
            </w:r>
          </w:p>
          <w:p w14:paraId="4C1AEA8B" w14:textId="41991FA5" w:rsidR="002202DE" w:rsidRPr="00556B16" w:rsidRDefault="002202DE" w:rsidP="002202DE">
            <w:pPr>
              <w:spacing w:after="0"/>
              <w:rPr>
                <w:rFonts w:eastAsia="MS Mincho"/>
                <w:lang w:val="en-US" w:eastAsia="ja-JP"/>
              </w:rPr>
            </w:pPr>
            <w:r w:rsidRPr="00556B16">
              <w:rPr>
                <w:rFonts w:eastAsia="MS Mincho"/>
                <w:iCs/>
                <w:lang w:val="en-US" w:eastAsia="ja-JP"/>
              </w:rPr>
              <w:t>NOTE: In case some issues might be encountered further restrictions can be considered</w:t>
            </w:r>
          </w:p>
        </w:tc>
      </w:tr>
      <w:tr w:rsidR="008F2099" w14:paraId="4F56B45D" w14:textId="77777777" w:rsidTr="002202DE">
        <w:tc>
          <w:tcPr>
            <w:tcW w:w="9631" w:type="dxa"/>
          </w:tcPr>
          <w:p w14:paraId="05F62784" w14:textId="4C524394" w:rsidR="008F2099" w:rsidRPr="00556B16" w:rsidRDefault="008F2099" w:rsidP="002202DE">
            <w:pPr>
              <w:rPr>
                <w:rFonts w:eastAsia="MS Mincho"/>
                <w:lang w:val="en-US" w:eastAsia="ja-JP"/>
              </w:rPr>
            </w:pPr>
            <w:r w:rsidRPr="00556B16">
              <w:rPr>
                <w:lang w:val="en-US"/>
              </w:rPr>
              <w:t xml:space="preserve">Cross-carrier scheduling for short processing time is supported </w:t>
            </w:r>
            <w:r w:rsidRPr="00556B16">
              <w:t>within the same PUCCH group. Both scheduling and scheduled cell shall be configured with short processing time</w:t>
            </w:r>
          </w:p>
        </w:tc>
      </w:tr>
    </w:tbl>
    <w:p w14:paraId="519C3E93" w14:textId="600A88FE" w:rsidR="002D7AFA" w:rsidRDefault="00261713" w:rsidP="002D7AFA">
      <w:pPr>
        <w:pStyle w:val="Heading2"/>
      </w:pPr>
      <w:r>
        <w:t>3</w:t>
      </w:r>
      <w:r w:rsidR="002D7AFA">
        <w:t>.</w:t>
      </w:r>
      <w:r w:rsidR="00A6077B">
        <w:t>3</w:t>
      </w:r>
      <w:r w:rsidR="002D7AFA">
        <w:tab/>
      </w:r>
      <w:r w:rsidR="002D7AFA" w:rsidRPr="002D7AFA">
        <w:t>Handling collisions between n+4 and n+3</w:t>
      </w:r>
    </w:p>
    <w:tbl>
      <w:tblPr>
        <w:tblStyle w:val="TableGrid"/>
        <w:tblW w:w="0" w:type="auto"/>
        <w:tblLook w:val="04A0" w:firstRow="1" w:lastRow="0" w:firstColumn="1" w:lastColumn="0" w:noHBand="0" w:noVBand="1"/>
      </w:tblPr>
      <w:tblGrid>
        <w:gridCol w:w="9631"/>
      </w:tblGrid>
      <w:tr w:rsidR="00896379" w14:paraId="167652B0" w14:textId="77777777" w:rsidTr="00896379">
        <w:tc>
          <w:tcPr>
            <w:tcW w:w="9781" w:type="dxa"/>
          </w:tcPr>
          <w:p w14:paraId="1AB7C110" w14:textId="544EF58A" w:rsidR="00896379" w:rsidRPr="0082247E" w:rsidRDefault="00896379" w:rsidP="00896379">
            <w:r w:rsidRPr="0082247E">
              <w:t xml:space="preserve">For FS1, the UE is not expected to receive </w:t>
            </w:r>
            <w:r w:rsidRPr="0082247E">
              <w:rPr>
                <w:lang w:val="en-US"/>
              </w:rPr>
              <w:t>DL assignments for the same</w:t>
            </w:r>
            <w:r w:rsidRPr="0082247E">
              <w:t xml:space="preserve"> carrier where HARQ-ACK would occur in the same subframe</w:t>
            </w:r>
          </w:p>
        </w:tc>
      </w:tr>
      <w:tr w:rsidR="00896379" w14:paraId="350D400A" w14:textId="77777777" w:rsidTr="00896379">
        <w:tc>
          <w:tcPr>
            <w:tcW w:w="9781" w:type="dxa"/>
          </w:tcPr>
          <w:p w14:paraId="3B8EC1E5" w14:textId="77777777" w:rsidR="00896379" w:rsidRPr="00B40571" w:rsidRDefault="00896379" w:rsidP="0082247E">
            <w:pPr>
              <w:spacing w:after="0"/>
              <w:rPr>
                <w:rFonts w:eastAsia="MS Mincho"/>
                <w:lang w:val="en-US" w:eastAsia="ja-JP"/>
              </w:rPr>
            </w:pPr>
            <w:r w:rsidRPr="00B40571">
              <w:rPr>
                <w:rFonts w:eastAsia="MS Mincho"/>
                <w:lang w:eastAsia="ja-JP"/>
              </w:rPr>
              <w:t xml:space="preserve">Adopt the following behaviour for handling the collision of conflicting UL grants with n+3 and n+4 timing </w:t>
            </w:r>
          </w:p>
          <w:p w14:paraId="45F4CCFD" w14:textId="77777777" w:rsidR="00896379" w:rsidRDefault="00896379" w:rsidP="001F46DF">
            <w:pPr>
              <w:numPr>
                <w:ilvl w:val="0"/>
                <w:numId w:val="27"/>
              </w:numPr>
              <w:spacing w:after="0"/>
              <w:rPr>
                <w:rFonts w:eastAsia="MS Mincho"/>
                <w:lang w:val="en-US" w:eastAsia="ja-JP"/>
              </w:rPr>
            </w:pPr>
            <w:r w:rsidRPr="00B40571">
              <w:rPr>
                <w:rFonts w:eastAsia="MS Mincho"/>
                <w:lang w:eastAsia="ja-JP"/>
              </w:rPr>
              <w:t>The UE is not expected to receive conflicting UL grants with N+3 and N+4 timing scheduling PUSCH for the same UL subframe of a carrier</w:t>
            </w:r>
          </w:p>
          <w:p w14:paraId="39DED7E5" w14:textId="47B6AC17" w:rsidR="00896379" w:rsidRPr="00896379" w:rsidRDefault="00896379" w:rsidP="001F46DF">
            <w:pPr>
              <w:numPr>
                <w:ilvl w:val="1"/>
                <w:numId w:val="27"/>
              </w:numPr>
              <w:spacing w:after="0"/>
              <w:rPr>
                <w:rFonts w:eastAsia="MS Mincho"/>
                <w:lang w:val="en-US" w:eastAsia="ja-JP"/>
              </w:rPr>
            </w:pPr>
            <w:r w:rsidRPr="00896379">
              <w:rPr>
                <w:rFonts w:eastAsia="MS Mincho"/>
                <w:lang w:val="en-US" w:eastAsia="ja-JP"/>
              </w:rPr>
              <w:t>Note: If the UE receives conflicting UL grants with N+3 and N+4 timing scheduling PUSCH for the same UL subframe of a carrier, the UE behavior is left up to UE implementation</w:t>
            </w:r>
          </w:p>
        </w:tc>
      </w:tr>
      <w:tr w:rsidR="00AC36C8" w14:paraId="238A16CC" w14:textId="77777777" w:rsidTr="00896379">
        <w:tc>
          <w:tcPr>
            <w:tcW w:w="9781" w:type="dxa"/>
          </w:tcPr>
          <w:p w14:paraId="2D83A583" w14:textId="77777777" w:rsidR="00AC36C8" w:rsidRDefault="00AC36C8" w:rsidP="00AC36C8">
            <w:pPr>
              <w:spacing w:after="0"/>
              <w:rPr>
                <w:rFonts w:eastAsia="MS Mincho"/>
                <w:lang w:val="en-US" w:eastAsia="ja-JP"/>
              </w:rPr>
            </w:pPr>
            <w:r>
              <w:rPr>
                <w:rFonts w:eastAsia="MS Mincho"/>
                <w:lang w:eastAsia="ja-JP"/>
              </w:rPr>
              <w:t>For FS1, t</w:t>
            </w:r>
            <w:r w:rsidRPr="00B40571">
              <w:rPr>
                <w:rFonts w:eastAsia="MS Mincho"/>
                <w:lang w:eastAsia="ja-JP"/>
              </w:rPr>
              <w:t xml:space="preserve">he UE is </w:t>
            </w:r>
            <w:r>
              <w:rPr>
                <w:rFonts w:eastAsia="MS Mincho"/>
                <w:lang w:eastAsia="ja-JP"/>
              </w:rPr>
              <w:t>not expected to be able to receive</w:t>
            </w:r>
            <w:r w:rsidRPr="00B40571">
              <w:rPr>
                <w:rFonts w:eastAsia="MS Mincho"/>
                <w:lang w:eastAsia="ja-JP"/>
              </w:rPr>
              <w:t xml:space="preserve"> UL grants with N+3 and N+4 timing </w:t>
            </w:r>
            <w:r>
              <w:rPr>
                <w:rFonts w:eastAsia="MS Mincho"/>
                <w:lang w:eastAsia="ja-JP"/>
              </w:rPr>
              <w:t>in the same subframe and carrier</w:t>
            </w:r>
          </w:p>
          <w:p w14:paraId="07C4CA1B" w14:textId="588CD2E6" w:rsidR="00AC36C8" w:rsidRPr="00AC36C8" w:rsidRDefault="00AC36C8" w:rsidP="001F46DF">
            <w:pPr>
              <w:numPr>
                <w:ilvl w:val="0"/>
                <w:numId w:val="27"/>
              </w:numPr>
              <w:spacing w:after="0"/>
              <w:rPr>
                <w:rFonts w:eastAsia="MS Mincho"/>
                <w:lang w:val="en-US" w:eastAsia="ja-JP"/>
              </w:rPr>
            </w:pPr>
            <w:r w:rsidRPr="00AC36C8">
              <w:rPr>
                <w:rFonts w:eastAsia="MS Mincho"/>
                <w:lang w:eastAsia="ja-JP"/>
              </w:rPr>
              <w:t>Note: This might not imply specification changes</w:t>
            </w:r>
          </w:p>
        </w:tc>
      </w:tr>
      <w:tr w:rsidR="00AC36C8" w14:paraId="17E445E1" w14:textId="77777777" w:rsidTr="00896379">
        <w:tc>
          <w:tcPr>
            <w:tcW w:w="9781" w:type="dxa"/>
          </w:tcPr>
          <w:p w14:paraId="523D61F8" w14:textId="2B5999F6" w:rsidR="00AC36C8" w:rsidRDefault="00AC36C8" w:rsidP="00AC36C8">
            <w:pPr>
              <w:spacing w:after="0"/>
              <w:rPr>
                <w:rFonts w:eastAsia="MS Mincho"/>
                <w:lang w:eastAsia="ja-JP"/>
              </w:rPr>
            </w:pPr>
            <w:r w:rsidRPr="00550525">
              <w:rPr>
                <w:rFonts w:eastAsia="MS Mincho"/>
                <w:lang w:val="en-US" w:eastAsia="ja-JP"/>
              </w:rPr>
              <w:t xml:space="preserve">For a UE configured with shortened processing time in 1ms TTI, the UE is not expected to receive more than one valid DL </w:t>
            </w:r>
            <w:r>
              <w:rPr>
                <w:rFonts w:eastAsia="MS Mincho"/>
                <w:lang w:val="en-US" w:eastAsia="ja-JP"/>
              </w:rPr>
              <w:t>assignments</w:t>
            </w:r>
            <w:r w:rsidRPr="00550525">
              <w:rPr>
                <w:rFonts w:eastAsia="MS Mincho"/>
                <w:lang w:val="en-US" w:eastAsia="ja-JP"/>
              </w:rPr>
              <w:t xml:space="preserve"> for scheduling unicast PDSCHs having different processing times (e.g., n+3 and n+4) in a subframe for a given carrier.</w:t>
            </w:r>
          </w:p>
        </w:tc>
      </w:tr>
      <w:tr w:rsidR="00770A73" w14:paraId="5A6A3C6D" w14:textId="77777777" w:rsidTr="00896379">
        <w:tc>
          <w:tcPr>
            <w:tcW w:w="9781" w:type="dxa"/>
          </w:tcPr>
          <w:p w14:paraId="389D0C25" w14:textId="77777777" w:rsidR="00770A73" w:rsidRPr="00573C38" w:rsidRDefault="00770A73" w:rsidP="001716CD">
            <w:pPr>
              <w:pStyle w:val="BodyText"/>
              <w:spacing w:after="0"/>
              <w:rPr>
                <w:rFonts w:eastAsia="MS Mincho"/>
                <w:lang w:eastAsia="ja-JP"/>
              </w:rPr>
            </w:pPr>
            <w:r w:rsidRPr="00573C38">
              <w:rPr>
                <w:rFonts w:eastAsia="MS Mincho"/>
                <w:lang w:eastAsia="ja-JP"/>
              </w:rPr>
              <w:t>In case of FS1 to solve PUCCH collisions between n+3 and n+4 UEs:</w:t>
            </w:r>
          </w:p>
          <w:p w14:paraId="24B54D7B" w14:textId="7BE7CC84" w:rsidR="00770A73" w:rsidRPr="00550525" w:rsidRDefault="00770A73" w:rsidP="001F46DF">
            <w:pPr>
              <w:numPr>
                <w:ilvl w:val="0"/>
                <w:numId w:val="29"/>
              </w:numPr>
              <w:spacing w:after="0"/>
              <w:rPr>
                <w:rFonts w:eastAsia="MS Mincho"/>
                <w:lang w:val="en-US" w:eastAsia="ja-JP"/>
              </w:rPr>
            </w:pPr>
            <w:r w:rsidRPr="00573C38">
              <w:rPr>
                <w:rFonts w:eastAsia="MS Mincho"/>
                <w:lang w:eastAsia="ja-JP"/>
              </w:rPr>
              <w:t>RRC configured UE-specific starting offset</w:t>
            </w:r>
          </w:p>
        </w:tc>
      </w:tr>
      <w:tr w:rsidR="006D2DEE" w14:paraId="642BBADB" w14:textId="77777777" w:rsidTr="00896379">
        <w:tc>
          <w:tcPr>
            <w:tcW w:w="9781" w:type="dxa"/>
          </w:tcPr>
          <w:p w14:paraId="7CAC5C1D" w14:textId="77777777" w:rsidR="006D2DEE" w:rsidRPr="00CD69F9" w:rsidRDefault="006D2DEE" w:rsidP="006D2DEE">
            <w:pPr>
              <w:rPr>
                <w:rFonts w:eastAsia="MS Mincho"/>
                <w:lang w:eastAsia="ja-JP"/>
              </w:rPr>
            </w:pPr>
            <w:r w:rsidRPr="009C6F76">
              <w:rPr>
                <w:rFonts w:eastAsia="MS Mincho"/>
                <w:lang w:eastAsia="ja-JP"/>
              </w:rPr>
              <w:lastRenderedPageBreak/>
              <w:t xml:space="preserve">If the UE receives conflicting PHICH with n+4 timing and UL grant with n+3 timing scheduling PUSCH for the </w:t>
            </w:r>
            <w:r w:rsidRPr="003C7E8D">
              <w:rPr>
                <w:rFonts w:eastAsia="MS Mincho"/>
                <w:lang w:eastAsia="ja-JP"/>
              </w:rPr>
              <w:t>same UL subframe of a carrier, only the PUSCH scheduled by UL grant with n+3 timing is transmitted.</w:t>
            </w:r>
          </w:p>
          <w:p w14:paraId="520D52BB" w14:textId="7B56CEB3" w:rsidR="006D2DEE" w:rsidRPr="00573C38" w:rsidRDefault="006D2DEE" w:rsidP="006D2DEE">
            <w:pPr>
              <w:pStyle w:val="BodyText"/>
              <w:rPr>
                <w:rFonts w:eastAsia="MS Mincho"/>
                <w:lang w:eastAsia="ja-JP"/>
              </w:rPr>
            </w:pPr>
            <w:r>
              <w:rPr>
                <w:rFonts w:eastAsia="MS Mincho"/>
                <w:lang w:eastAsia="ja-JP"/>
              </w:rPr>
              <w:t>Note: This might not have specification impact</w:t>
            </w:r>
          </w:p>
        </w:tc>
      </w:tr>
      <w:tr w:rsidR="00DB3D1A" w14:paraId="1497D212" w14:textId="77777777" w:rsidTr="00896379">
        <w:tc>
          <w:tcPr>
            <w:tcW w:w="9781" w:type="dxa"/>
          </w:tcPr>
          <w:p w14:paraId="6D634696" w14:textId="1F62AD78" w:rsidR="00DB3D1A" w:rsidRPr="009C6F76" w:rsidRDefault="00DB3D1A" w:rsidP="006D2DEE">
            <w:pPr>
              <w:rPr>
                <w:rFonts w:eastAsia="MS Mincho"/>
                <w:lang w:eastAsia="ja-JP"/>
              </w:rPr>
            </w:pPr>
            <w:r w:rsidRPr="00BA4A51">
              <w:rPr>
                <w:rFonts w:eastAsia="MS Mincho"/>
                <w:iCs/>
                <w:lang w:val="en-US" w:eastAsia="ja-JP"/>
              </w:rPr>
              <w:t xml:space="preserve">For FS2, a UE is not expected to receive DL assignments with different processing time for the same carrier </w:t>
            </w:r>
            <w:r>
              <w:rPr>
                <w:rFonts w:eastAsia="MS Mincho"/>
                <w:iCs/>
                <w:lang w:val="en-US" w:eastAsia="ja-JP"/>
              </w:rPr>
              <w:t xml:space="preserve">which result in </w:t>
            </w:r>
            <w:r w:rsidRPr="00BA4A51">
              <w:rPr>
                <w:rFonts w:eastAsia="MS Mincho"/>
                <w:iCs/>
                <w:lang w:eastAsia="ja-JP"/>
              </w:rPr>
              <w:t>HARQ-ACK occur</w:t>
            </w:r>
            <w:r>
              <w:rPr>
                <w:rFonts w:eastAsia="MS Mincho"/>
                <w:iCs/>
                <w:lang w:eastAsia="ja-JP"/>
              </w:rPr>
              <w:t>ring</w:t>
            </w:r>
            <w:r w:rsidRPr="00BA4A51">
              <w:rPr>
                <w:rFonts w:eastAsia="MS Mincho"/>
                <w:iCs/>
                <w:lang w:eastAsia="ja-JP"/>
              </w:rPr>
              <w:t xml:space="preserve"> </w:t>
            </w:r>
            <w:r w:rsidRPr="00BA4A51">
              <w:rPr>
                <w:rFonts w:eastAsia="MS Mincho"/>
                <w:iCs/>
                <w:lang w:val="en-US" w:eastAsia="ja-JP"/>
              </w:rPr>
              <w:t>in the same subframe</w:t>
            </w:r>
          </w:p>
        </w:tc>
      </w:tr>
      <w:tr w:rsidR="00910F25" w14:paraId="4190D0DB" w14:textId="77777777" w:rsidTr="00896379">
        <w:tc>
          <w:tcPr>
            <w:tcW w:w="9781" w:type="dxa"/>
          </w:tcPr>
          <w:p w14:paraId="6BA938FF" w14:textId="77777777" w:rsidR="00910F25" w:rsidRDefault="00910F25" w:rsidP="001F46DF">
            <w:pPr>
              <w:numPr>
                <w:ilvl w:val="0"/>
                <w:numId w:val="31"/>
              </w:numPr>
              <w:spacing w:after="0"/>
              <w:rPr>
                <w:rFonts w:eastAsia="MS Mincho"/>
                <w:iCs/>
                <w:lang w:val="en-US" w:eastAsia="ja-JP"/>
              </w:rPr>
            </w:pPr>
            <w:r>
              <w:rPr>
                <w:rFonts w:eastAsia="MS Mincho"/>
                <w:iCs/>
                <w:lang w:val="en-US" w:eastAsia="ja-JP"/>
              </w:rPr>
              <w:t>For a HARQ-process with n+4 timing, l</w:t>
            </w:r>
            <w:r w:rsidRPr="00C95DB7">
              <w:rPr>
                <w:rFonts w:eastAsia="MS Mincho"/>
                <w:iCs/>
                <w:lang w:val="en-US" w:eastAsia="ja-JP"/>
              </w:rPr>
              <w:t xml:space="preserve">ayer 1 delivers </w:t>
            </w:r>
            <w:r>
              <w:rPr>
                <w:rFonts w:eastAsia="MS Mincho"/>
                <w:iCs/>
                <w:lang w:val="en-US" w:eastAsia="ja-JP"/>
              </w:rPr>
              <w:t>HARQ-ACK</w:t>
            </w:r>
            <w:r w:rsidRPr="00C95DB7">
              <w:rPr>
                <w:rFonts w:eastAsia="MS Mincho"/>
                <w:iCs/>
                <w:lang w:val="en-US" w:eastAsia="ja-JP"/>
              </w:rPr>
              <w:t xml:space="preserve"> to MAC layer regardless of </w:t>
            </w:r>
            <w:r>
              <w:rPr>
                <w:rFonts w:eastAsia="MS Mincho"/>
                <w:iCs/>
                <w:lang w:val="en-US" w:eastAsia="ja-JP"/>
              </w:rPr>
              <w:t xml:space="preserve">a later received </w:t>
            </w:r>
            <w:r w:rsidRPr="00B82464">
              <w:rPr>
                <w:rFonts w:eastAsia="MS Mincho"/>
                <w:iCs/>
                <w:lang w:val="en-US" w:eastAsia="ja-JP"/>
              </w:rPr>
              <w:t>n+3</w:t>
            </w:r>
            <w:r>
              <w:rPr>
                <w:rFonts w:eastAsia="MS Mincho"/>
                <w:iCs/>
                <w:lang w:val="en-US" w:eastAsia="ja-JP"/>
              </w:rPr>
              <w:t xml:space="preserve"> </w:t>
            </w:r>
            <w:r w:rsidRPr="00C95DB7">
              <w:rPr>
                <w:rFonts w:eastAsia="MS Mincho"/>
                <w:iCs/>
                <w:lang w:val="en-US" w:eastAsia="ja-JP"/>
              </w:rPr>
              <w:t>UL grant detection.</w:t>
            </w:r>
          </w:p>
          <w:p w14:paraId="7C5770D7" w14:textId="5BE646A1" w:rsidR="00910F25" w:rsidRPr="00910F25" w:rsidRDefault="00910F25" w:rsidP="001F46DF">
            <w:pPr>
              <w:numPr>
                <w:ilvl w:val="0"/>
                <w:numId w:val="31"/>
              </w:numPr>
              <w:spacing w:after="0"/>
              <w:rPr>
                <w:rFonts w:eastAsia="MS Mincho"/>
                <w:iCs/>
                <w:lang w:val="en-US" w:eastAsia="ja-JP"/>
              </w:rPr>
            </w:pPr>
            <w:r>
              <w:rPr>
                <w:rFonts w:eastAsia="MS Mincho"/>
                <w:iCs/>
                <w:lang w:val="en-US" w:eastAsia="ja-JP"/>
              </w:rPr>
              <w:t>If there is a collision with an n+3 UL grant, an explicit DCI is required for the retransmission, i.e. a</w:t>
            </w:r>
            <w:r w:rsidRPr="00C95DB7">
              <w:rPr>
                <w:rFonts w:eastAsia="MS Mincho"/>
                <w:iCs/>
                <w:lang w:val="en-US" w:eastAsia="ja-JP"/>
              </w:rPr>
              <w:t xml:space="preserve">utonomous non-adaptive PUSCH retransmission </w:t>
            </w:r>
            <w:r w:rsidRPr="009B6549">
              <w:rPr>
                <w:rFonts w:eastAsia="MS Mincho"/>
                <w:iCs/>
                <w:lang w:val="en-US" w:eastAsia="ja-JP"/>
              </w:rPr>
              <w:t>is not adopted</w:t>
            </w:r>
          </w:p>
        </w:tc>
      </w:tr>
      <w:tr w:rsidR="00453F4A" w14:paraId="13B98260" w14:textId="77777777" w:rsidTr="00896379">
        <w:tc>
          <w:tcPr>
            <w:tcW w:w="9781" w:type="dxa"/>
          </w:tcPr>
          <w:p w14:paraId="41E545F4" w14:textId="4ECB6375" w:rsidR="00453F4A" w:rsidRPr="00556B16" w:rsidRDefault="00453F4A" w:rsidP="00453F4A">
            <w:pPr>
              <w:spacing w:after="0"/>
              <w:rPr>
                <w:rFonts w:eastAsia="MS Mincho"/>
                <w:iCs/>
                <w:lang w:val="en-US" w:eastAsia="ja-JP"/>
              </w:rPr>
            </w:pPr>
            <w:r w:rsidRPr="00556B16">
              <w:rPr>
                <w:lang w:val="en-US" w:eastAsia="ko-KR"/>
              </w:rPr>
              <w:t>For FS1, if a UE detects DCI format 3/3A in subframe n and also detects dedicated UL grant with n+3 timing in subframe n+1, then for PUSCH transmission in subframe n+4, the UE shall use TPC command provided in the dedicated UL grant transmitted in subframe n+1.</w:t>
            </w:r>
          </w:p>
        </w:tc>
      </w:tr>
    </w:tbl>
    <w:p w14:paraId="1BB6C742" w14:textId="788C99B7" w:rsidR="00AC36C8" w:rsidRDefault="00AC36C8" w:rsidP="00AC36C8">
      <w:pPr>
        <w:pStyle w:val="Heading2"/>
      </w:pPr>
      <w:r>
        <w:t>3.4</w:t>
      </w:r>
      <w:r>
        <w:tab/>
        <w:t>FS2</w:t>
      </w:r>
    </w:p>
    <w:p w14:paraId="44F1FE16" w14:textId="31CD45AF" w:rsidR="00997652" w:rsidRPr="00997652" w:rsidRDefault="00997652" w:rsidP="00997652">
      <w:pPr>
        <w:pStyle w:val="Heading3"/>
      </w:pPr>
      <w:r>
        <w:t>3.4.1</w:t>
      </w:r>
      <w:r>
        <w:tab/>
        <w:t>UL scheduling timing</w:t>
      </w:r>
    </w:p>
    <w:tbl>
      <w:tblPr>
        <w:tblStyle w:val="TableGrid"/>
        <w:tblW w:w="0" w:type="auto"/>
        <w:tblLook w:val="04A0" w:firstRow="1" w:lastRow="0" w:firstColumn="1" w:lastColumn="0" w:noHBand="0" w:noVBand="1"/>
      </w:tblPr>
      <w:tblGrid>
        <w:gridCol w:w="9631"/>
      </w:tblGrid>
      <w:tr w:rsidR="00AC36C8" w14:paraId="56977A12" w14:textId="77777777" w:rsidTr="00015EDA">
        <w:tc>
          <w:tcPr>
            <w:tcW w:w="9631" w:type="dxa"/>
          </w:tcPr>
          <w:p w14:paraId="0C32EAD2" w14:textId="77777777" w:rsidR="00AC36C8" w:rsidRPr="00D717BD" w:rsidRDefault="00AC36C8" w:rsidP="00E253F5">
            <w:pPr>
              <w:spacing w:after="0"/>
              <w:rPr>
                <w:rFonts w:eastAsia="MS Mincho"/>
                <w:lang w:val="en-US" w:eastAsia="ja-JP"/>
              </w:rPr>
            </w:pPr>
            <w:r w:rsidRPr="00D717BD">
              <w:rPr>
                <w:rFonts w:eastAsia="MS Mincho"/>
                <w:lang w:val="en-US" w:eastAsia="ja-JP"/>
              </w:rPr>
              <w:t>For 1ms TTI in FS2, the scheduling timing for UL grant to PUSCH for a minimum timing of n+3 is defined as follows:</w:t>
            </w:r>
          </w:p>
          <w:p w14:paraId="48FA6DE2" w14:textId="77777777" w:rsidR="00AC36C8" w:rsidRPr="00D717BD" w:rsidRDefault="00AC36C8" w:rsidP="001F46DF">
            <w:pPr>
              <w:numPr>
                <w:ilvl w:val="1"/>
                <w:numId w:val="28"/>
              </w:numPr>
              <w:spacing w:after="0"/>
              <w:rPr>
                <w:rFonts w:eastAsia="MS Mincho"/>
                <w:lang w:val="en-US" w:eastAsia="ja-JP"/>
              </w:rPr>
            </w:pPr>
            <w:r w:rsidRPr="00D717BD">
              <w:rPr>
                <w:rFonts w:eastAsia="MS Mincho"/>
                <w:lang w:val="en-US" w:eastAsia="ja-JP"/>
              </w:rPr>
              <w:t>Note: The timings highlighted in red are only applicable to special subframe configuration 10</w:t>
            </w:r>
          </w:p>
          <w:p w14:paraId="6E408A24" w14:textId="79E039E9" w:rsidR="00AC36C8" w:rsidRDefault="00AC36C8" w:rsidP="00AC36C8">
            <w:pPr>
              <w:rPr>
                <w:rFonts w:eastAsia="MS Mincho"/>
                <w:lang w:val="en-US" w:eastAsia="ja-JP"/>
              </w:rPr>
            </w:pPr>
          </w:p>
          <w:tbl>
            <w:tblPr>
              <w:tblStyle w:val="TableGrid"/>
              <w:tblW w:w="0" w:type="auto"/>
              <w:tblLook w:val="04A0" w:firstRow="1" w:lastRow="0" w:firstColumn="1" w:lastColumn="0" w:noHBand="0" w:noVBand="1"/>
            </w:tblPr>
            <w:tblGrid>
              <w:gridCol w:w="1366"/>
              <w:gridCol w:w="806"/>
              <w:gridCol w:w="807"/>
              <w:gridCol w:w="802"/>
              <w:gridCol w:w="802"/>
              <w:gridCol w:w="802"/>
              <w:gridCol w:w="807"/>
              <w:gridCol w:w="807"/>
              <w:gridCol w:w="802"/>
              <w:gridCol w:w="802"/>
              <w:gridCol w:w="802"/>
            </w:tblGrid>
            <w:tr w:rsidR="00812D97" w14:paraId="4E0FF439" w14:textId="03FA061E" w:rsidTr="003940F8">
              <w:tc>
                <w:tcPr>
                  <w:tcW w:w="1366" w:type="dxa"/>
                  <w:vMerge w:val="restart"/>
                  <w:shd w:val="clear" w:color="auto" w:fill="D9E2F3" w:themeFill="accent1" w:themeFillTint="33"/>
                </w:tcPr>
                <w:p w14:paraId="61BF0E50" w14:textId="16F747C1" w:rsidR="00812D97" w:rsidRDefault="00812D97" w:rsidP="00812D97">
                  <w:pPr>
                    <w:pStyle w:val="TAH"/>
                    <w:rPr>
                      <w:rFonts w:eastAsia="MS Mincho"/>
                      <w:lang w:val="en-US" w:eastAsia="ja-JP"/>
                    </w:rPr>
                  </w:pPr>
                  <w:r>
                    <w:rPr>
                      <w:rFonts w:eastAsia="MS Mincho"/>
                      <w:lang w:val="en-US" w:eastAsia="ja-JP"/>
                    </w:rPr>
                    <w:t>TDD UL/DL configuration</w:t>
                  </w:r>
                </w:p>
              </w:tc>
              <w:tc>
                <w:tcPr>
                  <w:tcW w:w="8189" w:type="dxa"/>
                  <w:gridSpan w:val="10"/>
                  <w:shd w:val="clear" w:color="auto" w:fill="D9E2F3" w:themeFill="accent1" w:themeFillTint="33"/>
                </w:tcPr>
                <w:p w14:paraId="29C9688B" w14:textId="2280E244" w:rsidR="00812D97" w:rsidRDefault="00812D97" w:rsidP="00812D97">
                  <w:pPr>
                    <w:pStyle w:val="TAH"/>
                    <w:rPr>
                      <w:rFonts w:eastAsia="MS Mincho"/>
                      <w:lang w:val="en-US" w:eastAsia="ja-JP"/>
                    </w:rPr>
                  </w:pPr>
                  <w:r>
                    <w:rPr>
                      <w:rFonts w:eastAsia="MS Mincho"/>
                      <w:lang w:val="en-US" w:eastAsia="ja-JP"/>
                    </w:rPr>
                    <w:t>Subframe number n</w:t>
                  </w:r>
                </w:p>
              </w:tc>
            </w:tr>
            <w:tr w:rsidR="00812D97" w14:paraId="11608A43" w14:textId="77777777" w:rsidTr="003940F8">
              <w:tc>
                <w:tcPr>
                  <w:tcW w:w="1366" w:type="dxa"/>
                  <w:vMerge/>
                  <w:shd w:val="clear" w:color="auto" w:fill="D9E2F3" w:themeFill="accent1" w:themeFillTint="33"/>
                </w:tcPr>
                <w:p w14:paraId="68C5B78C" w14:textId="77777777" w:rsidR="00812D97" w:rsidRDefault="00812D97" w:rsidP="00812D97">
                  <w:pPr>
                    <w:pStyle w:val="TAH"/>
                    <w:rPr>
                      <w:rFonts w:eastAsia="MS Mincho"/>
                      <w:lang w:val="en-US" w:eastAsia="ja-JP"/>
                    </w:rPr>
                  </w:pPr>
                </w:p>
              </w:tc>
              <w:tc>
                <w:tcPr>
                  <w:tcW w:w="818" w:type="dxa"/>
                  <w:shd w:val="clear" w:color="auto" w:fill="D9E2F3" w:themeFill="accent1" w:themeFillTint="33"/>
                </w:tcPr>
                <w:p w14:paraId="041F7790" w14:textId="45750838" w:rsidR="00812D97" w:rsidRDefault="00812D97" w:rsidP="00812D97">
                  <w:pPr>
                    <w:pStyle w:val="TAH"/>
                    <w:rPr>
                      <w:rFonts w:eastAsia="MS Mincho"/>
                      <w:lang w:val="en-US" w:eastAsia="ja-JP"/>
                    </w:rPr>
                  </w:pPr>
                  <w:r>
                    <w:rPr>
                      <w:rFonts w:eastAsia="MS Mincho"/>
                      <w:lang w:val="en-US" w:eastAsia="ja-JP"/>
                    </w:rPr>
                    <w:t>0</w:t>
                  </w:r>
                </w:p>
              </w:tc>
              <w:tc>
                <w:tcPr>
                  <w:tcW w:w="819" w:type="dxa"/>
                  <w:shd w:val="clear" w:color="auto" w:fill="D9E2F3" w:themeFill="accent1" w:themeFillTint="33"/>
                </w:tcPr>
                <w:p w14:paraId="463A92E6" w14:textId="35C92B0E" w:rsidR="00812D97" w:rsidRDefault="00812D97" w:rsidP="00812D97">
                  <w:pPr>
                    <w:pStyle w:val="TAH"/>
                    <w:rPr>
                      <w:rFonts w:eastAsia="MS Mincho"/>
                      <w:lang w:val="en-US" w:eastAsia="ja-JP"/>
                    </w:rPr>
                  </w:pPr>
                  <w:r>
                    <w:rPr>
                      <w:rFonts w:eastAsia="MS Mincho"/>
                      <w:lang w:val="en-US" w:eastAsia="ja-JP"/>
                    </w:rPr>
                    <w:t>1</w:t>
                  </w:r>
                </w:p>
              </w:tc>
              <w:tc>
                <w:tcPr>
                  <w:tcW w:w="819" w:type="dxa"/>
                  <w:shd w:val="clear" w:color="auto" w:fill="D9E2F3" w:themeFill="accent1" w:themeFillTint="33"/>
                </w:tcPr>
                <w:p w14:paraId="50225540" w14:textId="01858258" w:rsidR="00812D97" w:rsidRDefault="00812D97" w:rsidP="00812D97">
                  <w:pPr>
                    <w:pStyle w:val="TAH"/>
                    <w:rPr>
                      <w:rFonts w:eastAsia="MS Mincho"/>
                      <w:lang w:val="en-US" w:eastAsia="ja-JP"/>
                    </w:rPr>
                  </w:pPr>
                  <w:r>
                    <w:rPr>
                      <w:rFonts w:eastAsia="MS Mincho"/>
                      <w:lang w:val="en-US" w:eastAsia="ja-JP"/>
                    </w:rPr>
                    <w:t>2</w:t>
                  </w:r>
                </w:p>
              </w:tc>
              <w:tc>
                <w:tcPr>
                  <w:tcW w:w="819" w:type="dxa"/>
                  <w:shd w:val="clear" w:color="auto" w:fill="D9E2F3" w:themeFill="accent1" w:themeFillTint="33"/>
                </w:tcPr>
                <w:p w14:paraId="502D4DF8" w14:textId="79E61DAB" w:rsidR="00812D97" w:rsidRDefault="00812D97" w:rsidP="00812D97">
                  <w:pPr>
                    <w:pStyle w:val="TAH"/>
                    <w:rPr>
                      <w:rFonts w:eastAsia="MS Mincho"/>
                      <w:lang w:val="en-US" w:eastAsia="ja-JP"/>
                    </w:rPr>
                  </w:pPr>
                  <w:r>
                    <w:rPr>
                      <w:rFonts w:eastAsia="MS Mincho"/>
                      <w:lang w:val="en-US" w:eastAsia="ja-JP"/>
                    </w:rPr>
                    <w:t>3</w:t>
                  </w:r>
                </w:p>
              </w:tc>
              <w:tc>
                <w:tcPr>
                  <w:tcW w:w="819" w:type="dxa"/>
                  <w:shd w:val="clear" w:color="auto" w:fill="D9E2F3" w:themeFill="accent1" w:themeFillTint="33"/>
                </w:tcPr>
                <w:p w14:paraId="7514F523" w14:textId="0C0D0FB4" w:rsidR="00812D97" w:rsidRDefault="00812D97" w:rsidP="00812D97">
                  <w:pPr>
                    <w:pStyle w:val="TAH"/>
                    <w:rPr>
                      <w:rFonts w:eastAsia="MS Mincho"/>
                      <w:lang w:val="en-US" w:eastAsia="ja-JP"/>
                    </w:rPr>
                  </w:pPr>
                  <w:r>
                    <w:rPr>
                      <w:rFonts w:eastAsia="MS Mincho"/>
                      <w:lang w:val="en-US" w:eastAsia="ja-JP"/>
                    </w:rPr>
                    <w:t>4</w:t>
                  </w:r>
                </w:p>
              </w:tc>
              <w:tc>
                <w:tcPr>
                  <w:tcW w:w="819" w:type="dxa"/>
                  <w:shd w:val="clear" w:color="auto" w:fill="D9E2F3" w:themeFill="accent1" w:themeFillTint="33"/>
                </w:tcPr>
                <w:p w14:paraId="400D3BF2" w14:textId="6C201EAA" w:rsidR="00812D97" w:rsidRDefault="00812D97" w:rsidP="00812D97">
                  <w:pPr>
                    <w:pStyle w:val="TAH"/>
                    <w:rPr>
                      <w:rFonts w:eastAsia="MS Mincho"/>
                      <w:lang w:val="en-US" w:eastAsia="ja-JP"/>
                    </w:rPr>
                  </w:pPr>
                  <w:r>
                    <w:rPr>
                      <w:rFonts w:eastAsia="MS Mincho"/>
                      <w:lang w:val="en-US" w:eastAsia="ja-JP"/>
                    </w:rPr>
                    <w:t>5</w:t>
                  </w:r>
                </w:p>
              </w:tc>
              <w:tc>
                <w:tcPr>
                  <w:tcW w:w="819" w:type="dxa"/>
                  <w:shd w:val="clear" w:color="auto" w:fill="D9E2F3" w:themeFill="accent1" w:themeFillTint="33"/>
                </w:tcPr>
                <w:p w14:paraId="56C1930C" w14:textId="27455B64" w:rsidR="00812D97" w:rsidRDefault="00812D97" w:rsidP="00812D97">
                  <w:pPr>
                    <w:pStyle w:val="TAH"/>
                    <w:rPr>
                      <w:rFonts w:eastAsia="MS Mincho"/>
                      <w:lang w:val="en-US" w:eastAsia="ja-JP"/>
                    </w:rPr>
                  </w:pPr>
                  <w:r>
                    <w:rPr>
                      <w:rFonts w:eastAsia="MS Mincho"/>
                      <w:lang w:val="en-US" w:eastAsia="ja-JP"/>
                    </w:rPr>
                    <w:t>6</w:t>
                  </w:r>
                </w:p>
              </w:tc>
              <w:tc>
                <w:tcPr>
                  <w:tcW w:w="819" w:type="dxa"/>
                  <w:shd w:val="clear" w:color="auto" w:fill="D9E2F3" w:themeFill="accent1" w:themeFillTint="33"/>
                </w:tcPr>
                <w:p w14:paraId="5B330EEC" w14:textId="2ACFDA14" w:rsidR="00812D97" w:rsidRDefault="00812D97" w:rsidP="00812D97">
                  <w:pPr>
                    <w:pStyle w:val="TAH"/>
                    <w:rPr>
                      <w:rFonts w:eastAsia="MS Mincho"/>
                      <w:lang w:val="en-US" w:eastAsia="ja-JP"/>
                    </w:rPr>
                  </w:pPr>
                  <w:r>
                    <w:rPr>
                      <w:rFonts w:eastAsia="MS Mincho"/>
                      <w:lang w:val="en-US" w:eastAsia="ja-JP"/>
                    </w:rPr>
                    <w:t>7</w:t>
                  </w:r>
                </w:p>
              </w:tc>
              <w:tc>
                <w:tcPr>
                  <w:tcW w:w="819" w:type="dxa"/>
                  <w:shd w:val="clear" w:color="auto" w:fill="D9E2F3" w:themeFill="accent1" w:themeFillTint="33"/>
                </w:tcPr>
                <w:p w14:paraId="50D04C39" w14:textId="02EE0770" w:rsidR="00812D97" w:rsidRDefault="00812D97" w:rsidP="00812D97">
                  <w:pPr>
                    <w:pStyle w:val="TAH"/>
                    <w:rPr>
                      <w:rFonts w:eastAsia="MS Mincho"/>
                      <w:lang w:val="en-US" w:eastAsia="ja-JP"/>
                    </w:rPr>
                  </w:pPr>
                  <w:r>
                    <w:rPr>
                      <w:rFonts w:eastAsia="MS Mincho"/>
                      <w:lang w:val="en-US" w:eastAsia="ja-JP"/>
                    </w:rPr>
                    <w:t>8</w:t>
                  </w:r>
                </w:p>
              </w:tc>
              <w:tc>
                <w:tcPr>
                  <w:tcW w:w="819" w:type="dxa"/>
                  <w:shd w:val="clear" w:color="auto" w:fill="D9E2F3" w:themeFill="accent1" w:themeFillTint="33"/>
                </w:tcPr>
                <w:p w14:paraId="62091466" w14:textId="00A002D2" w:rsidR="00812D97" w:rsidRDefault="00812D97" w:rsidP="00812D97">
                  <w:pPr>
                    <w:pStyle w:val="TAH"/>
                    <w:rPr>
                      <w:rFonts w:eastAsia="MS Mincho"/>
                      <w:lang w:val="en-US" w:eastAsia="ja-JP"/>
                    </w:rPr>
                  </w:pPr>
                  <w:r>
                    <w:rPr>
                      <w:rFonts w:eastAsia="MS Mincho"/>
                      <w:lang w:val="en-US" w:eastAsia="ja-JP"/>
                    </w:rPr>
                    <w:t>9</w:t>
                  </w:r>
                </w:p>
              </w:tc>
            </w:tr>
            <w:tr w:rsidR="00CA7743" w14:paraId="6850AA11" w14:textId="77777777" w:rsidTr="001D23AA">
              <w:tc>
                <w:tcPr>
                  <w:tcW w:w="1366" w:type="dxa"/>
                </w:tcPr>
                <w:p w14:paraId="1C8CB0CE" w14:textId="79993FEA" w:rsidR="00CA7743" w:rsidRDefault="00CA7743" w:rsidP="00CA7743">
                  <w:pPr>
                    <w:pStyle w:val="TAC"/>
                    <w:rPr>
                      <w:rFonts w:eastAsia="MS Mincho"/>
                      <w:lang w:val="en-US" w:eastAsia="ja-JP"/>
                    </w:rPr>
                  </w:pPr>
                  <w:r>
                    <w:rPr>
                      <w:rFonts w:eastAsia="MS Mincho"/>
                      <w:lang w:val="en-US" w:eastAsia="ja-JP"/>
                    </w:rPr>
                    <w:t>0</w:t>
                  </w:r>
                </w:p>
              </w:tc>
              <w:tc>
                <w:tcPr>
                  <w:tcW w:w="818" w:type="dxa"/>
                  <w:vAlign w:val="center"/>
                </w:tcPr>
                <w:p w14:paraId="5C679FD5" w14:textId="08720093" w:rsidR="00CA7743" w:rsidRDefault="00CA7743" w:rsidP="00CA7743">
                  <w:pPr>
                    <w:pStyle w:val="TAC"/>
                    <w:rPr>
                      <w:rFonts w:eastAsia="MS Mincho"/>
                      <w:lang w:val="en-US" w:eastAsia="ja-JP"/>
                    </w:rPr>
                  </w:pPr>
                  <w:r>
                    <w:t>3/</w:t>
                  </w:r>
                  <w:r w:rsidRPr="00120CB6">
                    <w:rPr>
                      <w:color w:val="FF0000"/>
                    </w:rPr>
                    <w:t>6</w:t>
                  </w:r>
                </w:p>
              </w:tc>
              <w:tc>
                <w:tcPr>
                  <w:tcW w:w="819" w:type="dxa"/>
                  <w:vAlign w:val="center"/>
                </w:tcPr>
                <w:p w14:paraId="0E6B95C9" w14:textId="188CBA95" w:rsidR="00CA7743" w:rsidRDefault="00CA7743" w:rsidP="00CA7743">
                  <w:pPr>
                    <w:pStyle w:val="TAC"/>
                    <w:rPr>
                      <w:rFonts w:eastAsia="MS Mincho"/>
                      <w:lang w:val="en-US" w:eastAsia="ja-JP"/>
                    </w:rPr>
                  </w:pPr>
                  <w:r>
                    <w:t>3/6</w:t>
                  </w:r>
                </w:p>
              </w:tc>
              <w:tc>
                <w:tcPr>
                  <w:tcW w:w="819" w:type="dxa"/>
                  <w:vAlign w:val="center"/>
                </w:tcPr>
                <w:p w14:paraId="505DE69B" w14:textId="77777777" w:rsidR="00CA7743" w:rsidRDefault="00CA7743" w:rsidP="00CA7743">
                  <w:pPr>
                    <w:pStyle w:val="TAC"/>
                    <w:rPr>
                      <w:rFonts w:eastAsia="MS Mincho"/>
                      <w:lang w:val="en-US" w:eastAsia="ja-JP"/>
                    </w:rPr>
                  </w:pPr>
                </w:p>
              </w:tc>
              <w:tc>
                <w:tcPr>
                  <w:tcW w:w="819" w:type="dxa"/>
                  <w:vAlign w:val="center"/>
                </w:tcPr>
                <w:p w14:paraId="3D64B70E" w14:textId="77777777" w:rsidR="00CA7743" w:rsidRDefault="00CA7743" w:rsidP="00CA7743">
                  <w:pPr>
                    <w:pStyle w:val="TAC"/>
                    <w:rPr>
                      <w:rFonts w:eastAsia="MS Mincho"/>
                      <w:lang w:val="en-US" w:eastAsia="ja-JP"/>
                    </w:rPr>
                  </w:pPr>
                </w:p>
              </w:tc>
              <w:tc>
                <w:tcPr>
                  <w:tcW w:w="819" w:type="dxa"/>
                  <w:vAlign w:val="center"/>
                </w:tcPr>
                <w:p w14:paraId="5BCF5965" w14:textId="77777777" w:rsidR="00CA7743" w:rsidRDefault="00CA7743" w:rsidP="00CA7743">
                  <w:pPr>
                    <w:pStyle w:val="TAC"/>
                    <w:rPr>
                      <w:rFonts w:eastAsia="MS Mincho"/>
                      <w:lang w:val="en-US" w:eastAsia="ja-JP"/>
                    </w:rPr>
                  </w:pPr>
                </w:p>
              </w:tc>
              <w:tc>
                <w:tcPr>
                  <w:tcW w:w="819" w:type="dxa"/>
                  <w:vAlign w:val="center"/>
                </w:tcPr>
                <w:p w14:paraId="3CA55235" w14:textId="69DE9BED" w:rsidR="00CA7743" w:rsidRDefault="00CA7743" w:rsidP="00CA7743">
                  <w:pPr>
                    <w:pStyle w:val="TAC"/>
                    <w:rPr>
                      <w:rFonts w:eastAsia="MS Mincho"/>
                      <w:lang w:val="en-US" w:eastAsia="ja-JP"/>
                    </w:rPr>
                  </w:pPr>
                  <w:r>
                    <w:t>3/</w:t>
                  </w:r>
                  <w:r w:rsidRPr="00120CB6">
                    <w:rPr>
                      <w:color w:val="FF0000"/>
                    </w:rPr>
                    <w:t>6</w:t>
                  </w:r>
                </w:p>
              </w:tc>
              <w:tc>
                <w:tcPr>
                  <w:tcW w:w="819" w:type="dxa"/>
                  <w:vAlign w:val="center"/>
                </w:tcPr>
                <w:p w14:paraId="2D4F7EEA" w14:textId="1C10BCF9" w:rsidR="00CA7743" w:rsidRDefault="00CA7743" w:rsidP="00CA7743">
                  <w:pPr>
                    <w:pStyle w:val="TAC"/>
                    <w:rPr>
                      <w:rFonts w:eastAsia="MS Mincho"/>
                      <w:lang w:val="en-US" w:eastAsia="ja-JP"/>
                    </w:rPr>
                  </w:pPr>
                  <w:r>
                    <w:t>3/6</w:t>
                  </w:r>
                </w:p>
              </w:tc>
              <w:tc>
                <w:tcPr>
                  <w:tcW w:w="819" w:type="dxa"/>
                  <w:vAlign w:val="center"/>
                </w:tcPr>
                <w:p w14:paraId="5DC4B1AB" w14:textId="77777777" w:rsidR="00CA7743" w:rsidRDefault="00CA7743" w:rsidP="00CA7743">
                  <w:pPr>
                    <w:pStyle w:val="TAC"/>
                    <w:rPr>
                      <w:rFonts w:eastAsia="MS Mincho"/>
                      <w:lang w:val="en-US" w:eastAsia="ja-JP"/>
                    </w:rPr>
                  </w:pPr>
                </w:p>
              </w:tc>
              <w:tc>
                <w:tcPr>
                  <w:tcW w:w="819" w:type="dxa"/>
                  <w:vAlign w:val="center"/>
                </w:tcPr>
                <w:p w14:paraId="5DE0E514" w14:textId="77777777" w:rsidR="00CA7743" w:rsidRDefault="00CA7743" w:rsidP="00CA7743">
                  <w:pPr>
                    <w:pStyle w:val="TAC"/>
                    <w:rPr>
                      <w:rFonts w:eastAsia="MS Mincho"/>
                      <w:lang w:val="en-US" w:eastAsia="ja-JP"/>
                    </w:rPr>
                  </w:pPr>
                </w:p>
              </w:tc>
              <w:tc>
                <w:tcPr>
                  <w:tcW w:w="819" w:type="dxa"/>
                  <w:vAlign w:val="center"/>
                </w:tcPr>
                <w:p w14:paraId="17C1290E" w14:textId="77777777" w:rsidR="00CA7743" w:rsidRDefault="00CA7743" w:rsidP="00CA7743">
                  <w:pPr>
                    <w:pStyle w:val="TAC"/>
                    <w:rPr>
                      <w:rFonts w:eastAsia="MS Mincho"/>
                      <w:lang w:val="en-US" w:eastAsia="ja-JP"/>
                    </w:rPr>
                  </w:pPr>
                </w:p>
              </w:tc>
            </w:tr>
            <w:tr w:rsidR="00CA7743" w14:paraId="23A71A4C" w14:textId="2EBC6674" w:rsidTr="00A01D6A">
              <w:tc>
                <w:tcPr>
                  <w:tcW w:w="1366" w:type="dxa"/>
                </w:tcPr>
                <w:p w14:paraId="5518FCC8" w14:textId="2788789A" w:rsidR="00CA7743" w:rsidRDefault="00CA7743" w:rsidP="00CA7743">
                  <w:pPr>
                    <w:pStyle w:val="TAC"/>
                    <w:rPr>
                      <w:rFonts w:eastAsia="MS Mincho"/>
                      <w:lang w:val="en-US" w:eastAsia="ja-JP"/>
                    </w:rPr>
                  </w:pPr>
                  <w:r>
                    <w:rPr>
                      <w:rFonts w:eastAsia="MS Mincho"/>
                      <w:lang w:val="en-US" w:eastAsia="ja-JP"/>
                    </w:rPr>
                    <w:t>1</w:t>
                  </w:r>
                </w:p>
              </w:tc>
              <w:tc>
                <w:tcPr>
                  <w:tcW w:w="818" w:type="dxa"/>
                </w:tcPr>
                <w:p w14:paraId="3AA668D6" w14:textId="319B527D" w:rsidR="00CA7743" w:rsidRDefault="00CA7743" w:rsidP="00CA7743">
                  <w:pPr>
                    <w:pStyle w:val="TAC"/>
                    <w:rPr>
                      <w:rFonts w:eastAsia="MS Mincho"/>
                      <w:lang w:val="en-US" w:eastAsia="ja-JP"/>
                    </w:rPr>
                  </w:pPr>
                  <w:r>
                    <w:rPr>
                      <w:rFonts w:eastAsia="MS Mincho"/>
                      <w:lang w:val="en-US" w:eastAsia="ja-JP"/>
                    </w:rPr>
                    <w:t>3</w:t>
                  </w:r>
                </w:p>
              </w:tc>
              <w:tc>
                <w:tcPr>
                  <w:tcW w:w="819" w:type="dxa"/>
                </w:tcPr>
                <w:p w14:paraId="1D10ADF7" w14:textId="2EB856A2" w:rsidR="00CA7743" w:rsidRPr="008E1F6F" w:rsidRDefault="00CA7743" w:rsidP="00CA7743">
                  <w:pPr>
                    <w:pStyle w:val="TAC"/>
                    <w:rPr>
                      <w:rFonts w:eastAsia="MS Mincho"/>
                      <w:color w:val="FF0000"/>
                      <w:lang w:val="en-US" w:eastAsia="ja-JP"/>
                    </w:rPr>
                  </w:pPr>
                  <w:r w:rsidRPr="008E1F6F">
                    <w:rPr>
                      <w:rFonts w:eastAsia="MS Mincho"/>
                      <w:color w:val="FF0000"/>
                      <w:lang w:val="en-US" w:eastAsia="ja-JP"/>
                    </w:rPr>
                    <w:t>5</w:t>
                  </w:r>
                </w:p>
              </w:tc>
              <w:tc>
                <w:tcPr>
                  <w:tcW w:w="819" w:type="dxa"/>
                </w:tcPr>
                <w:p w14:paraId="23EE9681" w14:textId="77777777" w:rsidR="00CA7743" w:rsidRDefault="00CA7743" w:rsidP="00CA7743">
                  <w:pPr>
                    <w:pStyle w:val="TAC"/>
                    <w:rPr>
                      <w:rFonts w:eastAsia="MS Mincho"/>
                      <w:lang w:val="en-US" w:eastAsia="ja-JP"/>
                    </w:rPr>
                  </w:pPr>
                </w:p>
              </w:tc>
              <w:tc>
                <w:tcPr>
                  <w:tcW w:w="819" w:type="dxa"/>
                </w:tcPr>
                <w:p w14:paraId="13108811" w14:textId="1310932C" w:rsidR="00CA7743" w:rsidRDefault="00CA7743" w:rsidP="00CA7743">
                  <w:pPr>
                    <w:pStyle w:val="TAC"/>
                    <w:rPr>
                      <w:rFonts w:eastAsia="MS Mincho"/>
                      <w:lang w:val="en-US" w:eastAsia="ja-JP"/>
                    </w:rPr>
                  </w:pPr>
                </w:p>
              </w:tc>
              <w:tc>
                <w:tcPr>
                  <w:tcW w:w="819" w:type="dxa"/>
                </w:tcPr>
                <w:p w14:paraId="7C40A64D" w14:textId="6964BC4B" w:rsidR="00CA7743" w:rsidRDefault="00CA7743" w:rsidP="00CA7743">
                  <w:pPr>
                    <w:pStyle w:val="TAC"/>
                    <w:rPr>
                      <w:rFonts w:eastAsia="MS Mincho"/>
                      <w:lang w:val="en-US" w:eastAsia="ja-JP"/>
                    </w:rPr>
                  </w:pPr>
                  <w:r>
                    <w:rPr>
                      <w:rFonts w:eastAsia="MS Mincho"/>
                      <w:lang w:val="en-US" w:eastAsia="ja-JP"/>
                    </w:rPr>
                    <w:t>3</w:t>
                  </w:r>
                </w:p>
              </w:tc>
              <w:tc>
                <w:tcPr>
                  <w:tcW w:w="819" w:type="dxa"/>
                </w:tcPr>
                <w:p w14:paraId="5738C5AB" w14:textId="5898675B" w:rsidR="00CA7743" w:rsidRDefault="00CA7743" w:rsidP="00CA7743">
                  <w:pPr>
                    <w:pStyle w:val="TAC"/>
                    <w:rPr>
                      <w:rFonts w:eastAsia="MS Mincho"/>
                      <w:lang w:val="en-US" w:eastAsia="ja-JP"/>
                    </w:rPr>
                  </w:pPr>
                  <w:r>
                    <w:rPr>
                      <w:rFonts w:eastAsia="MS Mincho"/>
                      <w:lang w:val="en-US" w:eastAsia="ja-JP"/>
                    </w:rPr>
                    <w:t>3</w:t>
                  </w:r>
                </w:p>
              </w:tc>
              <w:tc>
                <w:tcPr>
                  <w:tcW w:w="819" w:type="dxa"/>
                </w:tcPr>
                <w:p w14:paraId="380407F7" w14:textId="69C1ED4A" w:rsidR="00CA7743" w:rsidRDefault="00CA7743" w:rsidP="00CA7743">
                  <w:pPr>
                    <w:pStyle w:val="TAC"/>
                    <w:rPr>
                      <w:rFonts w:eastAsia="MS Mincho"/>
                      <w:lang w:val="en-US" w:eastAsia="ja-JP"/>
                    </w:rPr>
                  </w:pPr>
                  <w:r>
                    <w:rPr>
                      <w:rFonts w:eastAsia="MS Mincho"/>
                      <w:lang w:val="en-US" w:eastAsia="ja-JP"/>
                    </w:rPr>
                    <w:t>5</w:t>
                  </w:r>
                </w:p>
              </w:tc>
              <w:tc>
                <w:tcPr>
                  <w:tcW w:w="819" w:type="dxa"/>
                </w:tcPr>
                <w:p w14:paraId="0DB25637" w14:textId="77777777" w:rsidR="00CA7743" w:rsidRDefault="00CA7743" w:rsidP="00CA7743">
                  <w:pPr>
                    <w:pStyle w:val="TAC"/>
                    <w:rPr>
                      <w:rFonts w:eastAsia="MS Mincho"/>
                      <w:lang w:val="en-US" w:eastAsia="ja-JP"/>
                    </w:rPr>
                  </w:pPr>
                </w:p>
              </w:tc>
              <w:tc>
                <w:tcPr>
                  <w:tcW w:w="819" w:type="dxa"/>
                </w:tcPr>
                <w:p w14:paraId="0DA23A66" w14:textId="77777777" w:rsidR="00CA7743" w:rsidRDefault="00CA7743" w:rsidP="00CA7743">
                  <w:pPr>
                    <w:pStyle w:val="TAC"/>
                    <w:rPr>
                      <w:rFonts w:eastAsia="MS Mincho"/>
                      <w:lang w:val="en-US" w:eastAsia="ja-JP"/>
                    </w:rPr>
                  </w:pPr>
                </w:p>
              </w:tc>
              <w:tc>
                <w:tcPr>
                  <w:tcW w:w="819" w:type="dxa"/>
                </w:tcPr>
                <w:p w14:paraId="0CB32E56" w14:textId="4FB92AEA" w:rsidR="00CA7743" w:rsidRDefault="00CA7743" w:rsidP="00CA7743">
                  <w:pPr>
                    <w:pStyle w:val="TAC"/>
                    <w:rPr>
                      <w:rFonts w:eastAsia="MS Mincho"/>
                      <w:lang w:val="en-US" w:eastAsia="ja-JP"/>
                    </w:rPr>
                  </w:pPr>
                  <w:r>
                    <w:rPr>
                      <w:rFonts w:eastAsia="MS Mincho"/>
                      <w:lang w:val="en-US" w:eastAsia="ja-JP"/>
                    </w:rPr>
                    <w:t>3</w:t>
                  </w:r>
                </w:p>
              </w:tc>
            </w:tr>
            <w:tr w:rsidR="00CA7743" w14:paraId="5A3DA3D1" w14:textId="51054393" w:rsidTr="00A01D6A">
              <w:tc>
                <w:tcPr>
                  <w:tcW w:w="1366" w:type="dxa"/>
                </w:tcPr>
                <w:p w14:paraId="5CA894C6" w14:textId="39877C58" w:rsidR="00CA7743" w:rsidRDefault="00CA7743" w:rsidP="00CA7743">
                  <w:pPr>
                    <w:pStyle w:val="TAC"/>
                    <w:rPr>
                      <w:rFonts w:eastAsia="MS Mincho"/>
                      <w:lang w:val="en-US" w:eastAsia="ja-JP"/>
                    </w:rPr>
                  </w:pPr>
                  <w:r>
                    <w:rPr>
                      <w:rFonts w:eastAsia="MS Mincho"/>
                      <w:lang w:val="en-US" w:eastAsia="ja-JP"/>
                    </w:rPr>
                    <w:t>2</w:t>
                  </w:r>
                </w:p>
              </w:tc>
              <w:tc>
                <w:tcPr>
                  <w:tcW w:w="818" w:type="dxa"/>
                </w:tcPr>
                <w:p w14:paraId="4A604E7D" w14:textId="77777777" w:rsidR="00CA7743" w:rsidRDefault="00CA7743" w:rsidP="00CA7743">
                  <w:pPr>
                    <w:pStyle w:val="TAC"/>
                    <w:rPr>
                      <w:rFonts w:eastAsia="MS Mincho"/>
                      <w:lang w:val="en-US" w:eastAsia="ja-JP"/>
                    </w:rPr>
                  </w:pPr>
                </w:p>
              </w:tc>
              <w:tc>
                <w:tcPr>
                  <w:tcW w:w="819" w:type="dxa"/>
                </w:tcPr>
                <w:p w14:paraId="6BAFF417" w14:textId="77777777" w:rsidR="00CA7743" w:rsidRDefault="00CA7743" w:rsidP="00CA7743">
                  <w:pPr>
                    <w:pStyle w:val="TAC"/>
                    <w:rPr>
                      <w:rFonts w:eastAsia="MS Mincho"/>
                      <w:lang w:val="en-US" w:eastAsia="ja-JP"/>
                    </w:rPr>
                  </w:pPr>
                </w:p>
              </w:tc>
              <w:tc>
                <w:tcPr>
                  <w:tcW w:w="819" w:type="dxa"/>
                </w:tcPr>
                <w:p w14:paraId="5833F8A9" w14:textId="77777777" w:rsidR="00CA7743" w:rsidRDefault="00CA7743" w:rsidP="00CA7743">
                  <w:pPr>
                    <w:pStyle w:val="TAC"/>
                    <w:rPr>
                      <w:rFonts w:eastAsia="MS Mincho"/>
                      <w:lang w:val="en-US" w:eastAsia="ja-JP"/>
                    </w:rPr>
                  </w:pPr>
                </w:p>
              </w:tc>
              <w:tc>
                <w:tcPr>
                  <w:tcW w:w="819" w:type="dxa"/>
                </w:tcPr>
                <w:p w14:paraId="5CD75138" w14:textId="4A3B84DD" w:rsidR="00CA7743" w:rsidRPr="008E1F6F" w:rsidRDefault="00CA7743" w:rsidP="00CA7743">
                  <w:pPr>
                    <w:pStyle w:val="TAC"/>
                    <w:rPr>
                      <w:rFonts w:eastAsia="MS Mincho"/>
                      <w:color w:val="FF0000"/>
                      <w:lang w:val="en-US" w:eastAsia="ja-JP"/>
                    </w:rPr>
                  </w:pPr>
                  <w:r w:rsidRPr="008E1F6F">
                    <w:rPr>
                      <w:rFonts w:eastAsia="MS Mincho"/>
                      <w:color w:val="FF0000"/>
                      <w:lang w:val="en-US" w:eastAsia="ja-JP"/>
                    </w:rPr>
                    <w:t>3</w:t>
                  </w:r>
                </w:p>
              </w:tc>
              <w:tc>
                <w:tcPr>
                  <w:tcW w:w="819" w:type="dxa"/>
                </w:tcPr>
                <w:p w14:paraId="4B53CBC7" w14:textId="13374415" w:rsidR="00CA7743" w:rsidRDefault="00CA7743" w:rsidP="00CA7743">
                  <w:pPr>
                    <w:pStyle w:val="TAC"/>
                    <w:rPr>
                      <w:rFonts w:eastAsia="MS Mincho"/>
                      <w:lang w:val="en-US" w:eastAsia="ja-JP"/>
                    </w:rPr>
                  </w:pPr>
                  <w:r>
                    <w:rPr>
                      <w:rFonts w:eastAsia="MS Mincho"/>
                      <w:lang w:val="en-US" w:eastAsia="ja-JP"/>
                    </w:rPr>
                    <w:t>3</w:t>
                  </w:r>
                </w:p>
              </w:tc>
              <w:tc>
                <w:tcPr>
                  <w:tcW w:w="819" w:type="dxa"/>
                </w:tcPr>
                <w:p w14:paraId="68BD637D" w14:textId="77777777" w:rsidR="00CA7743" w:rsidRDefault="00CA7743" w:rsidP="00CA7743">
                  <w:pPr>
                    <w:pStyle w:val="TAC"/>
                    <w:rPr>
                      <w:rFonts w:eastAsia="MS Mincho"/>
                      <w:lang w:val="en-US" w:eastAsia="ja-JP"/>
                    </w:rPr>
                  </w:pPr>
                </w:p>
              </w:tc>
              <w:tc>
                <w:tcPr>
                  <w:tcW w:w="819" w:type="dxa"/>
                </w:tcPr>
                <w:p w14:paraId="449E9637" w14:textId="77777777" w:rsidR="00CA7743" w:rsidRDefault="00CA7743" w:rsidP="00CA7743">
                  <w:pPr>
                    <w:pStyle w:val="TAC"/>
                    <w:rPr>
                      <w:rFonts w:eastAsia="MS Mincho"/>
                      <w:lang w:val="en-US" w:eastAsia="ja-JP"/>
                    </w:rPr>
                  </w:pPr>
                </w:p>
              </w:tc>
              <w:tc>
                <w:tcPr>
                  <w:tcW w:w="819" w:type="dxa"/>
                </w:tcPr>
                <w:p w14:paraId="12F593B9" w14:textId="77777777" w:rsidR="00CA7743" w:rsidRDefault="00CA7743" w:rsidP="00CA7743">
                  <w:pPr>
                    <w:pStyle w:val="TAC"/>
                    <w:rPr>
                      <w:rFonts w:eastAsia="MS Mincho"/>
                      <w:lang w:val="en-US" w:eastAsia="ja-JP"/>
                    </w:rPr>
                  </w:pPr>
                </w:p>
              </w:tc>
              <w:tc>
                <w:tcPr>
                  <w:tcW w:w="819" w:type="dxa"/>
                </w:tcPr>
                <w:p w14:paraId="7230EE94" w14:textId="21C16473" w:rsidR="00CA7743" w:rsidRPr="008E1F6F" w:rsidRDefault="00CA7743" w:rsidP="00CA7743">
                  <w:pPr>
                    <w:pStyle w:val="TAC"/>
                    <w:rPr>
                      <w:rFonts w:eastAsia="MS Mincho"/>
                      <w:color w:val="FF0000"/>
                      <w:lang w:val="en-US" w:eastAsia="ja-JP"/>
                    </w:rPr>
                  </w:pPr>
                  <w:r w:rsidRPr="008E1F6F">
                    <w:rPr>
                      <w:rFonts w:eastAsia="MS Mincho"/>
                      <w:color w:val="FF0000"/>
                      <w:lang w:val="en-US" w:eastAsia="ja-JP"/>
                    </w:rPr>
                    <w:t>3</w:t>
                  </w:r>
                </w:p>
              </w:tc>
              <w:tc>
                <w:tcPr>
                  <w:tcW w:w="819" w:type="dxa"/>
                </w:tcPr>
                <w:p w14:paraId="51FE504B" w14:textId="0DB03697" w:rsidR="00CA7743" w:rsidRDefault="00CA7743" w:rsidP="00CA7743">
                  <w:pPr>
                    <w:pStyle w:val="TAC"/>
                    <w:rPr>
                      <w:rFonts w:eastAsia="MS Mincho"/>
                      <w:lang w:val="en-US" w:eastAsia="ja-JP"/>
                    </w:rPr>
                  </w:pPr>
                  <w:r>
                    <w:rPr>
                      <w:rFonts w:eastAsia="MS Mincho"/>
                      <w:lang w:val="en-US" w:eastAsia="ja-JP"/>
                    </w:rPr>
                    <w:t>3</w:t>
                  </w:r>
                </w:p>
              </w:tc>
            </w:tr>
            <w:tr w:rsidR="00CA7743" w14:paraId="79612506" w14:textId="245B2AAF" w:rsidTr="00A01D6A">
              <w:tc>
                <w:tcPr>
                  <w:tcW w:w="1366" w:type="dxa"/>
                </w:tcPr>
                <w:p w14:paraId="09C2731A" w14:textId="1DBA11FD" w:rsidR="00CA7743" w:rsidRDefault="00CA7743" w:rsidP="00CA7743">
                  <w:pPr>
                    <w:pStyle w:val="TAC"/>
                    <w:rPr>
                      <w:rFonts w:eastAsia="MS Mincho"/>
                      <w:lang w:val="en-US" w:eastAsia="ja-JP"/>
                    </w:rPr>
                  </w:pPr>
                  <w:r>
                    <w:rPr>
                      <w:rFonts w:eastAsia="MS Mincho"/>
                      <w:lang w:val="en-US" w:eastAsia="ja-JP"/>
                    </w:rPr>
                    <w:t>3</w:t>
                  </w:r>
                </w:p>
              </w:tc>
              <w:tc>
                <w:tcPr>
                  <w:tcW w:w="818" w:type="dxa"/>
                </w:tcPr>
                <w:p w14:paraId="03C66EB0" w14:textId="107BD428" w:rsidR="00CA7743" w:rsidRDefault="00CA7743" w:rsidP="00CA7743">
                  <w:pPr>
                    <w:pStyle w:val="TAC"/>
                    <w:rPr>
                      <w:rFonts w:eastAsia="MS Mincho"/>
                      <w:lang w:val="en-US" w:eastAsia="ja-JP"/>
                    </w:rPr>
                  </w:pPr>
                  <w:r>
                    <w:rPr>
                      <w:rFonts w:eastAsia="MS Mincho"/>
                      <w:lang w:val="en-US" w:eastAsia="ja-JP"/>
                    </w:rPr>
                    <w:t>3</w:t>
                  </w:r>
                </w:p>
              </w:tc>
              <w:tc>
                <w:tcPr>
                  <w:tcW w:w="819" w:type="dxa"/>
                </w:tcPr>
                <w:p w14:paraId="6E90F8ED" w14:textId="760A9ED2" w:rsidR="00CA7743" w:rsidRDefault="00CA7743" w:rsidP="00CA7743">
                  <w:pPr>
                    <w:pStyle w:val="TAC"/>
                    <w:rPr>
                      <w:rFonts w:eastAsia="MS Mincho"/>
                      <w:lang w:val="en-US" w:eastAsia="ja-JP"/>
                    </w:rPr>
                  </w:pPr>
                  <w:r>
                    <w:rPr>
                      <w:rFonts w:eastAsia="MS Mincho"/>
                      <w:lang w:val="en-US" w:eastAsia="ja-JP"/>
                    </w:rPr>
                    <w:t>3</w:t>
                  </w:r>
                </w:p>
              </w:tc>
              <w:tc>
                <w:tcPr>
                  <w:tcW w:w="819" w:type="dxa"/>
                </w:tcPr>
                <w:p w14:paraId="4AAA95A2" w14:textId="77777777" w:rsidR="00CA7743" w:rsidRDefault="00CA7743" w:rsidP="00CA7743">
                  <w:pPr>
                    <w:pStyle w:val="TAC"/>
                    <w:rPr>
                      <w:rFonts w:eastAsia="MS Mincho"/>
                      <w:lang w:val="en-US" w:eastAsia="ja-JP"/>
                    </w:rPr>
                  </w:pPr>
                </w:p>
              </w:tc>
              <w:tc>
                <w:tcPr>
                  <w:tcW w:w="819" w:type="dxa"/>
                </w:tcPr>
                <w:p w14:paraId="0D3B334F" w14:textId="77777777" w:rsidR="00CA7743" w:rsidRDefault="00CA7743" w:rsidP="00CA7743">
                  <w:pPr>
                    <w:pStyle w:val="TAC"/>
                    <w:rPr>
                      <w:rFonts w:eastAsia="MS Mincho"/>
                      <w:lang w:val="en-US" w:eastAsia="ja-JP"/>
                    </w:rPr>
                  </w:pPr>
                </w:p>
              </w:tc>
              <w:tc>
                <w:tcPr>
                  <w:tcW w:w="819" w:type="dxa"/>
                </w:tcPr>
                <w:p w14:paraId="332C0DCE" w14:textId="77777777" w:rsidR="00CA7743" w:rsidRDefault="00CA7743" w:rsidP="00CA7743">
                  <w:pPr>
                    <w:pStyle w:val="TAC"/>
                    <w:rPr>
                      <w:rFonts w:eastAsia="MS Mincho"/>
                      <w:lang w:val="en-US" w:eastAsia="ja-JP"/>
                    </w:rPr>
                  </w:pPr>
                </w:p>
              </w:tc>
              <w:tc>
                <w:tcPr>
                  <w:tcW w:w="819" w:type="dxa"/>
                </w:tcPr>
                <w:p w14:paraId="3C1A62D7" w14:textId="77777777" w:rsidR="00CA7743" w:rsidRDefault="00CA7743" w:rsidP="00CA7743">
                  <w:pPr>
                    <w:pStyle w:val="TAC"/>
                    <w:rPr>
                      <w:rFonts w:eastAsia="MS Mincho"/>
                      <w:lang w:val="en-US" w:eastAsia="ja-JP"/>
                    </w:rPr>
                  </w:pPr>
                </w:p>
              </w:tc>
              <w:tc>
                <w:tcPr>
                  <w:tcW w:w="819" w:type="dxa"/>
                </w:tcPr>
                <w:p w14:paraId="5B4EA520" w14:textId="77777777" w:rsidR="00CA7743" w:rsidRDefault="00CA7743" w:rsidP="00CA7743">
                  <w:pPr>
                    <w:pStyle w:val="TAC"/>
                    <w:rPr>
                      <w:rFonts w:eastAsia="MS Mincho"/>
                      <w:lang w:val="en-US" w:eastAsia="ja-JP"/>
                    </w:rPr>
                  </w:pPr>
                </w:p>
              </w:tc>
              <w:tc>
                <w:tcPr>
                  <w:tcW w:w="819" w:type="dxa"/>
                </w:tcPr>
                <w:p w14:paraId="7321A05A" w14:textId="77777777" w:rsidR="00CA7743" w:rsidRDefault="00CA7743" w:rsidP="00CA7743">
                  <w:pPr>
                    <w:pStyle w:val="TAC"/>
                    <w:rPr>
                      <w:rFonts w:eastAsia="MS Mincho"/>
                      <w:lang w:val="en-US" w:eastAsia="ja-JP"/>
                    </w:rPr>
                  </w:pPr>
                </w:p>
              </w:tc>
              <w:tc>
                <w:tcPr>
                  <w:tcW w:w="819" w:type="dxa"/>
                </w:tcPr>
                <w:p w14:paraId="6C1193D4" w14:textId="6D4BC29D" w:rsidR="00CA7743" w:rsidRPr="008E1F6F" w:rsidRDefault="00CA7743" w:rsidP="00CA7743">
                  <w:pPr>
                    <w:pStyle w:val="TAC"/>
                    <w:rPr>
                      <w:rFonts w:eastAsia="MS Mincho"/>
                      <w:color w:val="FF0000"/>
                      <w:lang w:val="en-US" w:eastAsia="ja-JP"/>
                    </w:rPr>
                  </w:pPr>
                  <w:r w:rsidRPr="008E1F6F">
                    <w:rPr>
                      <w:rFonts w:eastAsia="MS Mincho"/>
                      <w:color w:val="FF0000"/>
                      <w:lang w:val="en-US" w:eastAsia="ja-JP"/>
                    </w:rPr>
                    <w:t>3</w:t>
                  </w:r>
                </w:p>
              </w:tc>
              <w:tc>
                <w:tcPr>
                  <w:tcW w:w="819" w:type="dxa"/>
                </w:tcPr>
                <w:p w14:paraId="58814275" w14:textId="3C2B01B1" w:rsidR="00CA7743" w:rsidRDefault="00CA7743" w:rsidP="00CA7743">
                  <w:pPr>
                    <w:pStyle w:val="TAC"/>
                    <w:rPr>
                      <w:rFonts w:eastAsia="MS Mincho"/>
                      <w:lang w:val="en-US" w:eastAsia="ja-JP"/>
                    </w:rPr>
                  </w:pPr>
                  <w:r>
                    <w:rPr>
                      <w:rFonts w:eastAsia="MS Mincho"/>
                      <w:lang w:val="en-US" w:eastAsia="ja-JP"/>
                    </w:rPr>
                    <w:t>3</w:t>
                  </w:r>
                </w:p>
              </w:tc>
            </w:tr>
            <w:tr w:rsidR="00CA7743" w14:paraId="2339F05C" w14:textId="71DF55E5" w:rsidTr="00A01D6A">
              <w:tc>
                <w:tcPr>
                  <w:tcW w:w="1366" w:type="dxa"/>
                </w:tcPr>
                <w:p w14:paraId="1ED63E82" w14:textId="0650DE78" w:rsidR="00CA7743" w:rsidRDefault="00CA7743" w:rsidP="00CA7743">
                  <w:pPr>
                    <w:pStyle w:val="TAC"/>
                    <w:rPr>
                      <w:rFonts w:eastAsia="MS Mincho"/>
                      <w:lang w:val="en-US" w:eastAsia="ja-JP"/>
                    </w:rPr>
                  </w:pPr>
                  <w:r>
                    <w:rPr>
                      <w:rFonts w:eastAsia="MS Mincho"/>
                      <w:lang w:val="en-US" w:eastAsia="ja-JP"/>
                    </w:rPr>
                    <w:t>4</w:t>
                  </w:r>
                </w:p>
              </w:tc>
              <w:tc>
                <w:tcPr>
                  <w:tcW w:w="818" w:type="dxa"/>
                </w:tcPr>
                <w:p w14:paraId="1C28C749" w14:textId="7986B6E7" w:rsidR="00CA7743" w:rsidRDefault="00CA7743" w:rsidP="00CA7743">
                  <w:pPr>
                    <w:pStyle w:val="TAC"/>
                    <w:rPr>
                      <w:rFonts w:eastAsia="MS Mincho"/>
                      <w:lang w:val="en-US" w:eastAsia="ja-JP"/>
                    </w:rPr>
                  </w:pPr>
                  <w:r>
                    <w:rPr>
                      <w:rFonts w:eastAsia="MS Mincho"/>
                      <w:lang w:val="en-US" w:eastAsia="ja-JP"/>
                    </w:rPr>
                    <w:t>3</w:t>
                  </w:r>
                </w:p>
              </w:tc>
              <w:tc>
                <w:tcPr>
                  <w:tcW w:w="819" w:type="dxa"/>
                </w:tcPr>
                <w:p w14:paraId="63720EFD" w14:textId="77777777" w:rsidR="00CA7743" w:rsidRDefault="00CA7743" w:rsidP="00CA7743">
                  <w:pPr>
                    <w:pStyle w:val="TAC"/>
                    <w:rPr>
                      <w:rFonts w:eastAsia="MS Mincho"/>
                      <w:lang w:val="en-US" w:eastAsia="ja-JP"/>
                    </w:rPr>
                  </w:pPr>
                </w:p>
              </w:tc>
              <w:tc>
                <w:tcPr>
                  <w:tcW w:w="819" w:type="dxa"/>
                </w:tcPr>
                <w:p w14:paraId="29B5E717" w14:textId="77777777" w:rsidR="00CA7743" w:rsidRDefault="00CA7743" w:rsidP="00CA7743">
                  <w:pPr>
                    <w:pStyle w:val="TAC"/>
                    <w:rPr>
                      <w:rFonts w:eastAsia="MS Mincho"/>
                      <w:lang w:val="en-US" w:eastAsia="ja-JP"/>
                    </w:rPr>
                  </w:pPr>
                </w:p>
              </w:tc>
              <w:tc>
                <w:tcPr>
                  <w:tcW w:w="819" w:type="dxa"/>
                </w:tcPr>
                <w:p w14:paraId="426F1567" w14:textId="77777777" w:rsidR="00CA7743" w:rsidRDefault="00CA7743" w:rsidP="00CA7743">
                  <w:pPr>
                    <w:pStyle w:val="TAC"/>
                    <w:rPr>
                      <w:rFonts w:eastAsia="MS Mincho"/>
                      <w:lang w:val="en-US" w:eastAsia="ja-JP"/>
                    </w:rPr>
                  </w:pPr>
                </w:p>
              </w:tc>
              <w:tc>
                <w:tcPr>
                  <w:tcW w:w="819" w:type="dxa"/>
                </w:tcPr>
                <w:p w14:paraId="3A94E52A" w14:textId="77777777" w:rsidR="00CA7743" w:rsidRDefault="00CA7743" w:rsidP="00CA7743">
                  <w:pPr>
                    <w:pStyle w:val="TAC"/>
                    <w:rPr>
                      <w:rFonts w:eastAsia="MS Mincho"/>
                      <w:lang w:val="en-US" w:eastAsia="ja-JP"/>
                    </w:rPr>
                  </w:pPr>
                </w:p>
              </w:tc>
              <w:tc>
                <w:tcPr>
                  <w:tcW w:w="819" w:type="dxa"/>
                </w:tcPr>
                <w:p w14:paraId="7D284070" w14:textId="77777777" w:rsidR="00CA7743" w:rsidRDefault="00CA7743" w:rsidP="00CA7743">
                  <w:pPr>
                    <w:pStyle w:val="TAC"/>
                    <w:rPr>
                      <w:rFonts w:eastAsia="MS Mincho"/>
                      <w:lang w:val="en-US" w:eastAsia="ja-JP"/>
                    </w:rPr>
                  </w:pPr>
                </w:p>
              </w:tc>
              <w:tc>
                <w:tcPr>
                  <w:tcW w:w="819" w:type="dxa"/>
                </w:tcPr>
                <w:p w14:paraId="0C3D1422" w14:textId="77777777" w:rsidR="00CA7743" w:rsidRDefault="00CA7743" w:rsidP="00CA7743">
                  <w:pPr>
                    <w:pStyle w:val="TAC"/>
                    <w:rPr>
                      <w:rFonts w:eastAsia="MS Mincho"/>
                      <w:lang w:val="en-US" w:eastAsia="ja-JP"/>
                    </w:rPr>
                  </w:pPr>
                </w:p>
              </w:tc>
              <w:tc>
                <w:tcPr>
                  <w:tcW w:w="819" w:type="dxa"/>
                </w:tcPr>
                <w:p w14:paraId="1E3A112E" w14:textId="77777777" w:rsidR="00CA7743" w:rsidRDefault="00CA7743" w:rsidP="00CA7743">
                  <w:pPr>
                    <w:pStyle w:val="TAC"/>
                    <w:rPr>
                      <w:rFonts w:eastAsia="MS Mincho"/>
                      <w:lang w:val="en-US" w:eastAsia="ja-JP"/>
                    </w:rPr>
                  </w:pPr>
                </w:p>
              </w:tc>
              <w:tc>
                <w:tcPr>
                  <w:tcW w:w="819" w:type="dxa"/>
                </w:tcPr>
                <w:p w14:paraId="34B1C75C" w14:textId="22B0A236" w:rsidR="00CA7743" w:rsidRPr="008E1F6F" w:rsidRDefault="00CA7743" w:rsidP="00CA7743">
                  <w:pPr>
                    <w:pStyle w:val="TAC"/>
                    <w:rPr>
                      <w:rFonts w:eastAsia="MS Mincho"/>
                      <w:color w:val="FF0000"/>
                      <w:lang w:val="en-US" w:eastAsia="ja-JP"/>
                    </w:rPr>
                  </w:pPr>
                  <w:r w:rsidRPr="008E1F6F">
                    <w:rPr>
                      <w:rFonts w:eastAsia="MS Mincho"/>
                      <w:color w:val="FF0000"/>
                      <w:lang w:val="en-US" w:eastAsia="ja-JP"/>
                    </w:rPr>
                    <w:t>3</w:t>
                  </w:r>
                </w:p>
              </w:tc>
              <w:tc>
                <w:tcPr>
                  <w:tcW w:w="819" w:type="dxa"/>
                </w:tcPr>
                <w:p w14:paraId="1FEF38C4" w14:textId="58ECBE0A" w:rsidR="00CA7743" w:rsidRDefault="00CA7743" w:rsidP="00CA7743">
                  <w:pPr>
                    <w:pStyle w:val="TAC"/>
                    <w:rPr>
                      <w:rFonts w:eastAsia="MS Mincho"/>
                      <w:lang w:val="en-US" w:eastAsia="ja-JP"/>
                    </w:rPr>
                  </w:pPr>
                  <w:r>
                    <w:rPr>
                      <w:rFonts w:eastAsia="MS Mincho"/>
                      <w:lang w:val="en-US" w:eastAsia="ja-JP"/>
                    </w:rPr>
                    <w:t>3</w:t>
                  </w:r>
                </w:p>
              </w:tc>
            </w:tr>
            <w:tr w:rsidR="00CA7743" w14:paraId="25D54A28" w14:textId="3761735F" w:rsidTr="00A01D6A">
              <w:tc>
                <w:tcPr>
                  <w:tcW w:w="1366" w:type="dxa"/>
                </w:tcPr>
                <w:p w14:paraId="00C6CE65" w14:textId="677366FA" w:rsidR="00CA7743" w:rsidRDefault="00CA7743" w:rsidP="00CA7743">
                  <w:pPr>
                    <w:pStyle w:val="TAC"/>
                    <w:rPr>
                      <w:rFonts w:eastAsia="MS Mincho"/>
                      <w:lang w:val="en-US" w:eastAsia="ja-JP"/>
                    </w:rPr>
                  </w:pPr>
                  <w:r>
                    <w:rPr>
                      <w:rFonts w:eastAsia="MS Mincho"/>
                      <w:lang w:val="en-US" w:eastAsia="ja-JP"/>
                    </w:rPr>
                    <w:t>5</w:t>
                  </w:r>
                </w:p>
              </w:tc>
              <w:tc>
                <w:tcPr>
                  <w:tcW w:w="818" w:type="dxa"/>
                </w:tcPr>
                <w:p w14:paraId="65E8AB6A" w14:textId="77777777" w:rsidR="00CA7743" w:rsidRDefault="00CA7743" w:rsidP="00CA7743">
                  <w:pPr>
                    <w:pStyle w:val="TAC"/>
                    <w:rPr>
                      <w:rFonts w:eastAsia="MS Mincho"/>
                      <w:lang w:val="en-US" w:eastAsia="ja-JP"/>
                    </w:rPr>
                  </w:pPr>
                </w:p>
              </w:tc>
              <w:tc>
                <w:tcPr>
                  <w:tcW w:w="819" w:type="dxa"/>
                </w:tcPr>
                <w:p w14:paraId="2A050097" w14:textId="77777777" w:rsidR="00CA7743" w:rsidRDefault="00CA7743" w:rsidP="00CA7743">
                  <w:pPr>
                    <w:pStyle w:val="TAC"/>
                    <w:rPr>
                      <w:rFonts w:eastAsia="MS Mincho"/>
                      <w:lang w:val="en-US" w:eastAsia="ja-JP"/>
                    </w:rPr>
                  </w:pPr>
                </w:p>
              </w:tc>
              <w:tc>
                <w:tcPr>
                  <w:tcW w:w="819" w:type="dxa"/>
                </w:tcPr>
                <w:p w14:paraId="1CF46232" w14:textId="77777777" w:rsidR="00CA7743" w:rsidRDefault="00CA7743" w:rsidP="00CA7743">
                  <w:pPr>
                    <w:pStyle w:val="TAC"/>
                    <w:rPr>
                      <w:rFonts w:eastAsia="MS Mincho"/>
                      <w:lang w:val="en-US" w:eastAsia="ja-JP"/>
                    </w:rPr>
                  </w:pPr>
                </w:p>
              </w:tc>
              <w:tc>
                <w:tcPr>
                  <w:tcW w:w="819" w:type="dxa"/>
                </w:tcPr>
                <w:p w14:paraId="6667DAA0" w14:textId="77777777" w:rsidR="00CA7743" w:rsidRDefault="00CA7743" w:rsidP="00CA7743">
                  <w:pPr>
                    <w:pStyle w:val="TAC"/>
                    <w:rPr>
                      <w:rFonts w:eastAsia="MS Mincho"/>
                      <w:lang w:val="en-US" w:eastAsia="ja-JP"/>
                    </w:rPr>
                  </w:pPr>
                </w:p>
              </w:tc>
              <w:tc>
                <w:tcPr>
                  <w:tcW w:w="819" w:type="dxa"/>
                </w:tcPr>
                <w:p w14:paraId="393B0A63" w14:textId="77777777" w:rsidR="00CA7743" w:rsidRDefault="00CA7743" w:rsidP="00CA7743">
                  <w:pPr>
                    <w:pStyle w:val="TAC"/>
                    <w:rPr>
                      <w:rFonts w:eastAsia="MS Mincho"/>
                      <w:lang w:val="en-US" w:eastAsia="ja-JP"/>
                    </w:rPr>
                  </w:pPr>
                </w:p>
              </w:tc>
              <w:tc>
                <w:tcPr>
                  <w:tcW w:w="819" w:type="dxa"/>
                </w:tcPr>
                <w:p w14:paraId="290A3EC6" w14:textId="77777777" w:rsidR="00CA7743" w:rsidRDefault="00CA7743" w:rsidP="00CA7743">
                  <w:pPr>
                    <w:pStyle w:val="TAC"/>
                    <w:rPr>
                      <w:rFonts w:eastAsia="MS Mincho"/>
                      <w:lang w:val="en-US" w:eastAsia="ja-JP"/>
                    </w:rPr>
                  </w:pPr>
                </w:p>
              </w:tc>
              <w:tc>
                <w:tcPr>
                  <w:tcW w:w="819" w:type="dxa"/>
                </w:tcPr>
                <w:p w14:paraId="0916FE5C" w14:textId="77777777" w:rsidR="00CA7743" w:rsidRDefault="00CA7743" w:rsidP="00CA7743">
                  <w:pPr>
                    <w:pStyle w:val="TAC"/>
                    <w:rPr>
                      <w:rFonts w:eastAsia="MS Mincho"/>
                      <w:lang w:val="en-US" w:eastAsia="ja-JP"/>
                    </w:rPr>
                  </w:pPr>
                </w:p>
              </w:tc>
              <w:tc>
                <w:tcPr>
                  <w:tcW w:w="819" w:type="dxa"/>
                </w:tcPr>
                <w:p w14:paraId="5228CD63" w14:textId="77777777" w:rsidR="00CA7743" w:rsidRDefault="00CA7743" w:rsidP="00CA7743">
                  <w:pPr>
                    <w:pStyle w:val="TAC"/>
                    <w:rPr>
                      <w:rFonts w:eastAsia="MS Mincho"/>
                      <w:lang w:val="en-US" w:eastAsia="ja-JP"/>
                    </w:rPr>
                  </w:pPr>
                </w:p>
              </w:tc>
              <w:tc>
                <w:tcPr>
                  <w:tcW w:w="819" w:type="dxa"/>
                </w:tcPr>
                <w:p w14:paraId="025C3120" w14:textId="5FBE4D84" w:rsidR="00CA7743" w:rsidRPr="008E1F6F" w:rsidRDefault="00CA7743" w:rsidP="00CA7743">
                  <w:pPr>
                    <w:pStyle w:val="TAC"/>
                    <w:rPr>
                      <w:rFonts w:eastAsia="MS Mincho"/>
                      <w:color w:val="FF0000"/>
                      <w:lang w:val="en-US" w:eastAsia="ja-JP"/>
                    </w:rPr>
                  </w:pPr>
                  <w:r w:rsidRPr="008E1F6F">
                    <w:rPr>
                      <w:rFonts w:eastAsia="MS Mincho"/>
                      <w:color w:val="FF0000"/>
                      <w:lang w:val="en-US" w:eastAsia="ja-JP"/>
                    </w:rPr>
                    <w:t>3</w:t>
                  </w:r>
                </w:p>
              </w:tc>
              <w:tc>
                <w:tcPr>
                  <w:tcW w:w="819" w:type="dxa"/>
                </w:tcPr>
                <w:p w14:paraId="3093D7E2" w14:textId="0D435E34" w:rsidR="00CA7743" w:rsidRDefault="00CA7743" w:rsidP="00CA7743">
                  <w:pPr>
                    <w:pStyle w:val="TAC"/>
                    <w:rPr>
                      <w:rFonts w:eastAsia="MS Mincho"/>
                      <w:lang w:val="en-US" w:eastAsia="ja-JP"/>
                    </w:rPr>
                  </w:pPr>
                  <w:r>
                    <w:rPr>
                      <w:rFonts w:eastAsia="MS Mincho"/>
                      <w:lang w:val="en-US" w:eastAsia="ja-JP"/>
                    </w:rPr>
                    <w:t>3</w:t>
                  </w:r>
                </w:p>
              </w:tc>
            </w:tr>
            <w:tr w:rsidR="000808C9" w14:paraId="59C9CB92" w14:textId="32CDC0CF" w:rsidTr="001D23AA">
              <w:tc>
                <w:tcPr>
                  <w:tcW w:w="1366" w:type="dxa"/>
                </w:tcPr>
                <w:p w14:paraId="028A967C" w14:textId="2C3D82E7" w:rsidR="000808C9" w:rsidRDefault="000808C9" w:rsidP="000808C9">
                  <w:pPr>
                    <w:pStyle w:val="TAC"/>
                    <w:rPr>
                      <w:rFonts w:eastAsia="MS Mincho"/>
                      <w:lang w:val="en-US" w:eastAsia="ja-JP"/>
                    </w:rPr>
                  </w:pPr>
                  <w:r>
                    <w:rPr>
                      <w:rFonts w:eastAsia="MS Mincho"/>
                      <w:lang w:val="en-US" w:eastAsia="ja-JP"/>
                    </w:rPr>
                    <w:t>6</w:t>
                  </w:r>
                  <w:r w:rsidR="00B15DEA">
                    <w:rPr>
                      <w:rFonts w:eastAsia="MS Mincho"/>
                      <w:lang w:val="en-US" w:eastAsia="ja-JP"/>
                    </w:rPr>
                    <w:t xml:space="preserve">, SSC 0-9 </w:t>
                  </w:r>
                </w:p>
              </w:tc>
              <w:tc>
                <w:tcPr>
                  <w:tcW w:w="818" w:type="dxa"/>
                  <w:vAlign w:val="center"/>
                </w:tcPr>
                <w:p w14:paraId="19BBD523" w14:textId="553C234B" w:rsidR="000808C9" w:rsidRDefault="000808C9" w:rsidP="000808C9">
                  <w:pPr>
                    <w:pStyle w:val="TAC"/>
                    <w:rPr>
                      <w:rFonts w:eastAsia="MS Mincho"/>
                      <w:lang w:val="en-US" w:eastAsia="ja-JP"/>
                    </w:rPr>
                  </w:pPr>
                  <w:r>
                    <w:rPr>
                      <w:lang w:val="en-US"/>
                    </w:rPr>
                    <w:t>4</w:t>
                  </w:r>
                </w:p>
              </w:tc>
              <w:tc>
                <w:tcPr>
                  <w:tcW w:w="819" w:type="dxa"/>
                  <w:vAlign w:val="center"/>
                </w:tcPr>
                <w:p w14:paraId="55EC5B22" w14:textId="7F22E070" w:rsidR="000808C9" w:rsidRDefault="000808C9" w:rsidP="000808C9">
                  <w:pPr>
                    <w:pStyle w:val="TAC"/>
                    <w:rPr>
                      <w:rFonts w:eastAsia="MS Mincho"/>
                      <w:lang w:val="en-US" w:eastAsia="ja-JP"/>
                    </w:rPr>
                  </w:pPr>
                  <w:r>
                    <w:rPr>
                      <w:lang w:val="en-US"/>
                    </w:rPr>
                    <w:t>6</w:t>
                  </w:r>
                </w:p>
              </w:tc>
              <w:tc>
                <w:tcPr>
                  <w:tcW w:w="819" w:type="dxa"/>
                  <w:vAlign w:val="center"/>
                </w:tcPr>
                <w:p w14:paraId="677119C4" w14:textId="77777777" w:rsidR="000808C9" w:rsidRDefault="000808C9" w:rsidP="000808C9">
                  <w:pPr>
                    <w:pStyle w:val="TAC"/>
                    <w:rPr>
                      <w:rFonts w:eastAsia="MS Mincho"/>
                      <w:lang w:val="en-US" w:eastAsia="ja-JP"/>
                    </w:rPr>
                  </w:pPr>
                </w:p>
              </w:tc>
              <w:tc>
                <w:tcPr>
                  <w:tcW w:w="819" w:type="dxa"/>
                  <w:vAlign w:val="center"/>
                </w:tcPr>
                <w:p w14:paraId="78F65C0D" w14:textId="77777777" w:rsidR="000808C9" w:rsidRDefault="000808C9" w:rsidP="000808C9">
                  <w:pPr>
                    <w:pStyle w:val="TAC"/>
                    <w:rPr>
                      <w:rFonts w:eastAsia="MS Mincho"/>
                      <w:lang w:val="en-US" w:eastAsia="ja-JP"/>
                    </w:rPr>
                  </w:pPr>
                </w:p>
              </w:tc>
              <w:tc>
                <w:tcPr>
                  <w:tcW w:w="819" w:type="dxa"/>
                  <w:vAlign w:val="center"/>
                </w:tcPr>
                <w:p w14:paraId="1E36557D" w14:textId="77777777" w:rsidR="000808C9" w:rsidRDefault="000808C9" w:rsidP="000808C9">
                  <w:pPr>
                    <w:pStyle w:val="TAC"/>
                    <w:rPr>
                      <w:rFonts w:eastAsia="MS Mincho"/>
                      <w:lang w:val="en-US" w:eastAsia="ja-JP"/>
                    </w:rPr>
                  </w:pPr>
                </w:p>
              </w:tc>
              <w:tc>
                <w:tcPr>
                  <w:tcW w:w="819" w:type="dxa"/>
                  <w:vAlign w:val="center"/>
                </w:tcPr>
                <w:p w14:paraId="257A4C24" w14:textId="780933FA" w:rsidR="000808C9" w:rsidRDefault="000808C9" w:rsidP="000808C9">
                  <w:pPr>
                    <w:pStyle w:val="TAC"/>
                    <w:rPr>
                      <w:rFonts w:eastAsia="MS Mincho"/>
                      <w:lang w:val="en-US" w:eastAsia="ja-JP"/>
                    </w:rPr>
                  </w:pPr>
                  <w:r>
                    <w:rPr>
                      <w:lang w:val="en-US"/>
                    </w:rPr>
                    <w:t>3</w:t>
                  </w:r>
                </w:p>
              </w:tc>
              <w:tc>
                <w:tcPr>
                  <w:tcW w:w="819" w:type="dxa"/>
                  <w:vAlign w:val="center"/>
                </w:tcPr>
                <w:p w14:paraId="5FC7CF9A" w14:textId="141BF170" w:rsidR="000808C9" w:rsidRDefault="000808C9" w:rsidP="000808C9">
                  <w:pPr>
                    <w:pStyle w:val="TAC"/>
                    <w:rPr>
                      <w:rFonts w:eastAsia="MS Mincho"/>
                      <w:lang w:val="en-US" w:eastAsia="ja-JP"/>
                    </w:rPr>
                  </w:pPr>
                  <w:r>
                    <w:rPr>
                      <w:lang w:val="en-US"/>
                    </w:rPr>
                    <w:t>6</w:t>
                  </w:r>
                </w:p>
              </w:tc>
              <w:tc>
                <w:tcPr>
                  <w:tcW w:w="819" w:type="dxa"/>
                  <w:vAlign w:val="center"/>
                </w:tcPr>
                <w:p w14:paraId="0F742E93" w14:textId="77777777" w:rsidR="000808C9" w:rsidRDefault="000808C9" w:rsidP="000808C9">
                  <w:pPr>
                    <w:pStyle w:val="TAC"/>
                    <w:rPr>
                      <w:rFonts w:eastAsia="MS Mincho"/>
                      <w:lang w:val="en-US" w:eastAsia="ja-JP"/>
                    </w:rPr>
                  </w:pPr>
                </w:p>
              </w:tc>
              <w:tc>
                <w:tcPr>
                  <w:tcW w:w="819" w:type="dxa"/>
                  <w:vAlign w:val="center"/>
                </w:tcPr>
                <w:p w14:paraId="772B78E4" w14:textId="57DDA4F5" w:rsidR="000808C9" w:rsidRDefault="000808C9" w:rsidP="000808C9">
                  <w:pPr>
                    <w:pStyle w:val="TAC"/>
                    <w:rPr>
                      <w:rFonts w:eastAsia="MS Mincho"/>
                      <w:lang w:val="en-US" w:eastAsia="ja-JP"/>
                    </w:rPr>
                  </w:pPr>
                </w:p>
              </w:tc>
              <w:tc>
                <w:tcPr>
                  <w:tcW w:w="819" w:type="dxa"/>
                  <w:vAlign w:val="center"/>
                </w:tcPr>
                <w:p w14:paraId="1A6A9886" w14:textId="0F0A13A8" w:rsidR="000808C9" w:rsidRDefault="000808C9" w:rsidP="000808C9">
                  <w:pPr>
                    <w:pStyle w:val="TAC"/>
                    <w:rPr>
                      <w:rFonts w:eastAsia="MS Mincho"/>
                      <w:lang w:val="en-US" w:eastAsia="ja-JP"/>
                    </w:rPr>
                  </w:pPr>
                  <w:r>
                    <w:rPr>
                      <w:lang w:val="en-US"/>
                    </w:rPr>
                    <w:t>4</w:t>
                  </w:r>
                </w:p>
              </w:tc>
            </w:tr>
            <w:tr w:rsidR="000808C9" w14:paraId="5B9A79F5" w14:textId="77777777" w:rsidTr="001D23AA">
              <w:tc>
                <w:tcPr>
                  <w:tcW w:w="1366" w:type="dxa"/>
                </w:tcPr>
                <w:p w14:paraId="2905F77E" w14:textId="3C96337D" w:rsidR="000808C9" w:rsidRDefault="000808C9" w:rsidP="000808C9">
                  <w:pPr>
                    <w:pStyle w:val="TAC"/>
                    <w:rPr>
                      <w:rFonts w:eastAsia="MS Mincho"/>
                      <w:lang w:val="en-US" w:eastAsia="ja-JP"/>
                    </w:rPr>
                  </w:pPr>
                  <w:r>
                    <w:rPr>
                      <w:rFonts w:eastAsia="MS Mincho"/>
                      <w:lang w:val="en-US" w:eastAsia="ja-JP"/>
                    </w:rPr>
                    <w:t>6</w:t>
                  </w:r>
                  <w:r w:rsidR="00B15DEA">
                    <w:rPr>
                      <w:rFonts w:eastAsia="MS Mincho"/>
                      <w:lang w:val="en-US" w:eastAsia="ja-JP"/>
                    </w:rPr>
                    <w:t>, SSC 10</w:t>
                  </w:r>
                </w:p>
              </w:tc>
              <w:tc>
                <w:tcPr>
                  <w:tcW w:w="818" w:type="dxa"/>
                  <w:vAlign w:val="center"/>
                </w:tcPr>
                <w:p w14:paraId="64F46839" w14:textId="10A0CFD4" w:rsidR="000808C9" w:rsidRDefault="000808C9" w:rsidP="000808C9">
                  <w:pPr>
                    <w:pStyle w:val="TAC"/>
                    <w:rPr>
                      <w:rFonts w:eastAsia="MS Mincho"/>
                      <w:lang w:val="en-US" w:eastAsia="ja-JP"/>
                    </w:rPr>
                  </w:pPr>
                  <w:r>
                    <w:t>3/4</w:t>
                  </w:r>
                </w:p>
              </w:tc>
              <w:tc>
                <w:tcPr>
                  <w:tcW w:w="819" w:type="dxa"/>
                  <w:vAlign w:val="center"/>
                </w:tcPr>
                <w:p w14:paraId="0F4F4F8A" w14:textId="0451A98C" w:rsidR="000808C9" w:rsidRDefault="000808C9" w:rsidP="000808C9">
                  <w:pPr>
                    <w:pStyle w:val="TAC"/>
                    <w:rPr>
                      <w:rFonts w:eastAsia="MS Mincho"/>
                      <w:lang w:val="en-US" w:eastAsia="ja-JP"/>
                    </w:rPr>
                  </w:pPr>
                  <w:r>
                    <w:t>5/6</w:t>
                  </w:r>
                </w:p>
              </w:tc>
              <w:tc>
                <w:tcPr>
                  <w:tcW w:w="819" w:type="dxa"/>
                  <w:vAlign w:val="center"/>
                </w:tcPr>
                <w:p w14:paraId="70AB2C22" w14:textId="77777777" w:rsidR="000808C9" w:rsidRDefault="000808C9" w:rsidP="000808C9">
                  <w:pPr>
                    <w:pStyle w:val="TAC"/>
                    <w:rPr>
                      <w:rFonts w:eastAsia="MS Mincho"/>
                      <w:lang w:val="en-US" w:eastAsia="ja-JP"/>
                    </w:rPr>
                  </w:pPr>
                </w:p>
              </w:tc>
              <w:tc>
                <w:tcPr>
                  <w:tcW w:w="819" w:type="dxa"/>
                  <w:vAlign w:val="center"/>
                </w:tcPr>
                <w:p w14:paraId="71C90DBC" w14:textId="77777777" w:rsidR="000808C9" w:rsidRDefault="000808C9" w:rsidP="000808C9">
                  <w:pPr>
                    <w:pStyle w:val="TAC"/>
                    <w:rPr>
                      <w:rFonts w:eastAsia="MS Mincho"/>
                      <w:lang w:val="en-US" w:eastAsia="ja-JP"/>
                    </w:rPr>
                  </w:pPr>
                </w:p>
              </w:tc>
              <w:tc>
                <w:tcPr>
                  <w:tcW w:w="819" w:type="dxa"/>
                  <w:vAlign w:val="center"/>
                </w:tcPr>
                <w:p w14:paraId="4920C907" w14:textId="77777777" w:rsidR="000808C9" w:rsidRDefault="000808C9" w:rsidP="000808C9">
                  <w:pPr>
                    <w:pStyle w:val="TAC"/>
                    <w:rPr>
                      <w:rFonts w:eastAsia="MS Mincho"/>
                      <w:lang w:val="en-US" w:eastAsia="ja-JP"/>
                    </w:rPr>
                  </w:pPr>
                </w:p>
              </w:tc>
              <w:tc>
                <w:tcPr>
                  <w:tcW w:w="819" w:type="dxa"/>
                  <w:vAlign w:val="center"/>
                </w:tcPr>
                <w:p w14:paraId="09CCE265" w14:textId="4BE215CF" w:rsidR="000808C9" w:rsidRDefault="000808C9" w:rsidP="000808C9">
                  <w:pPr>
                    <w:pStyle w:val="TAC"/>
                    <w:rPr>
                      <w:rFonts w:eastAsia="MS Mincho"/>
                      <w:lang w:val="en-US" w:eastAsia="ja-JP"/>
                    </w:rPr>
                  </w:pPr>
                  <w:r>
                    <w:t>3</w:t>
                  </w:r>
                </w:p>
              </w:tc>
              <w:tc>
                <w:tcPr>
                  <w:tcW w:w="819" w:type="dxa"/>
                  <w:vAlign w:val="center"/>
                </w:tcPr>
                <w:p w14:paraId="1415EFCC" w14:textId="3B6B77A6" w:rsidR="000808C9" w:rsidRDefault="000808C9" w:rsidP="000808C9">
                  <w:pPr>
                    <w:pStyle w:val="TAC"/>
                    <w:rPr>
                      <w:rFonts w:eastAsia="MS Mincho"/>
                      <w:lang w:val="en-US" w:eastAsia="ja-JP"/>
                    </w:rPr>
                  </w:pPr>
                  <w:r>
                    <w:t>5</w:t>
                  </w:r>
                </w:p>
              </w:tc>
              <w:tc>
                <w:tcPr>
                  <w:tcW w:w="819" w:type="dxa"/>
                  <w:vAlign w:val="center"/>
                </w:tcPr>
                <w:p w14:paraId="289D13F1" w14:textId="77777777" w:rsidR="000808C9" w:rsidRDefault="000808C9" w:rsidP="000808C9">
                  <w:pPr>
                    <w:pStyle w:val="TAC"/>
                    <w:rPr>
                      <w:rFonts w:eastAsia="MS Mincho"/>
                      <w:lang w:val="en-US" w:eastAsia="ja-JP"/>
                    </w:rPr>
                  </w:pPr>
                </w:p>
              </w:tc>
              <w:tc>
                <w:tcPr>
                  <w:tcW w:w="819" w:type="dxa"/>
                  <w:vAlign w:val="center"/>
                </w:tcPr>
                <w:p w14:paraId="2D12CC2F" w14:textId="77777777" w:rsidR="000808C9" w:rsidRDefault="000808C9" w:rsidP="000808C9">
                  <w:pPr>
                    <w:pStyle w:val="TAC"/>
                    <w:rPr>
                      <w:rFonts w:eastAsia="MS Mincho"/>
                      <w:lang w:val="en-US" w:eastAsia="ja-JP"/>
                    </w:rPr>
                  </w:pPr>
                </w:p>
              </w:tc>
              <w:tc>
                <w:tcPr>
                  <w:tcW w:w="819" w:type="dxa"/>
                  <w:vAlign w:val="center"/>
                </w:tcPr>
                <w:p w14:paraId="452FF36D" w14:textId="24D9DFCB" w:rsidR="000808C9" w:rsidRDefault="000808C9" w:rsidP="000808C9">
                  <w:pPr>
                    <w:pStyle w:val="TAC"/>
                    <w:rPr>
                      <w:rFonts w:eastAsia="MS Mincho"/>
                      <w:lang w:val="en-US" w:eastAsia="ja-JP"/>
                    </w:rPr>
                  </w:pPr>
                  <w:r>
                    <w:rPr>
                      <w:lang w:val="en-US"/>
                    </w:rPr>
                    <w:t>3</w:t>
                  </w:r>
                </w:p>
              </w:tc>
            </w:tr>
          </w:tbl>
          <w:p w14:paraId="62E7182E" w14:textId="445CAC0E" w:rsidR="00252CE0" w:rsidRDefault="00252CE0" w:rsidP="00AC36C8"/>
        </w:tc>
      </w:tr>
      <w:tr w:rsidR="00453F4A" w14:paraId="3F842C4E" w14:textId="77777777" w:rsidTr="00015EDA">
        <w:tc>
          <w:tcPr>
            <w:tcW w:w="9631" w:type="dxa"/>
          </w:tcPr>
          <w:p w14:paraId="4CA48041" w14:textId="77777777" w:rsidR="00453F4A" w:rsidRPr="00556B16" w:rsidRDefault="00453F4A" w:rsidP="00453F4A">
            <w:pPr>
              <w:pStyle w:val="NormalWeb"/>
              <w:spacing w:before="0" w:beforeAutospacing="0" w:after="0" w:afterAutospacing="0"/>
              <w:rPr>
                <w:rFonts w:ascii="Times New Roman" w:hAnsi="Times New Roman" w:cs="Times New Roman"/>
                <w:sz w:val="20"/>
                <w:szCs w:val="20"/>
                <w:lang w:val="en-US" w:eastAsia="ko-KR"/>
              </w:rPr>
            </w:pPr>
            <w:r w:rsidRPr="00556B16">
              <w:rPr>
                <w:rFonts w:ascii="Times New Roman" w:hAnsi="Times New Roman" w:cs="Times New Roman"/>
                <w:sz w:val="20"/>
                <w:szCs w:val="20"/>
                <w:lang w:val="en-US" w:eastAsia="ko-KR"/>
              </w:rPr>
              <w:t>When shortened processing time is configured for a UE, the following table is used to determine K</w:t>
            </w:r>
            <w:r w:rsidRPr="00556B16">
              <w:rPr>
                <w:rFonts w:ascii="Times New Roman" w:hAnsi="Times New Roman" w:cs="Times New Roman"/>
                <w:sz w:val="20"/>
                <w:szCs w:val="20"/>
                <w:vertAlign w:val="subscript"/>
                <w:lang w:val="en-US" w:eastAsia="ko-KR"/>
              </w:rPr>
              <w:t>PUSCH</w:t>
            </w:r>
            <w:r w:rsidRPr="00556B16">
              <w:rPr>
                <w:rFonts w:ascii="Times New Roman" w:hAnsi="Times New Roman" w:cs="Times New Roman"/>
                <w:sz w:val="20"/>
                <w:szCs w:val="20"/>
                <w:lang w:val="en-US" w:eastAsia="ko-KR"/>
              </w:rPr>
              <w:t xml:space="preserve"> for power control. </w:t>
            </w:r>
          </w:p>
          <w:tbl>
            <w:tblPr>
              <w:tblW w:w="4365" w:type="dxa"/>
              <w:jc w:val="center"/>
              <w:tblCellMar>
                <w:left w:w="0" w:type="dxa"/>
                <w:right w:w="0" w:type="dxa"/>
              </w:tblCellMar>
              <w:tblLook w:val="04A0" w:firstRow="1" w:lastRow="0" w:firstColumn="1" w:lastColumn="0" w:noHBand="0" w:noVBand="1"/>
            </w:tblPr>
            <w:tblGrid>
              <w:gridCol w:w="1428"/>
              <w:gridCol w:w="316"/>
              <w:gridCol w:w="316"/>
              <w:gridCol w:w="316"/>
              <w:gridCol w:w="316"/>
              <w:gridCol w:w="316"/>
              <w:gridCol w:w="316"/>
              <w:gridCol w:w="316"/>
              <w:gridCol w:w="316"/>
              <w:gridCol w:w="316"/>
              <w:gridCol w:w="316"/>
            </w:tblGrid>
            <w:tr w:rsidR="00453F4A" w:rsidRPr="00E67ACC" w14:paraId="0CC14277" w14:textId="77777777" w:rsidTr="00453F4A">
              <w:trPr>
                <w:cantSplit/>
                <w:jc w:val="center"/>
              </w:trPr>
              <w:tc>
                <w:tcPr>
                  <w:tcW w:w="1307" w:type="dxa"/>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5DD9283C"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b/>
                      <w:bCs/>
                      <w:sz w:val="20"/>
                      <w:szCs w:val="20"/>
                      <w:lang w:val="en-US" w:eastAsia="en-GB"/>
                    </w:rPr>
                  </w:pPr>
                  <w:r w:rsidRPr="00453F4A">
                    <w:rPr>
                      <w:rFonts w:ascii="Times New Roman" w:hAnsi="Times New Roman" w:cs="Times New Roman"/>
                      <w:b/>
                      <w:bCs/>
                      <w:sz w:val="20"/>
                      <w:szCs w:val="20"/>
                      <w:lang w:val="en-US" w:eastAsia="en-GB"/>
                    </w:rPr>
                    <w:t>TDD UL/DL</w:t>
                  </w:r>
                  <w:r w:rsidRPr="00453F4A">
                    <w:rPr>
                      <w:rFonts w:ascii="Times New Roman" w:hAnsi="Times New Roman" w:cs="Times New Roman"/>
                      <w:b/>
                      <w:bCs/>
                      <w:sz w:val="20"/>
                      <w:szCs w:val="20"/>
                      <w:lang w:val="en-US" w:eastAsia="en-GB"/>
                    </w:rPr>
                    <w:br/>
                    <w:t>Configuration</w:t>
                  </w:r>
                </w:p>
              </w:tc>
              <w:tc>
                <w:tcPr>
                  <w:tcW w:w="3060" w:type="dxa"/>
                  <w:gridSpan w:val="10"/>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6EE971D7"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b/>
                      <w:bCs/>
                      <w:i/>
                      <w:iCs/>
                      <w:sz w:val="20"/>
                      <w:szCs w:val="20"/>
                      <w:lang w:val="en-US" w:eastAsia="en-GB"/>
                    </w:rPr>
                  </w:pPr>
                  <w:r w:rsidRPr="00453F4A">
                    <w:rPr>
                      <w:rFonts w:ascii="Times New Roman" w:hAnsi="Times New Roman" w:cs="Times New Roman"/>
                      <w:b/>
                      <w:bCs/>
                      <w:sz w:val="20"/>
                      <w:szCs w:val="20"/>
                      <w:lang w:val="en-US" w:eastAsia="en-GB"/>
                    </w:rPr>
                    <w:t xml:space="preserve">subframe number </w:t>
                  </w:r>
                  <w:r w:rsidRPr="00453F4A">
                    <w:rPr>
                      <w:rFonts w:ascii="Times New Roman" w:hAnsi="Times New Roman" w:cs="Times New Roman"/>
                      <w:b/>
                      <w:bCs/>
                      <w:i/>
                      <w:iCs/>
                      <w:sz w:val="20"/>
                      <w:szCs w:val="20"/>
                      <w:lang w:val="en-US" w:eastAsia="en-GB"/>
                    </w:rPr>
                    <w:t>i</w:t>
                  </w:r>
                </w:p>
              </w:tc>
            </w:tr>
            <w:tr w:rsidR="00453F4A" w:rsidRPr="00E67ACC" w14:paraId="3194CFE9" w14:textId="77777777" w:rsidTr="00453F4A">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D1F7E5C" w14:textId="77777777" w:rsidR="00453F4A" w:rsidRPr="00E67ACC" w:rsidRDefault="00453F4A" w:rsidP="00453F4A">
                  <w:pPr>
                    <w:rPr>
                      <w:rFonts w:eastAsiaTheme="minorHAnsi"/>
                      <w:b/>
                      <w:bCs/>
                      <w:lang w:eastAsia="en-GB"/>
                    </w:rPr>
                  </w:pP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6C3F72ED"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b/>
                      <w:bCs/>
                      <w:sz w:val="20"/>
                      <w:szCs w:val="20"/>
                      <w:lang w:val="en-US" w:eastAsia="en-GB"/>
                    </w:rPr>
                  </w:pPr>
                  <w:r w:rsidRPr="00453F4A">
                    <w:rPr>
                      <w:rFonts w:ascii="Times New Roman" w:hAnsi="Times New Roman" w:cs="Times New Roman"/>
                      <w:b/>
                      <w:bCs/>
                      <w:sz w:val="20"/>
                      <w:szCs w:val="20"/>
                      <w:lang w:val="en-US" w:eastAsia="en-GB"/>
                    </w:rPr>
                    <w:t>0</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5928D054"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b/>
                      <w:bCs/>
                      <w:sz w:val="20"/>
                      <w:szCs w:val="20"/>
                      <w:lang w:val="en-US" w:eastAsia="en-GB"/>
                    </w:rPr>
                  </w:pPr>
                  <w:r w:rsidRPr="00453F4A">
                    <w:rPr>
                      <w:rFonts w:ascii="Times New Roman" w:hAnsi="Times New Roman" w:cs="Times New Roman"/>
                      <w:b/>
                      <w:bCs/>
                      <w:sz w:val="20"/>
                      <w:szCs w:val="20"/>
                      <w:lang w:val="en-US" w:eastAsia="en-GB"/>
                    </w:rPr>
                    <w:t>1</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0DCD0574"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b/>
                      <w:bCs/>
                      <w:sz w:val="20"/>
                      <w:szCs w:val="20"/>
                      <w:lang w:val="en-US" w:eastAsia="en-GB"/>
                    </w:rPr>
                  </w:pPr>
                  <w:r w:rsidRPr="00453F4A">
                    <w:rPr>
                      <w:rFonts w:ascii="Times New Roman" w:hAnsi="Times New Roman" w:cs="Times New Roman"/>
                      <w:b/>
                      <w:bCs/>
                      <w:sz w:val="20"/>
                      <w:szCs w:val="20"/>
                      <w:lang w:val="en-US" w:eastAsia="en-GB"/>
                    </w:rPr>
                    <w:t>2</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0D56EBF1"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b/>
                      <w:bCs/>
                      <w:sz w:val="20"/>
                      <w:szCs w:val="20"/>
                      <w:lang w:val="en-US" w:eastAsia="en-GB"/>
                    </w:rPr>
                  </w:pPr>
                  <w:r w:rsidRPr="00453F4A">
                    <w:rPr>
                      <w:rFonts w:ascii="Times New Roman" w:hAnsi="Times New Roman" w:cs="Times New Roman"/>
                      <w:b/>
                      <w:bCs/>
                      <w:sz w:val="20"/>
                      <w:szCs w:val="20"/>
                      <w:lang w:val="en-US" w:eastAsia="en-GB"/>
                    </w:rPr>
                    <w:t>3</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5AA623E3"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b/>
                      <w:bCs/>
                      <w:sz w:val="20"/>
                      <w:szCs w:val="20"/>
                      <w:lang w:val="en-US" w:eastAsia="en-GB"/>
                    </w:rPr>
                  </w:pPr>
                  <w:r w:rsidRPr="00453F4A">
                    <w:rPr>
                      <w:rFonts w:ascii="Times New Roman" w:hAnsi="Times New Roman" w:cs="Times New Roman"/>
                      <w:b/>
                      <w:bCs/>
                      <w:sz w:val="20"/>
                      <w:szCs w:val="20"/>
                      <w:lang w:val="en-US" w:eastAsia="en-GB"/>
                    </w:rPr>
                    <w:t>4</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32BBA32B"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b/>
                      <w:bCs/>
                      <w:sz w:val="20"/>
                      <w:szCs w:val="20"/>
                      <w:lang w:val="en-US" w:eastAsia="en-GB"/>
                    </w:rPr>
                  </w:pPr>
                  <w:r w:rsidRPr="00453F4A">
                    <w:rPr>
                      <w:rFonts w:ascii="Times New Roman" w:hAnsi="Times New Roman" w:cs="Times New Roman"/>
                      <w:b/>
                      <w:bCs/>
                      <w:sz w:val="20"/>
                      <w:szCs w:val="20"/>
                      <w:lang w:val="en-US" w:eastAsia="en-GB"/>
                    </w:rPr>
                    <w:t>5</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636F6B15"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b/>
                      <w:bCs/>
                      <w:sz w:val="20"/>
                      <w:szCs w:val="20"/>
                      <w:lang w:val="en-US" w:eastAsia="en-GB"/>
                    </w:rPr>
                  </w:pPr>
                  <w:r w:rsidRPr="00453F4A">
                    <w:rPr>
                      <w:rFonts w:ascii="Times New Roman" w:hAnsi="Times New Roman" w:cs="Times New Roman"/>
                      <w:b/>
                      <w:bCs/>
                      <w:sz w:val="20"/>
                      <w:szCs w:val="20"/>
                      <w:lang w:val="en-US" w:eastAsia="en-GB"/>
                    </w:rPr>
                    <w:t>6</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446BE2E4"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b/>
                      <w:bCs/>
                      <w:sz w:val="20"/>
                      <w:szCs w:val="20"/>
                      <w:lang w:val="en-US" w:eastAsia="en-GB"/>
                    </w:rPr>
                  </w:pPr>
                  <w:r w:rsidRPr="00453F4A">
                    <w:rPr>
                      <w:rFonts w:ascii="Times New Roman" w:hAnsi="Times New Roman" w:cs="Times New Roman"/>
                      <w:b/>
                      <w:bCs/>
                      <w:sz w:val="20"/>
                      <w:szCs w:val="20"/>
                      <w:lang w:val="en-US" w:eastAsia="en-GB"/>
                    </w:rPr>
                    <w:t>7</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79EC0BA2"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b/>
                      <w:bCs/>
                      <w:sz w:val="20"/>
                      <w:szCs w:val="20"/>
                      <w:lang w:val="en-US" w:eastAsia="en-GB"/>
                    </w:rPr>
                  </w:pPr>
                  <w:r w:rsidRPr="00453F4A">
                    <w:rPr>
                      <w:rFonts w:ascii="Times New Roman" w:hAnsi="Times New Roman" w:cs="Times New Roman"/>
                      <w:b/>
                      <w:bCs/>
                      <w:sz w:val="20"/>
                      <w:szCs w:val="20"/>
                      <w:lang w:val="en-US" w:eastAsia="en-GB"/>
                    </w:rPr>
                    <w:t>8</w:t>
                  </w:r>
                </w:p>
              </w:tc>
              <w:tc>
                <w:tcPr>
                  <w:tcW w:w="30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hideMark/>
                </w:tcPr>
                <w:p w14:paraId="6F8738A4"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b/>
                      <w:bCs/>
                      <w:sz w:val="20"/>
                      <w:szCs w:val="20"/>
                      <w:lang w:val="en-US" w:eastAsia="en-GB"/>
                    </w:rPr>
                  </w:pPr>
                  <w:r w:rsidRPr="00453F4A">
                    <w:rPr>
                      <w:rFonts w:ascii="Times New Roman" w:hAnsi="Times New Roman" w:cs="Times New Roman"/>
                      <w:b/>
                      <w:bCs/>
                      <w:sz w:val="20"/>
                      <w:szCs w:val="20"/>
                      <w:lang w:val="en-US" w:eastAsia="en-GB"/>
                    </w:rPr>
                    <w:t>9</w:t>
                  </w:r>
                </w:p>
              </w:tc>
            </w:tr>
            <w:tr w:rsidR="00453F4A" w:rsidRPr="00E67ACC" w14:paraId="052E832F" w14:textId="77777777" w:rsidTr="00453F4A">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F8D983"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en-GB"/>
                    </w:rPr>
                  </w:pPr>
                  <w:r w:rsidRPr="00453F4A">
                    <w:rPr>
                      <w:rFonts w:ascii="Times New Roman" w:hAnsi="Times New Roman" w:cs="Times New Roman"/>
                      <w:sz w:val="20"/>
                      <w:szCs w:val="20"/>
                      <w:lang w:val="en-US" w:eastAsia="en-GB"/>
                    </w:rPr>
                    <w:t>0</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49BD5573"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en-GB"/>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7F83F4F7"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4599FEB"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en-GB"/>
                    </w:rPr>
                  </w:pPr>
                  <w:r w:rsidRPr="00453F4A">
                    <w:rPr>
                      <w:rFonts w:ascii="Times New Roman" w:hAnsi="Times New Roman" w:cs="Times New Roman"/>
                      <w:sz w:val="20"/>
                      <w:szCs w:val="20"/>
                      <w:lang w:val="en-US" w:eastAsia="en-GB"/>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7D58BB55"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0179839"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437B5B9"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8434D14"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8F0CE0F"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en-GB"/>
                    </w:rPr>
                  </w:pPr>
                  <w:r w:rsidRPr="00453F4A">
                    <w:rPr>
                      <w:rFonts w:ascii="Times New Roman" w:hAnsi="Times New Roman" w:cs="Times New Roman"/>
                      <w:sz w:val="20"/>
                      <w:szCs w:val="20"/>
                      <w:lang w:val="en-US" w:eastAsia="en-GB"/>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91DEE77"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4C521CFA"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r>
            <w:tr w:rsidR="00453F4A" w:rsidRPr="00E67ACC" w14:paraId="1E651096" w14:textId="77777777" w:rsidTr="00453F4A">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6B45D0"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en-GB"/>
                    </w:rPr>
                  </w:pPr>
                  <w:r w:rsidRPr="00453F4A">
                    <w:rPr>
                      <w:rFonts w:ascii="Times New Roman" w:hAnsi="Times New Roman" w:cs="Times New Roman"/>
                      <w:sz w:val="20"/>
                      <w:szCs w:val="20"/>
                      <w:lang w:val="en-US" w:eastAsia="en-GB"/>
                    </w:rPr>
                    <w:t>1</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2622F0F"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BB3F48C"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5</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1B944C7"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B904D52"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9F2EE83"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7B4DDC3"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0AC4C9F"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5</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D042DE0"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460DA79"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2A9FD3F"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r>
            <w:tr w:rsidR="00453F4A" w:rsidRPr="00E67ACC" w14:paraId="21BEFAA6" w14:textId="77777777" w:rsidTr="00453F4A">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3A14E6"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en-GB"/>
                    </w:rPr>
                  </w:pPr>
                  <w:r w:rsidRPr="00453F4A">
                    <w:rPr>
                      <w:rFonts w:ascii="Times New Roman" w:hAnsi="Times New Roman" w:cs="Times New Roman"/>
                      <w:sz w:val="20"/>
                      <w:szCs w:val="20"/>
                      <w:lang w:val="en-US" w:eastAsia="en-GB"/>
                    </w:rPr>
                    <w:t>2</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D407D32"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4E0F9F23"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4858CF7D"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21CDD15"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785A2CF7"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67C04BB"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4ECE3D4B"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color w:val="FF0000"/>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9124B66"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DE36A23"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86B91A4"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r>
            <w:tr w:rsidR="00453F4A" w:rsidRPr="00E67ACC" w14:paraId="0B143096" w14:textId="77777777" w:rsidTr="00453F4A">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A28361"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en-GB"/>
                    </w:rPr>
                  </w:pPr>
                  <w:r w:rsidRPr="00453F4A">
                    <w:rPr>
                      <w:rFonts w:ascii="Times New Roman" w:hAnsi="Times New Roman" w:cs="Times New Roman"/>
                      <w:sz w:val="20"/>
                      <w:szCs w:val="20"/>
                      <w:lang w:val="en-US" w:eastAsia="en-GB"/>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396E83F"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F5881B8"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175389A"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9092DBC"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602C4B34"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E4DF5CA"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FDB0F70"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1EC195A"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995471E"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4ED6374C"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r>
            <w:tr w:rsidR="00453F4A" w:rsidRPr="00E67ACC" w14:paraId="2F76AFE0" w14:textId="77777777" w:rsidTr="00453F4A">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989308"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en-GB"/>
                    </w:rPr>
                  </w:pPr>
                  <w:r w:rsidRPr="00453F4A">
                    <w:rPr>
                      <w:rFonts w:ascii="Times New Roman" w:hAnsi="Times New Roman" w:cs="Times New Roman"/>
                      <w:sz w:val="20"/>
                      <w:szCs w:val="20"/>
                      <w:lang w:val="en-US" w:eastAsia="en-GB"/>
                    </w:rPr>
                    <w:t>4</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84D57A6"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6A28488E"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67453D8"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7C13A4B"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AE62B42"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B165EEA"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4440BFB"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418C4EE9"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EBC195C"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125BAA8"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r>
            <w:tr w:rsidR="00453F4A" w:rsidRPr="00E67ACC" w14:paraId="054663EC" w14:textId="77777777" w:rsidTr="00453F4A">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45ECFA"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en-GB"/>
                    </w:rPr>
                  </w:pPr>
                  <w:r w:rsidRPr="00453F4A">
                    <w:rPr>
                      <w:rFonts w:ascii="Times New Roman" w:hAnsi="Times New Roman" w:cs="Times New Roman"/>
                      <w:sz w:val="20"/>
                      <w:szCs w:val="20"/>
                      <w:lang w:val="en-US" w:eastAsia="en-GB"/>
                    </w:rPr>
                    <w:t>5</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0A13366"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33D9E34"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7DEB1C09"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F9F7BBB"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645A9584"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226C7F7"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4D20E7F"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982E7B8"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E005690"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E058830"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r>
            <w:tr w:rsidR="00453F4A" w:rsidRPr="00E67ACC" w14:paraId="156CB698" w14:textId="77777777" w:rsidTr="00453F4A">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3F6F9" w14:textId="77777777" w:rsidR="00453F4A" w:rsidRPr="00453F4A" w:rsidRDefault="00453F4A" w:rsidP="00453F4A">
                  <w:pPr>
                    <w:pStyle w:val="NormalWeb"/>
                    <w:spacing w:before="0" w:beforeAutospacing="0" w:after="0" w:afterAutospacing="0"/>
                    <w:jc w:val="center"/>
                    <w:rPr>
                      <w:rFonts w:ascii="Times New Roman" w:hAnsi="Times New Roman" w:cs="Times New Roman"/>
                      <w:color w:val="000000"/>
                      <w:sz w:val="20"/>
                      <w:szCs w:val="20"/>
                      <w:lang w:val="en-US" w:eastAsia="ja-JP"/>
                    </w:rPr>
                  </w:pPr>
                  <w:r w:rsidRPr="00453F4A">
                    <w:rPr>
                      <w:rFonts w:ascii="Times New Roman" w:hAnsi="Times New Roman" w:cs="Times New Roman"/>
                      <w:color w:val="000000"/>
                      <w:sz w:val="20"/>
                      <w:szCs w:val="20"/>
                      <w:lang w:val="en-US" w:eastAsia="ja-JP"/>
                    </w:rPr>
                    <w:t xml:space="preserve">6, SSC 0-9 </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3D6AF09"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E05BA6C"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CCD8605"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639B3DEA"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4</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5A31A84"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4</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6D3D11FE"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5AE82785"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741090A"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5047171"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ko-KR"/>
                    </w:rPr>
                  </w:pPr>
                  <w:r w:rsidRPr="00453F4A">
                    <w:rPr>
                      <w:rFonts w:ascii="Times New Roman" w:hAnsi="Times New Roman" w:cs="Times New Roman"/>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680C75C"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sz w:val="20"/>
                      <w:szCs w:val="20"/>
                      <w:lang w:val="en-US" w:eastAsia="zh-CN"/>
                    </w:rPr>
                  </w:pPr>
                  <w:r w:rsidRPr="00453F4A">
                    <w:rPr>
                      <w:rFonts w:ascii="Times New Roman" w:hAnsi="Times New Roman" w:cs="Times New Roman"/>
                      <w:sz w:val="20"/>
                      <w:szCs w:val="20"/>
                      <w:lang w:val="en-US" w:eastAsia="zh-CN"/>
                    </w:rPr>
                    <w:t>-</w:t>
                  </w:r>
                </w:p>
              </w:tc>
            </w:tr>
            <w:tr w:rsidR="00453F4A" w:rsidRPr="00E67ACC" w14:paraId="11CE0729" w14:textId="77777777" w:rsidTr="00453F4A">
              <w:trPr>
                <w:jc w:val="center"/>
              </w:trPr>
              <w:tc>
                <w:tcPr>
                  <w:tcW w:w="1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A5921B" w14:textId="77777777" w:rsidR="00453F4A" w:rsidRPr="00453F4A" w:rsidRDefault="00453F4A" w:rsidP="00453F4A">
                  <w:pPr>
                    <w:pStyle w:val="NormalWeb"/>
                    <w:spacing w:before="0" w:beforeAutospacing="0" w:after="0" w:afterAutospacing="0"/>
                    <w:jc w:val="center"/>
                    <w:rPr>
                      <w:rFonts w:ascii="Times New Roman" w:hAnsi="Times New Roman" w:cs="Times New Roman"/>
                      <w:color w:val="000000"/>
                      <w:sz w:val="20"/>
                      <w:szCs w:val="20"/>
                      <w:lang w:val="en-US" w:eastAsia="ja-JP"/>
                    </w:rPr>
                  </w:pPr>
                  <w:r w:rsidRPr="00453F4A">
                    <w:rPr>
                      <w:rFonts w:ascii="Times New Roman" w:hAnsi="Times New Roman" w:cs="Times New Roman"/>
                      <w:color w:val="000000"/>
                      <w:sz w:val="20"/>
                      <w:szCs w:val="20"/>
                      <w:lang w:val="en-US" w:eastAsia="ja-JP"/>
                    </w:rPr>
                    <w:t>6, SSC 10</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8E2C1B8"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4E2E7441"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5</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672EB53B"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5EB8D8D"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8A20A07"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4</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B678409"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0D4130C7"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5</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18F8FE2A"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6</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233B49C1"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3</w:t>
                  </w:r>
                </w:p>
              </w:tc>
              <w:tc>
                <w:tcPr>
                  <w:tcW w:w="306" w:type="dxa"/>
                  <w:tcBorders>
                    <w:top w:val="nil"/>
                    <w:left w:val="nil"/>
                    <w:bottom w:val="single" w:sz="8" w:space="0" w:color="auto"/>
                    <w:right w:val="single" w:sz="8" w:space="0" w:color="auto"/>
                  </w:tcBorders>
                  <w:tcMar>
                    <w:top w:w="0" w:type="dxa"/>
                    <w:left w:w="108" w:type="dxa"/>
                    <w:bottom w:w="0" w:type="dxa"/>
                    <w:right w:w="108" w:type="dxa"/>
                  </w:tcMar>
                  <w:hideMark/>
                </w:tcPr>
                <w:p w14:paraId="3489494E" w14:textId="77777777" w:rsidR="00453F4A" w:rsidRPr="00453F4A" w:rsidRDefault="00453F4A" w:rsidP="00453F4A">
                  <w:pPr>
                    <w:pStyle w:val="NormalWeb"/>
                    <w:keepNext/>
                    <w:overflowPunct w:val="0"/>
                    <w:spacing w:before="0" w:beforeAutospacing="0" w:after="0" w:afterAutospacing="0"/>
                    <w:jc w:val="center"/>
                    <w:rPr>
                      <w:rFonts w:ascii="Times New Roman" w:hAnsi="Times New Roman" w:cs="Times New Roman"/>
                      <w:color w:val="FF0000"/>
                      <w:sz w:val="20"/>
                      <w:szCs w:val="20"/>
                      <w:lang w:val="en-US" w:eastAsia="ko-KR"/>
                    </w:rPr>
                  </w:pPr>
                  <w:r w:rsidRPr="00453F4A">
                    <w:rPr>
                      <w:rFonts w:ascii="Times New Roman" w:hAnsi="Times New Roman" w:cs="Times New Roman"/>
                      <w:color w:val="FF0000"/>
                      <w:sz w:val="20"/>
                      <w:szCs w:val="20"/>
                      <w:lang w:val="en-US" w:eastAsia="ko-KR"/>
                    </w:rPr>
                    <w:t>-</w:t>
                  </w:r>
                </w:p>
              </w:tc>
            </w:tr>
          </w:tbl>
          <w:p w14:paraId="16E3E2E5" w14:textId="684029C8" w:rsidR="00453F4A" w:rsidRPr="00453F4A" w:rsidRDefault="00453F4A" w:rsidP="00453F4A">
            <w:pPr>
              <w:pStyle w:val="NormalWeb"/>
              <w:jc w:val="center"/>
              <w:rPr>
                <w:rFonts w:ascii="Times New Roman" w:hAnsi="Times New Roman" w:cs="Times New Roman"/>
                <w:sz w:val="20"/>
                <w:szCs w:val="20"/>
                <w:lang w:val="en-US" w:eastAsia="ko-KR"/>
              </w:rPr>
            </w:pPr>
            <w:r w:rsidRPr="00556B16">
              <w:rPr>
                <w:rFonts w:ascii="Times New Roman" w:hAnsi="Times New Roman" w:cs="Times New Roman"/>
                <w:sz w:val="20"/>
                <w:szCs w:val="20"/>
                <w:lang w:val="en-US" w:eastAsia="ko-KR"/>
              </w:rPr>
              <w:t>The highlighted values with red are for special subframe configuration 10.</w:t>
            </w:r>
          </w:p>
        </w:tc>
      </w:tr>
      <w:tr w:rsidR="00B8614F" w14:paraId="7111325F" w14:textId="77777777" w:rsidTr="00015EDA">
        <w:tc>
          <w:tcPr>
            <w:tcW w:w="9631" w:type="dxa"/>
          </w:tcPr>
          <w:p w14:paraId="3481C28C" w14:textId="461A23BF" w:rsidR="00B8614F" w:rsidRPr="00B8614F" w:rsidRDefault="00B8614F" w:rsidP="00B8614F">
            <w:pPr>
              <w:ind w:left="1440" w:hanging="1440"/>
              <w:rPr>
                <w:lang w:eastAsia="x-none"/>
              </w:rPr>
            </w:pPr>
            <w:r w:rsidRPr="00B8614F">
              <w:rPr>
                <w:color w:val="70AD47" w:themeColor="accent6"/>
                <w:lang w:eastAsia="x-none"/>
              </w:rPr>
              <w:t>For FS2 the UE is not expected to be able to receive UL grants in a CSS and a USS in the same subframe and carrier</w:t>
            </w:r>
          </w:p>
        </w:tc>
      </w:tr>
    </w:tbl>
    <w:p w14:paraId="5F9609D7" w14:textId="24DF8CFB" w:rsidR="006628D9" w:rsidRDefault="006628D9" w:rsidP="006628D9">
      <w:pPr>
        <w:pStyle w:val="Heading3"/>
      </w:pPr>
      <w:r>
        <w:t>3.4.2</w:t>
      </w:r>
      <w:r>
        <w:tab/>
        <w:t>DL HARQ timing</w:t>
      </w:r>
    </w:p>
    <w:tbl>
      <w:tblPr>
        <w:tblStyle w:val="TableGrid"/>
        <w:tblW w:w="0" w:type="auto"/>
        <w:tblLook w:val="04A0" w:firstRow="1" w:lastRow="0" w:firstColumn="1" w:lastColumn="0" w:noHBand="0" w:noVBand="1"/>
      </w:tblPr>
      <w:tblGrid>
        <w:gridCol w:w="9631"/>
      </w:tblGrid>
      <w:tr w:rsidR="006628D9" w14:paraId="1894A0BC" w14:textId="77777777" w:rsidTr="006628D9">
        <w:tc>
          <w:tcPr>
            <w:tcW w:w="9781" w:type="dxa"/>
          </w:tcPr>
          <w:p w14:paraId="73FC42A9" w14:textId="3E76BA5D" w:rsidR="00573131" w:rsidRDefault="00573131" w:rsidP="006B7FE4">
            <w:pPr>
              <w:spacing w:after="0"/>
              <w:rPr>
                <w:rFonts w:eastAsia="MS Mincho"/>
                <w:iCs/>
                <w:lang w:val="en-US" w:eastAsia="ja-JP"/>
              </w:rPr>
            </w:pPr>
            <w:r w:rsidRPr="006B0A6A">
              <w:rPr>
                <w:rFonts w:eastAsia="MS Mincho"/>
                <w:iCs/>
                <w:lang w:val="en-US" w:eastAsia="ja-JP"/>
              </w:rPr>
              <w:t>For 1ms TTI in FS2 and for TDD UL/DL, the DL HARQ-ACK timing from PDSCH to HARQ-ACK for a minimum timing of n+3 is defined as follows:</w:t>
            </w:r>
          </w:p>
          <w:p w14:paraId="422D785A" w14:textId="77777777" w:rsidR="006C19E3" w:rsidRPr="006B0A6A" w:rsidRDefault="006C19E3" w:rsidP="006C19E3">
            <w:pPr>
              <w:spacing w:after="0"/>
              <w:rPr>
                <w:rFonts w:eastAsia="MS Mincho"/>
                <w:iCs/>
                <w:lang w:val="en-US" w:eastAsia="ja-JP"/>
              </w:rPr>
            </w:pPr>
          </w:p>
          <w:tbl>
            <w:tblPr>
              <w:tblW w:w="93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396"/>
              <w:gridCol w:w="360"/>
              <w:gridCol w:w="360"/>
              <w:gridCol w:w="2380"/>
              <w:gridCol w:w="1150"/>
              <w:gridCol w:w="623"/>
              <w:gridCol w:w="360"/>
              <w:gridCol w:w="360"/>
              <w:gridCol w:w="1062"/>
              <w:gridCol w:w="359"/>
              <w:gridCol w:w="981"/>
            </w:tblGrid>
            <w:tr w:rsidR="00573131" w:rsidRPr="006B0A6A" w14:paraId="31DBA43D" w14:textId="77777777" w:rsidTr="00540CAE">
              <w:trPr>
                <w:trHeight w:val="71"/>
              </w:trPr>
              <w:tc>
                <w:tcPr>
                  <w:tcW w:w="1396" w:type="dxa"/>
                  <w:vMerge w:val="restart"/>
                  <w:shd w:val="clear" w:color="auto" w:fill="auto"/>
                  <w:tcMar>
                    <w:top w:w="15" w:type="dxa"/>
                    <w:left w:w="108" w:type="dxa"/>
                    <w:bottom w:w="0" w:type="dxa"/>
                    <w:right w:w="108" w:type="dxa"/>
                  </w:tcMar>
                  <w:vAlign w:val="center"/>
                  <w:hideMark/>
                </w:tcPr>
                <w:p w14:paraId="2F963F23" w14:textId="77777777" w:rsidR="00573131" w:rsidRPr="00185100" w:rsidRDefault="00573131" w:rsidP="00573131">
                  <w:pPr>
                    <w:pStyle w:val="TAH"/>
                    <w:rPr>
                      <w:rFonts w:eastAsia="MS Mincho"/>
                      <w:sz w:val="16"/>
                      <w:lang w:val="en-US"/>
                    </w:rPr>
                  </w:pPr>
                  <w:r w:rsidRPr="00185100">
                    <w:rPr>
                      <w:rFonts w:eastAsia="MS Mincho"/>
                      <w:sz w:val="16"/>
                    </w:rPr>
                    <w:t>UL-DL</w:t>
                  </w:r>
                </w:p>
                <w:p w14:paraId="3200F15D" w14:textId="77777777" w:rsidR="00573131" w:rsidRPr="00185100" w:rsidRDefault="00573131" w:rsidP="00573131">
                  <w:pPr>
                    <w:pStyle w:val="TAH"/>
                    <w:rPr>
                      <w:rFonts w:eastAsia="MS Mincho"/>
                      <w:sz w:val="16"/>
                      <w:lang w:val="en-US"/>
                    </w:rPr>
                  </w:pPr>
                  <w:r w:rsidRPr="00185100">
                    <w:rPr>
                      <w:rFonts w:eastAsia="MS Mincho"/>
                      <w:sz w:val="16"/>
                    </w:rPr>
                    <w:t>Configuration</w:t>
                  </w:r>
                </w:p>
              </w:tc>
              <w:tc>
                <w:tcPr>
                  <w:tcW w:w="7995" w:type="dxa"/>
                  <w:gridSpan w:val="10"/>
                  <w:shd w:val="clear" w:color="auto" w:fill="auto"/>
                  <w:tcMar>
                    <w:top w:w="15" w:type="dxa"/>
                    <w:left w:w="108" w:type="dxa"/>
                    <w:bottom w:w="0" w:type="dxa"/>
                    <w:right w:w="108" w:type="dxa"/>
                  </w:tcMar>
                  <w:hideMark/>
                </w:tcPr>
                <w:p w14:paraId="693859D8" w14:textId="77777777" w:rsidR="00573131" w:rsidRPr="00185100" w:rsidRDefault="00573131" w:rsidP="00573131">
                  <w:pPr>
                    <w:pStyle w:val="TAH"/>
                    <w:rPr>
                      <w:rFonts w:eastAsia="MS Mincho"/>
                      <w:sz w:val="16"/>
                      <w:lang w:val="en-US"/>
                    </w:rPr>
                  </w:pPr>
                  <w:r w:rsidRPr="00185100">
                    <w:rPr>
                      <w:rFonts w:eastAsia="MS Mincho"/>
                      <w:sz w:val="16"/>
                    </w:rPr>
                    <w:t>Subframe n</w:t>
                  </w:r>
                </w:p>
              </w:tc>
            </w:tr>
            <w:tr w:rsidR="00573131" w:rsidRPr="006B0A6A" w14:paraId="2EDF40CC" w14:textId="77777777" w:rsidTr="00540CAE">
              <w:trPr>
                <w:trHeight w:val="133"/>
              </w:trPr>
              <w:tc>
                <w:tcPr>
                  <w:tcW w:w="1396" w:type="dxa"/>
                  <w:vMerge/>
                  <w:vAlign w:val="center"/>
                  <w:hideMark/>
                </w:tcPr>
                <w:p w14:paraId="523879CC" w14:textId="77777777" w:rsidR="00573131" w:rsidRPr="00185100" w:rsidRDefault="00573131" w:rsidP="00573131">
                  <w:pPr>
                    <w:pStyle w:val="TAH"/>
                    <w:rPr>
                      <w:rFonts w:eastAsia="MS Mincho"/>
                      <w:sz w:val="16"/>
                      <w:lang w:val="en-US"/>
                    </w:rPr>
                  </w:pPr>
                </w:p>
              </w:tc>
              <w:tc>
                <w:tcPr>
                  <w:tcW w:w="360" w:type="dxa"/>
                  <w:shd w:val="clear" w:color="auto" w:fill="auto"/>
                  <w:tcMar>
                    <w:top w:w="15" w:type="dxa"/>
                    <w:left w:w="108" w:type="dxa"/>
                    <w:bottom w:w="0" w:type="dxa"/>
                    <w:right w:w="108" w:type="dxa"/>
                  </w:tcMar>
                  <w:vAlign w:val="center"/>
                  <w:hideMark/>
                </w:tcPr>
                <w:p w14:paraId="5BA56571" w14:textId="77777777" w:rsidR="00573131" w:rsidRPr="00185100" w:rsidRDefault="00573131" w:rsidP="00573131">
                  <w:pPr>
                    <w:pStyle w:val="TAH"/>
                    <w:rPr>
                      <w:rFonts w:eastAsia="MS Mincho"/>
                      <w:sz w:val="16"/>
                      <w:lang w:val="en-US"/>
                    </w:rPr>
                  </w:pPr>
                  <w:r w:rsidRPr="00185100">
                    <w:rPr>
                      <w:rFonts w:eastAsia="MS Mincho"/>
                      <w:sz w:val="16"/>
                    </w:rPr>
                    <w:t>0</w:t>
                  </w:r>
                </w:p>
              </w:tc>
              <w:tc>
                <w:tcPr>
                  <w:tcW w:w="360" w:type="dxa"/>
                  <w:shd w:val="clear" w:color="auto" w:fill="auto"/>
                  <w:tcMar>
                    <w:top w:w="15" w:type="dxa"/>
                    <w:left w:w="108" w:type="dxa"/>
                    <w:bottom w:w="0" w:type="dxa"/>
                    <w:right w:w="108" w:type="dxa"/>
                  </w:tcMar>
                  <w:vAlign w:val="center"/>
                  <w:hideMark/>
                </w:tcPr>
                <w:p w14:paraId="73319430" w14:textId="77777777" w:rsidR="00573131" w:rsidRPr="00185100" w:rsidRDefault="00573131" w:rsidP="00573131">
                  <w:pPr>
                    <w:pStyle w:val="TAH"/>
                    <w:rPr>
                      <w:rFonts w:eastAsia="MS Mincho"/>
                      <w:sz w:val="16"/>
                      <w:lang w:val="en-US"/>
                    </w:rPr>
                  </w:pPr>
                  <w:r w:rsidRPr="00185100">
                    <w:rPr>
                      <w:rFonts w:eastAsia="MS Mincho"/>
                      <w:sz w:val="16"/>
                    </w:rPr>
                    <w:t>1</w:t>
                  </w:r>
                </w:p>
              </w:tc>
              <w:tc>
                <w:tcPr>
                  <w:tcW w:w="2380" w:type="dxa"/>
                  <w:shd w:val="clear" w:color="auto" w:fill="auto"/>
                  <w:tcMar>
                    <w:top w:w="15" w:type="dxa"/>
                    <w:left w:w="108" w:type="dxa"/>
                    <w:bottom w:w="0" w:type="dxa"/>
                    <w:right w:w="108" w:type="dxa"/>
                  </w:tcMar>
                  <w:vAlign w:val="center"/>
                  <w:hideMark/>
                </w:tcPr>
                <w:p w14:paraId="500EE41B" w14:textId="77777777" w:rsidR="00573131" w:rsidRPr="00185100" w:rsidRDefault="00573131" w:rsidP="00573131">
                  <w:pPr>
                    <w:pStyle w:val="TAH"/>
                    <w:rPr>
                      <w:rFonts w:eastAsia="MS Mincho"/>
                      <w:sz w:val="16"/>
                      <w:lang w:val="en-US"/>
                    </w:rPr>
                  </w:pPr>
                  <w:r w:rsidRPr="00185100">
                    <w:rPr>
                      <w:rFonts w:eastAsia="MS Mincho"/>
                      <w:sz w:val="16"/>
                    </w:rPr>
                    <w:t>2</w:t>
                  </w:r>
                </w:p>
              </w:tc>
              <w:tc>
                <w:tcPr>
                  <w:tcW w:w="1150" w:type="dxa"/>
                  <w:shd w:val="clear" w:color="auto" w:fill="auto"/>
                  <w:tcMar>
                    <w:top w:w="15" w:type="dxa"/>
                    <w:left w:w="108" w:type="dxa"/>
                    <w:bottom w:w="0" w:type="dxa"/>
                    <w:right w:w="108" w:type="dxa"/>
                  </w:tcMar>
                  <w:vAlign w:val="center"/>
                  <w:hideMark/>
                </w:tcPr>
                <w:p w14:paraId="6651C496" w14:textId="77777777" w:rsidR="00573131" w:rsidRPr="00185100" w:rsidRDefault="00573131" w:rsidP="00573131">
                  <w:pPr>
                    <w:pStyle w:val="TAH"/>
                    <w:rPr>
                      <w:rFonts w:eastAsia="MS Mincho"/>
                      <w:sz w:val="16"/>
                      <w:lang w:val="en-US"/>
                    </w:rPr>
                  </w:pPr>
                  <w:r w:rsidRPr="00185100">
                    <w:rPr>
                      <w:rFonts w:eastAsia="MS Mincho"/>
                      <w:sz w:val="16"/>
                    </w:rPr>
                    <w:t>3</w:t>
                  </w:r>
                </w:p>
              </w:tc>
              <w:tc>
                <w:tcPr>
                  <w:tcW w:w="623" w:type="dxa"/>
                  <w:shd w:val="clear" w:color="auto" w:fill="auto"/>
                  <w:tcMar>
                    <w:top w:w="15" w:type="dxa"/>
                    <w:left w:w="108" w:type="dxa"/>
                    <w:bottom w:w="0" w:type="dxa"/>
                    <w:right w:w="108" w:type="dxa"/>
                  </w:tcMar>
                  <w:vAlign w:val="center"/>
                  <w:hideMark/>
                </w:tcPr>
                <w:p w14:paraId="69EF9418" w14:textId="77777777" w:rsidR="00573131" w:rsidRPr="00185100" w:rsidRDefault="00573131" w:rsidP="00573131">
                  <w:pPr>
                    <w:pStyle w:val="TAH"/>
                    <w:rPr>
                      <w:rFonts w:eastAsia="MS Mincho"/>
                      <w:sz w:val="16"/>
                      <w:lang w:val="en-US"/>
                    </w:rPr>
                  </w:pPr>
                  <w:r w:rsidRPr="00185100">
                    <w:rPr>
                      <w:rFonts w:eastAsia="MS Mincho"/>
                      <w:sz w:val="16"/>
                    </w:rPr>
                    <w:t>4</w:t>
                  </w:r>
                </w:p>
              </w:tc>
              <w:tc>
                <w:tcPr>
                  <w:tcW w:w="360" w:type="dxa"/>
                  <w:shd w:val="clear" w:color="auto" w:fill="auto"/>
                  <w:tcMar>
                    <w:top w:w="15" w:type="dxa"/>
                    <w:left w:w="108" w:type="dxa"/>
                    <w:bottom w:w="0" w:type="dxa"/>
                    <w:right w:w="108" w:type="dxa"/>
                  </w:tcMar>
                  <w:vAlign w:val="center"/>
                  <w:hideMark/>
                </w:tcPr>
                <w:p w14:paraId="27114240" w14:textId="77777777" w:rsidR="00573131" w:rsidRPr="00185100" w:rsidRDefault="00573131" w:rsidP="00573131">
                  <w:pPr>
                    <w:pStyle w:val="TAH"/>
                    <w:rPr>
                      <w:rFonts w:eastAsia="MS Mincho"/>
                      <w:sz w:val="16"/>
                      <w:lang w:val="en-US"/>
                    </w:rPr>
                  </w:pPr>
                  <w:r w:rsidRPr="00185100">
                    <w:rPr>
                      <w:rFonts w:eastAsia="MS Mincho"/>
                      <w:sz w:val="16"/>
                    </w:rPr>
                    <w:t>5</w:t>
                  </w:r>
                </w:p>
              </w:tc>
              <w:tc>
                <w:tcPr>
                  <w:tcW w:w="360" w:type="dxa"/>
                  <w:shd w:val="clear" w:color="auto" w:fill="auto"/>
                  <w:tcMar>
                    <w:top w:w="15" w:type="dxa"/>
                    <w:left w:w="108" w:type="dxa"/>
                    <w:bottom w:w="0" w:type="dxa"/>
                    <w:right w:w="108" w:type="dxa"/>
                  </w:tcMar>
                  <w:vAlign w:val="center"/>
                  <w:hideMark/>
                </w:tcPr>
                <w:p w14:paraId="5C274972" w14:textId="77777777" w:rsidR="00573131" w:rsidRPr="00185100" w:rsidRDefault="00573131" w:rsidP="00573131">
                  <w:pPr>
                    <w:pStyle w:val="TAH"/>
                    <w:rPr>
                      <w:rFonts w:eastAsia="MS Mincho"/>
                      <w:sz w:val="16"/>
                      <w:lang w:val="en-US"/>
                    </w:rPr>
                  </w:pPr>
                  <w:r w:rsidRPr="00185100">
                    <w:rPr>
                      <w:rFonts w:eastAsia="MS Mincho"/>
                      <w:sz w:val="16"/>
                    </w:rPr>
                    <w:t>6</w:t>
                  </w:r>
                </w:p>
              </w:tc>
              <w:tc>
                <w:tcPr>
                  <w:tcW w:w="1062" w:type="dxa"/>
                  <w:shd w:val="clear" w:color="auto" w:fill="auto"/>
                  <w:tcMar>
                    <w:top w:w="15" w:type="dxa"/>
                    <w:left w:w="108" w:type="dxa"/>
                    <w:bottom w:w="0" w:type="dxa"/>
                    <w:right w:w="108" w:type="dxa"/>
                  </w:tcMar>
                  <w:vAlign w:val="center"/>
                  <w:hideMark/>
                </w:tcPr>
                <w:p w14:paraId="6A397D18" w14:textId="77777777" w:rsidR="00573131" w:rsidRPr="00185100" w:rsidRDefault="00573131" w:rsidP="00573131">
                  <w:pPr>
                    <w:pStyle w:val="TAH"/>
                    <w:rPr>
                      <w:rFonts w:eastAsia="MS Mincho"/>
                      <w:sz w:val="16"/>
                      <w:lang w:val="en-US"/>
                    </w:rPr>
                  </w:pPr>
                  <w:r w:rsidRPr="00185100">
                    <w:rPr>
                      <w:rFonts w:eastAsia="MS Mincho"/>
                      <w:sz w:val="16"/>
                    </w:rPr>
                    <w:t>7</w:t>
                  </w:r>
                </w:p>
              </w:tc>
              <w:tc>
                <w:tcPr>
                  <w:tcW w:w="359" w:type="dxa"/>
                  <w:shd w:val="clear" w:color="auto" w:fill="auto"/>
                  <w:tcMar>
                    <w:top w:w="15" w:type="dxa"/>
                    <w:left w:w="108" w:type="dxa"/>
                    <w:bottom w:w="0" w:type="dxa"/>
                    <w:right w:w="108" w:type="dxa"/>
                  </w:tcMar>
                  <w:vAlign w:val="center"/>
                  <w:hideMark/>
                </w:tcPr>
                <w:p w14:paraId="3A80E406" w14:textId="77777777" w:rsidR="00573131" w:rsidRPr="00185100" w:rsidRDefault="00573131" w:rsidP="00573131">
                  <w:pPr>
                    <w:pStyle w:val="TAH"/>
                    <w:rPr>
                      <w:rFonts w:eastAsia="MS Mincho"/>
                      <w:sz w:val="16"/>
                      <w:lang w:val="en-US"/>
                    </w:rPr>
                  </w:pPr>
                  <w:r w:rsidRPr="00185100">
                    <w:rPr>
                      <w:rFonts w:eastAsia="MS Mincho"/>
                      <w:sz w:val="16"/>
                    </w:rPr>
                    <w:t>8</w:t>
                  </w:r>
                </w:p>
              </w:tc>
              <w:tc>
                <w:tcPr>
                  <w:tcW w:w="981" w:type="dxa"/>
                  <w:shd w:val="clear" w:color="auto" w:fill="auto"/>
                  <w:tcMar>
                    <w:top w:w="15" w:type="dxa"/>
                    <w:left w:w="108" w:type="dxa"/>
                    <w:bottom w:w="0" w:type="dxa"/>
                    <w:right w:w="108" w:type="dxa"/>
                  </w:tcMar>
                  <w:vAlign w:val="center"/>
                  <w:hideMark/>
                </w:tcPr>
                <w:p w14:paraId="7DB8A001" w14:textId="77777777" w:rsidR="00573131" w:rsidRPr="00185100" w:rsidRDefault="00573131" w:rsidP="00573131">
                  <w:pPr>
                    <w:pStyle w:val="TAH"/>
                    <w:rPr>
                      <w:rFonts w:eastAsia="MS Mincho"/>
                      <w:sz w:val="16"/>
                      <w:lang w:val="en-US"/>
                    </w:rPr>
                  </w:pPr>
                  <w:r w:rsidRPr="00185100">
                    <w:rPr>
                      <w:rFonts w:eastAsia="MS Mincho"/>
                      <w:sz w:val="16"/>
                    </w:rPr>
                    <w:t>9</w:t>
                  </w:r>
                </w:p>
              </w:tc>
            </w:tr>
            <w:tr w:rsidR="00573131" w:rsidRPr="006B0A6A" w14:paraId="7EDAD319" w14:textId="77777777" w:rsidTr="00540CAE">
              <w:trPr>
                <w:trHeight w:val="21"/>
              </w:trPr>
              <w:tc>
                <w:tcPr>
                  <w:tcW w:w="1396" w:type="dxa"/>
                  <w:shd w:val="clear" w:color="auto" w:fill="auto"/>
                  <w:tcMar>
                    <w:top w:w="15" w:type="dxa"/>
                    <w:left w:w="108" w:type="dxa"/>
                    <w:bottom w:w="0" w:type="dxa"/>
                    <w:right w:w="108" w:type="dxa"/>
                  </w:tcMar>
                  <w:vAlign w:val="center"/>
                  <w:hideMark/>
                </w:tcPr>
                <w:p w14:paraId="45C5A475" w14:textId="77777777" w:rsidR="00573131" w:rsidRPr="00185100" w:rsidRDefault="00573131" w:rsidP="00573131">
                  <w:pPr>
                    <w:pStyle w:val="TAC"/>
                    <w:rPr>
                      <w:sz w:val="16"/>
                      <w:lang w:val="en-US"/>
                    </w:rPr>
                  </w:pPr>
                  <w:r w:rsidRPr="00185100">
                    <w:rPr>
                      <w:sz w:val="16"/>
                    </w:rPr>
                    <w:t>0</w:t>
                  </w:r>
                </w:p>
              </w:tc>
              <w:tc>
                <w:tcPr>
                  <w:tcW w:w="360" w:type="dxa"/>
                  <w:shd w:val="clear" w:color="auto" w:fill="auto"/>
                  <w:tcMar>
                    <w:top w:w="15" w:type="dxa"/>
                    <w:left w:w="108" w:type="dxa"/>
                    <w:bottom w:w="0" w:type="dxa"/>
                    <w:right w:w="108" w:type="dxa"/>
                  </w:tcMar>
                  <w:vAlign w:val="center"/>
                  <w:hideMark/>
                </w:tcPr>
                <w:p w14:paraId="4A42E7E2" w14:textId="77777777" w:rsidR="00573131" w:rsidRPr="00185100" w:rsidRDefault="00573131" w:rsidP="00573131">
                  <w:pPr>
                    <w:pStyle w:val="TAC"/>
                    <w:rPr>
                      <w:sz w:val="16"/>
                      <w:lang w:val="en-US"/>
                    </w:rPr>
                  </w:pPr>
                  <w:r w:rsidRPr="00185100">
                    <w:rPr>
                      <w:sz w:val="16"/>
                    </w:rPr>
                    <w:t>-</w:t>
                  </w:r>
                </w:p>
              </w:tc>
              <w:tc>
                <w:tcPr>
                  <w:tcW w:w="360" w:type="dxa"/>
                  <w:shd w:val="clear" w:color="auto" w:fill="auto"/>
                  <w:tcMar>
                    <w:top w:w="15" w:type="dxa"/>
                    <w:left w:w="108" w:type="dxa"/>
                    <w:bottom w:w="0" w:type="dxa"/>
                    <w:right w:w="108" w:type="dxa"/>
                  </w:tcMar>
                  <w:vAlign w:val="center"/>
                  <w:hideMark/>
                </w:tcPr>
                <w:p w14:paraId="03C6989B" w14:textId="77777777" w:rsidR="00573131" w:rsidRPr="00185100" w:rsidRDefault="00573131" w:rsidP="00573131">
                  <w:pPr>
                    <w:pStyle w:val="TAC"/>
                    <w:rPr>
                      <w:sz w:val="16"/>
                      <w:lang w:val="en-US"/>
                    </w:rPr>
                  </w:pPr>
                  <w:r w:rsidRPr="00185100">
                    <w:rPr>
                      <w:sz w:val="16"/>
                    </w:rPr>
                    <w:t>-</w:t>
                  </w:r>
                </w:p>
              </w:tc>
              <w:tc>
                <w:tcPr>
                  <w:tcW w:w="2380" w:type="dxa"/>
                  <w:shd w:val="clear" w:color="auto" w:fill="auto"/>
                  <w:tcMar>
                    <w:top w:w="15" w:type="dxa"/>
                    <w:left w:w="108" w:type="dxa"/>
                    <w:bottom w:w="0" w:type="dxa"/>
                    <w:right w:w="108" w:type="dxa"/>
                  </w:tcMar>
                  <w:vAlign w:val="center"/>
                  <w:hideMark/>
                </w:tcPr>
                <w:p w14:paraId="74D91B11" w14:textId="77777777" w:rsidR="00573131" w:rsidRPr="00185100" w:rsidRDefault="00573131" w:rsidP="00573131">
                  <w:pPr>
                    <w:pStyle w:val="TAC"/>
                    <w:rPr>
                      <w:sz w:val="16"/>
                      <w:lang w:val="en-US"/>
                    </w:rPr>
                  </w:pPr>
                  <w:r w:rsidRPr="00185100">
                    <w:rPr>
                      <w:sz w:val="16"/>
                    </w:rPr>
                    <w:t>-</w:t>
                  </w:r>
                </w:p>
              </w:tc>
              <w:tc>
                <w:tcPr>
                  <w:tcW w:w="1150" w:type="dxa"/>
                  <w:shd w:val="clear" w:color="auto" w:fill="auto"/>
                  <w:tcMar>
                    <w:top w:w="15" w:type="dxa"/>
                    <w:left w:w="108" w:type="dxa"/>
                    <w:bottom w:w="0" w:type="dxa"/>
                    <w:right w:w="108" w:type="dxa"/>
                  </w:tcMar>
                  <w:vAlign w:val="center"/>
                  <w:hideMark/>
                </w:tcPr>
                <w:p w14:paraId="47F0542F" w14:textId="77777777" w:rsidR="00573131" w:rsidRPr="00185100" w:rsidRDefault="00573131" w:rsidP="00573131">
                  <w:pPr>
                    <w:pStyle w:val="TAC"/>
                    <w:rPr>
                      <w:sz w:val="16"/>
                      <w:lang w:val="en-US"/>
                    </w:rPr>
                  </w:pPr>
                  <w:r w:rsidRPr="00185100">
                    <w:rPr>
                      <w:sz w:val="16"/>
                    </w:rPr>
                    <w:t>3</w:t>
                  </w:r>
                </w:p>
              </w:tc>
              <w:tc>
                <w:tcPr>
                  <w:tcW w:w="623" w:type="dxa"/>
                  <w:shd w:val="clear" w:color="auto" w:fill="auto"/>
                  <w:tcMar>
                    <w:top w:w="15" w:type="dxa"/>
                    <w:left w:w="108" w:type="dxa"/>
                    <w:bottom w:w="0" w:type="dxa"/>
                    <w:right w:w="108" w:type="dxa"/>
                  </w:tcMar>
                  <w:vAlign w:val="center"/>
                  <w:hideMark/>
                </w:tcPr>
                <w:p w14:paraId="69DA7666" w14:textId="77777777" w:rsidR="00573131" w:rsidRPr="00185100" w:rsidRDefault="00573131" w:rsidP="00573131">
                  <w:pPr>
                    <w:pStyle w:val="TAC"/>
                    <w:rPr>
                      <w:sz w:val="16"/>
                      <w:lang w:val="en-US"/>
                    </w:rPr>
                  </w:pPr>
                  <w:r w:rsidRPr="00185100">
                    <w:rPr>
                      <w:sz w:val="16"/>
                    </w:rPr>
                    <w:t>3</w:t>
                  </w:r>
                </w:p>
              </w:tc>
              <w:tc>
                <w:tcPr>
                  <w:tcW w:w="360" w:type="dxa"/>
                  <w:shd w:val="clear" w:color="auto" w:fill="auto"/>
                  <w:tcMar>
                    <w:top w:w="15" w:type="dxa"/>
                    <w:left w:w="108" w:type="dxa"/>
                    <w:bottom w:w="0" w:type="dxa"/>
                    <w:right w:w="108" w:type="dxa"/>
                  </w:tcMar>
                  <w:vAlign w:val="center"/>
                  <w:hideMark/>
                </w:tcPr>
                <w:p w14:paraId="7CFD1366" w14:textId="77777777" w:rsidR="00573131" w:rsidRPr="00185100" w:rsidRDefault="00573131" w:rsidP="00573131">
                  <w:pPr>
                    <w:pStyle w:val="TAC"/>
                    <w:rPr>
                      <w:sz w:val="16"/>
                      <w:lang w:val="en-US"/>
                    </w:rPr>
                  </w:pPr>
                  <w:r w:rsidRPr="00185100">
                    <w:rPr>
                      <w:sz w:val="16"/>
                    </w:rPr>
                    <w:t>-</w:t>
                  </w:r>
                </w:p>
              </w:tc>
              <w:tc>
                <w:tcPr>
                  <w:tcW w:w="360" w:type="dxa"/>
                  <w:shd w:val="clear" w:color="auto" w:fill="auto"/>
                  <w:tcMar>
                    <w:top w:w="15" w:type="dxa"/>
                    <w:left w:w="108" w:type="dxa"/>
                    <w:bottom w:w="0" w:type="dxa"/>
                    <w:right w:w="108" w:type="dxa"/>
                  </w:tcMar>
                  <w:vAlign w:val="center"/>
                  <w:hideMark/>
                </w:tcPr>
                <w:p w14:paraId="13DE22EC" w14:textId="77777777" w:rsidR="00573131" w:rsidRPr="00185100" w:rsidRDefault="00573131" w:rsidP="00573131">
                  <w:pPr>
                    <w:pStyle w:val="TAC"/>
                    <w:rPr>
                      <w:sz w:val="16"/>
                      <w:lang w:val="en-US"/>
                    </w:rPr>
                  </w:pPr>
                  <w:r w:rsidRPr="00185100">
                    <w:rPr>
                      <w:sz w:val="16"/>
                    </w:rPr>
                    <w:t>-</w:t>
                  </w:r>
                </w:p>
              </w:tc>
              <w:tc>
                <w:tcPr>
                  <w:tcW w:w="1062" w:type="dxa"/>
                  <w:shd w:val="clear" w:color="auto" w:fill="auto"/>
                  <w:tcMar>
                    <w:top w:w="15" w:type="dxa"/>
                    <w:left w:w="108" w:type="dxa"/>
                    <w:bottom w:w="0" w:type="dxa"/>
                    <w:right w:w="108" w:type="dxa"/>
                  </w:tcMar>
                  <w:vAlign w:val="center"/>
                  <w:hideMark/>
                </w:tcPr>
                <w:p w14:paraId="4BEE7CBE" w14:textId="77777777" w:rsidR="00573131" w:rsidRPr="00185100" w:rsidRDefault="00573131" w:rsidP="00573131">
                  <w:pPr>
                    <w:pStyle w:val="TAC"/>
                    <w:rPr>
                      <w:sz w:val="16"/>
                      <w:lang w:val="en-US"/>
                    </w:rPr>
                  </w:pPr>
                  <w:r w:rsidRPr="00185100">
                    <w:rPr>
                      <w:sz w:val="16"/>
                    </w:rPr>
                    <w:t>-</w:t>
                  </w:r>
                </w:p>
              </w:tc>
              <w:tc>
                <w:tcPr>
                  <w:tcW w:w="359" w:type="dxa"/>
                  <w:shd w:val="clear" w:color="auto" w:fill="auto"/>
                  <w:tcMar>
                    <w:top w:w="15" w:type="dxa"/>
                    <w:left w:w="108" w:type="dxa"/>
                    <w:bottom w:w="0" w:type="dxa"/>
                    <w:right w:w="108" w:type="dxa"/>
                  </w:tcMar>
                  <w:vAlign w:val="center"/>
                  <w:hideMark/>
                </w:tcPr>
                <w:p w14:paraId="17346A08" w14:textId="77777777" w:rsidR="00573131" w:rsidRPr="00185100" w:rsidRDefault="00573131" w:rsidP="00573131">
                  <w:pPr>
                    <w:pStyle w:val="TAC"/>
                    <w:rPr>
                      <w:sz w:val="16"/>
                      <w:lang w:val="en-US"/>
                    </w:rPr>
                  </w:pPr>
                  <w:r w:rsidRPr="00185100">
                    <w:rPr>
                      <w:sz w:val="16"/>
                    </w:rPr>
                    <w:t>3</w:t>
                  </w:r>
                </w:p>
              </w:tc>
              <w:tc>
                <w:tcPr>
                  <w:tcW w:w="981" w:type="dxa"/>
                  <w:shd w:val="clear" w:color="auto" w:fill="auto"/>
                  <w:tcMar>
                    <w:top w:w="15" w:type="dxa"/>
                    <w:left w:w="108" w:type="dxa"/>
                    <w:bottom w:w="0" w:type="dxa"/>
                    <w:right w:w="108" w:type="dxa"/>
                  </w:tcMar>
                  <w:vAlign w:val="center"/>
                  <w:hideMark/>
                </w:tcPr>
                <w:p w14:paraId="50D462B0" w14:textId="77777777" w:rsidR="00573131" w:rsidRPr="00185100" w:rsidRDefault="00573131" w:rsidP="00573131">
                  <w:pPr>
                    <w:pStyle w:val="TAC"/>
                    <w:rPr>
                      <w:sz w:val="16"/>
                      <w:lang w:val="en-US"/>
                    </w:rPr>
                  </w:pPr>
                  <w:r w:rsidRPr="00185100">
                    <w:rPr>
                      <w:sz w:val="16"/>
                    </w:rPr>
                    <w:t>3</w:t>
                  </w:r>
                </w:p>
              </w:tc>
            </w:tr>
            <w:tr w:rsidR="00573131" w:rsidRPr="006B0A6A" w14:paraId="0276BB70" w14:textId="77777777" w:rsidTr="00540CAE">
              <w:trPr>
                <w:trHeight w:val="19"/>
              </w:trPr>
              <w:tc>
                <w:tcPr>
                  <w:tcW w:w="1396" w:type="dxa"/>
                  <w:shd w:val="clear" w:color="auto" w:fill="auto"/>
                  <w:tcMar>
                    <w:top w:w="15" w:type="dxa"/>
                    <w:left w:w="108" w:type="dxa"/>
                    <w:bottom w:w="0" w:type="dxa"/>
                    <w:right w:w="108" w:type="dxa"/>
                  </w:tcMar>
                  <w:vAlign w:val="center"/>
                  <w:hideMark/>
                </w:tcPr>
                <w:p w14:paraId="2BE16C21" w14:textId="77777777" w:rsidR="00573131" w:rsidRPr="00A20FAB" w:rsidRDefault="00573131" w:rsidP="00573131">
                  <w:pPr>
                    <w:pStyle w:val="TAC"/>
                    <w:rPr>
                      <w:rFonts w:cs="Arial"/>
                      <w:sz w:val="16"/>
                      <w:szCs w:val="16"/>
                      <w:lang w:val="en-US"/>
                    </w:rPr>
                  </w:pPr>
                  <w:r w:rsidRPr="00A20FAB">
                    <w:rPr>
                      <w:rFonts w:cs="Arial"/>
                      <w:sz w:val="16"/>
                      <w:szCs w:val="16"/>
                    </w:rPr>
                    <w:t>1</w:t>
                  </w:r>
                </w:p>
              </w:tc>
              <w:tc>
                <w:tcPr>
                  <w:tcW w:w="360" w:type="dxa"/>
                  <w:shd w:val="clear" w:color="auto" w:fill="auto"/>
                  <w:tcMar>
                    <w:top w:w="15" w:type="dxa"/>
                    <w:left w:w="108" w:type="dxa"/>
                    <w:bottom w:w="0" w:type="dxa"/>
                    <w:right w:w="108" w:type="dxa"/>
                  </w:tcMar>
                  <w:vAlign w:val="center"/>
                  <w:hideMark/>
                </w:tcPr>
                <w:p w14:paraId="01FE062F"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093FE489"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2380" w:type="dxa"/>
                  <w:shd w:val="clear" w:color="auto" w:fill="auto"/>
                  <w:tcMar>
                    <w:top w:w="15" w:type="dxa"/>
                    <w:left w:w="108" w:type="dxa"/>
                    <w:bottom w:w="0" w:type="dxa"/>
                    <w:right w:w="108" w:type="dxa"/>
                  </w:tcMar>
                  <w:vAlign w:val="center"/>
                  <w:hideMark/>
                </w:tcPr>
                <w:p w14:paraId="732F1CBB" w14:textId="77777777" w:rsidR="00573131" w:rsidRPr="00A20FAB" w:rsidRDefault="00573131" w:rsidP="00573131">
                  <w:pPr>
                    <w:pStyle w:val="TAC"/>
                    <w:rPr>
                      <w:rFonts w:cs="Arial"/>
                      <w:sz w:val="16"/>
                      <w:szCs w:val="16"/>
                      <w:lang w:val="en-US"/>
                    </w:rPr>
                  </w:pPr>
                  <w:r w:rsidRPr="00A20FAB">
                    <w:rPr>
                      <w:rFonts w:cs="Arial"/>
                      <w:sz w:val="16"/>
                      <w:szCs w:val="16"/>
                    </w:rPr>
                    <w:t>6, 3</w:t>
                  </w:r>
                </w:p>
              </w:tc>
              <w:tc>
                <w:tcPr>
                  <w:tcW w:w="1150" w:type="dxa"/>
                  <w:shd w:val="clear" w:color="auto" w:fill="auto"/>
                  <w:tcMar>
                    <w:top w:w="15" w:type="dxa"/>
                    <w:left w:w="108" w:type="dxa"/>
                    <w:bottom w:w="0" w:type="dxa"/>
                    <w:right w:w="108" w:type="dxa"/>
                  </w:tcMar>
                  <w:vAlign w:val="center"/>
                  <w:hideMark/>
                </w:tcPr>
                <w:p w14:paraId="716E3545" w14:textId="77777777" w:rsidR="00573131" w:rsidRPr="00A20FAB" w:rsidRDefault="00573131" w:rsidP="00573131">
                  <w:pPr>
                    <w:pStyle w:val="TAC"/>
                    <w:rPr>
                      <w:rFonts w:cs="Arial"/>
                      <w:sz w:val="16"/>
                      <w:szCs w:val="16"/>
                      <w:lang w:val="en-US"/>
                    </w:rPr>
                  </w:pPr>
                  <w:r w:rsidRPr="00A20FAB">
                    <w:rPr>
                      <w:rFonts w:cs="Arial"/>
                      <w:sz w:val="16"/>
                      <w:szCs w:val="16"/>
                    </w:rPr>
                    <w:t>3</w:t>
                  </w:r>
                </w:p>
              </w:tc>
              <w:tc>
                <w:tcPr>
                  <w:tcW w:w="623" w:type="dxa"/>
                  <w:shd w:val="clear" w:color="auto" w:fill="auto"/>
                  <w:tcMar>
                    <w:top w:w="15" w:type="dxa"/>
                    <w:left w:w="108" w:type="dxa"/>
                    <w:bottom w:w="0" w:type="dxa"/>
                    <w:right w:w="108" w:type="dxa"/>
                  </w:tcMar>
                  <w:vAlign w:val="center"/>
                  <w:hideMark/>
                </w:tcPr>
                <w:p w14:paraId="2BFE9905"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61411F85"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1A630ED4"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1062" w:type="dxa"/>
                  <w:shd w:val="clear" w:color="auto" w:fill="auto"/>
                  <w:tcMar>
                    <w:top w:w="15" w:type="dxa"/>
                    <w:left w:w="108" w:type="dxa"/>
                    <w:bottom w:w="0" w:type="dxa"/>
                    <w:right w:w="108" w:type="dxa"/>
                  </w:tcMar>
                  <w:vAlign w:val="center"/>
                  <w:hideMark/>
                </w:tcPr>
                <w:p w14:paraId="653CA8DD" w14:textId="77777777" w:rsidR="00573131" w:rsidRPr="00A20FAB" w:rsidRDefault="00573131" w:rsidP="00573131">
                  <w:pPr>
                    <w:pStyle w:val="TAC"/>
                    <w:rPr>
                      <w:rFonts w:cs="Arial"/>
                      <w:sz w:val="16"/>
                      <w:szCs w:val="16"/>
                      <w:lang w:val="en-US"/>
                    </w:rPr>
                  </w:pPr>
                  <w:r w:rsidRPr="00A20FAB">
                    <w:rPr>
                      <w:rFonts w:cs="Arial"/>
                      <w:sz w:val="16"/>
                      <w:szCs w:val="16"/>
                    </w:rPr>
                    <w:t>6, 3</w:t>
                  </w:r>
                </w:p>
              </w:tc>
              <w:tc>
                <w:tcPr>
                  <w:tcW w:w="359" w:type="dxa"/>
                  <w:shd w:val="clear" w:color="auto" w:fill="auto"/>
                  <w:tcMar>
                    <w:top w:w="15" w:type="dxa"/>
                    <w:left w:w="108" w:type="dxa"/>
                    <w:bottom w:w="0" w:type="dxa"/>
                    <w:right w:w="108" w:type="dxa"/>
                  </w:tcMar>
                  <w:vAlign w:val="center"/>
                  <w:hideMark/>
                </w:tcPr>
                <w:p w14:paraId="63271BEC" w14:textId="77777777" w:rsidR="00573131" w:rsidRPr="00A20FAB" w:rsidRDefault="00573131" w:rsidP="00573131">
                  <w:pPr>
                    <w:pStyle w:val="TAC"/>
                    <w:rPr>
                      <w:rFonts w:cs="Arial"/>
                      <w:sz w:val="16"/>
                      <w:szCs w:val="16"/>
                      <w:lang w:val="en-US"/>
                    </w:rPr>
                  </w:pPr>
                  <w:r w:rsidRPr="00A20FAB">
                    <w:rPr>
                      <w:rFonts w:cs="Arial"/>
                      <w:sz w:val="16"/>
                      <w:szCs w:val="16"/>
                    </w:rPr>
                    <w:t>3</w:t>
                  </w:r>
                </w:p>
              </w:tc>
              <w:tc>
                <w:tcPr>
                  <w:tcW w:w="981" w:type="dxa"/>
                  <w:shd w:val="clear" w:color="auto" w:fill="auto"/>
                  <w:tcMar>
                    <w:top w:w="15" w:type="dxa"/>
                    <w:left w:w="108" w:type="dxa"/>
                    <w:bottom w:w="0" w:type="dxa"/>
                    <w:right w:w="108" w:type="dxa"/>
                  </w:tcMar>
                  <w:vAlign w:val="center"/>
                  <w:hideMark/>
                </w:tcPr>
                <w:p w14:paraId="6E670D50" w14:textId="77777777" w:rsidR="00573131" w:rsidRPr="00A20FAB" w:rsidRDefault="00573131" w:rsidP="00573131">
                  <w:pPr>
                    <w:pStyle w:val="TAC"/>
                    <w:rPr>
                      <w:rFonts w:cs="Arial"/>
                      <w:sz w:val="16"/>
                      <w:szCs w:val="16"/>
                      <w:lang w:val="en-US"/>
                    </w:rPr>
                  </w:pPr>
                  <w:r w:rsidRPr="00A20FAB">
                    <w:rPr>
                      <w:rFonts w:cs="Arial"/>
                      <w:sz w:val="16"/>
                      <w:szCs w:val="16"/>
                    </w:rPr>
                    <w:t>-</w:t>
                  </w:r>
                </w:p>
              </w:tc>
            </w:tr>
            <w:tr w:rsidR="00573131" w:rsidRPr="006B0A6A" w14:paraId="27D0897C" w14:textId="77777777" w:rsidTr="00540CAE">
              <w:trPr>
                <w:trHeight w:val="19"/>
              </w:trPr>
              <w:tc>
                <w:tcPr>
                  <w:tcW w:w="1396" w:type="dxa"/>
                  <w:shd w:val="clear" w:color="auto" w:fill="auto"/>
                  <w:tcMar>
                    <w:top w:w="15" w:type="dxa"/>
                    <w:left w:w="108" w:type="dxa"/>
                    <w:bottom w:w="0" w:type="dxa"/>
                    <w:right w:w="108" w:type="dxa"/>
                  </w:tcMar>
                  <w:vAlign w:val="center"/>
                  <w:hideMark/>
                </w:tcPr>
                <w:p w14:paraId="20017774" w14:textId="77777777" w:rsidR="00573131" w:rsidRPr="00A20FAB" w:rsidRDefault="00573131" w:rsidP="00573131">
                  <w:pPr>
                    <w:pStyle w:val="TAC"/>
                    <w:rPr>
                      <w:rFonts w:cs="Arial"/>
                      <w:sz w:val="16"/>
                      <w:szCs w:val="16"/>
                      <w:lang w:val="en-US"/>
                    </w:rPr>
                  </w:pPr>
                  <w:r w:rsidRPr="00A20FAB">
                    <w:rPr>
                      <w:rFonts w:cs="Arial"/>
                      <w:sz w:val="16"/>
                      <w:szCs w:val="16"/>
                    </w:rPr>
                    <w:t>2</w:t>
                  </w:r>
                </w:p>
              </w:tc>
              <w:tc>
                <w:tcPr>
                  <w:tcW w:w="360" w:type="dxa"/>
                  <w:shd w:val="clear" w:color="auto" w:fill="auto"/>
                  <w:tcMar>
                    <w:top w:w="15" w:type="dxa"/>
                    <w:left w:w="108" w:type="dxa"/>
                    <w:bottom w:w="0" w:type="dxa"/>
                    <w:right w:w="108" w:type="dxa"/>
                  </w:tcMar>
                  <w:vAlign w:val="center"/>
                  <w:hideMark/>
                </w:tcPr>
                <w:p w14:paraId="735066B8"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6E819FEB"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2380" w:type="dxa"/>
                  <w:shd w:val="clear" w:color="auto" w:fill="auto"/>
                  <w:tcMar>
                    <w:top w:w="15" w:type="dxa"/>
                    <w:left w:w="108" w:type="dxa"/>
                    <w:bottom w:w="0" w:type="dxa"/>
                    <w:right w:w="108" w:type="dxa"/>
                  </w:tcMar>
                  <w:vAlign w:val="center"/>
                  <w:hideMark/>
                </w:tcPr>
                <w:p w14:paraId="7DE0FCF8" w14:textId="77777777" w:rsidR="00573131" w:rsidRPr="00A20FAB" w:rsidRDefault="00573131" w:rsidP="00573131">
                  <w:pPr>
                    <w:pStyle w:val="TAC"/>
                    <w:rPr>
                      <w:rFonts w:cs="Arial"/>
                      <w:sz w:val="16"/>
                      <w:szCs w:val="16"/>
                      <w:lang w:val="en-US"/>
                    </w:rPr>
                  </w:pPr>
                  <w:r w:rsidRPr="00A20FAB">
                    <w:rPr>
                      <w:rFonts w:cs="Arial"/>
                      <w:sz w:val="16"/>
                      <w:szCs w:val="16"/>
                    </w:rPr>
                    <w:t>7, 6, 4, 3</w:t>
                  </w:r>
                </w:p>
              </w:tc>
              <w:tc>
                <w:tcPr>
                  <w:tcW w:w="1150" w:type="dxa"/>
                  <w:shd w:val="clear" w:color="auto" w:fill="auto"/>
                  <w:tcMar>
                    <w:top w:w="15" w:type="dxa"/>
                    <w:left w:w="108" w:type="dxa"/>
                    <w:bottom w:w="0" w:type="dxa"/>
                    <w:right w:w="108" w:type="dxa"/>
                  </w:tcMar>
                  <w:vAlign w:val="center"/>
                  <w:hideMark/>
                </w:tcPr>
                <w:p w14:paraId="3B55A703"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623" w:type="dxa"/>
                  <w:shd w:val="clear" w:color="auto" w:fill="auto"/>
                  <w:tcMar>
                    <w:top w:w="15" w:type="dxa"/>
                    <w:left w:w="108" w:type="dxa"/>
                    <w:bottom w:w="0" w:type="dxa"/>
                    <w:right w:w="108" w:type="dxa"/>
                  </w:tcMar>
                  <w:vAlign w:val="center"/>
                  <w:hideMark/>
                </w:tcPr>
                <w:p w14:paraId="5FF4EDBD"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525148B8"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135FAB9D"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1062" w:type="dxa"/>
                  <w:shd w:val="clear" w:color="auto" w:fill="auto"/>
                  <w:tcMar>
                    <w:top w:w="15" w:type="dxa"/>
                    <w:left w:w="108" w:type="dxa"/>
                    <w:bottom w:w="0" w:type="dxa"/>
                    <w:right w:w="108" w:type="dxa"/>
                  </w:tcMar>
                  <w:vAlign w:val="center"/>
                  <w:hideMark/>
                </w:tcPr>
                <w:p w14:paraId="584767AC" w14:textId="77777777" w:rsidR="00573131" w:rsidRPr="00A20FAB" w:rsidRDefault="00573131" w:rsidP="00573131">
                  <w:pPr>
                    <w:pStyle w:val="TAC"/>
                    <w:rPr>
                      <w:rFonts w:cs="Arial"/>
                      <w:sz w:val="16"/>
                      <w:szCs w:val="16"/>
                      <w:lang w:val="en-US"/>
                    </w:rPr>
                  </w:pPr>
                  <w:r w:rsidRPr="00A20FAB">
                    <w:rPr>
                      <w:rFonts w:cs="Arial"/>
                      <w:sz w:val="16"/>
                      <w:szCs w:val="16"/>
                    </w:rPr>
                    <w:t>7, 6, 4, 3</w:t>
                  </w:r>
                </w:p>
              </w:tc>
              <w:tc>
                <w:tcPr>
                  <w:tcW w:w="359" w:type="dxa"/>
                  <w:shd w:val="clear" w:color="auto" w:fill="auto"/>
                  <w:tcMar>
                    <w:top w:w="15" w:type="dxa"/>
                    <w:left w:w="108" w:type="dxa"/>
                    <w:bottom w:w="0" w:type="dxa"/>
                    <w:right w:w="108" w:type="dxa"/>
                  </w:tcMar>
                  <w:vAlign w:val="center"/>
                  <w:hideMark/>
                </w:tcPr>
                <w:p w14:paraId="46610FD2"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981" w:type="dxa"/>
                  <w:shd w:val="clear" w:color="auto" w:fill="auto"/>
                  <w:tcMar>
                    <w:top w:w="15" w:type="dxa"/>
                    <w:left w:w="108" w:type="dxa"/>
                    <w:bottom w:w="0" w:type="dxa"/>
                    <w:right w:w="108" w:type="dxa"/>
                  </w:tcMar>
                  <w:vAlign w:val="center"/>
                  <w:hideMark/>
                </w:tcPr>
                <w:p w14:paraId="14A8B911" w14:textId="77777777" w:rsidR="00573131" w:rsidRPr="00A20FAB" w:rsidRDefault="00573131" w:rsidP="00573131">
                  <w:pPr>
                    <w:pStyle w:val="TAC"/>
                    <w:rPr>
                      <w:rFonts w:cs="Arial"/>
                      <w:sz w:val="16"/>
                      <w:szCs w:val="16"/>
                      <w:lang w:val="en-US"/>
                    </w:rPr>
                  </w:pPr>
                  <w:r w:rsidRPr="00A20FAB">
                    <w:rPr>
                      <w:rFonts w:cs="Arial"/>
                      <w:sz w:val="16"/>
                      <w:szCs w:val="16"/>
                    </w:rPr>
                    <w:t>-</w:t>
                  </w:r>
                </w:p>
              </w:tc>
            </w:tr>
            <w:tr w:rsidR="00573131" w:rsidRPr="006B0A6A" w14:paraId="6F43A8B8" w14:textId="77777777" w:rsidTr="00540CAE">
              <w:trPr>
                <w:trHeight w:val="160"/>
              </w:trPr>
              <w:tc>
                <w:tcPr>
                  <w:tcW w:w="1396" w:type="dxa"/>
                  <w:shd w:val="clear" w:color="auto" w:fill="auto"/>
                  <w:tcMar>
                    <w:top w:w="15" w:type="dxa"/>
                    <w:left w:w="108" w:type="dxa"/>
                    <w:bottom w:w="0" w:type="dxa"/>
                    <w:right w:w="108" w:type="dxa"/>
                  </w:tcMar>
                  <w:vAlign w:val="center"/>
                  <w:hideMark/>
                </w:tcPr>
                <w:p w14:paraId="06371864" w14:textId="77777777" w:rsidR="00573131" w:rsidRPr="00A20FAB" w:rsidRDefault="00573131" w:rsidP="00573131">
                  <w:pPr>
                    <w:pStyle w:val="TAC"/>
                    <w:rPr>
                      <w:rFonts w:cs="Arial"/>
                      <w:sz w:val="16"/>
                      <w:szCs w:val="16"/>
                      <w:lang w:val="en-US"/>
                    </w:rPr>
                  </w:pPr>
                  <w:r w:rsidRPr="00A20FAB">
                    <w:rPr>
                      <w:rFonts w:cs="Arial"/>
                      <w:sz w:val="16"/>
                      <w:szCs w:val="16"/>
                    </w:rPr>
                    <w:lastRenderedPageBreak/>
                    <w:t>3</w:t>
                  </w:r>
                </w:p>
              </w:tc>
              <w:tc>
                <w:tcPr>
                  <w:tcW w:w="360" w:type="dxa"/>
                  <w:shd w:val="clear" w:color="auto" w:fill="auto"/>
                  <w:tcMar>
                    <w:top w:w="15" w:type="dxa"/>
                    <w:left w:w="108" w:type="dxa"/>
                    <w:bottom w:w="0" w:type="dxa"/>
                    <w:right w:w="108" w:type="dxa"/>
                  </w:tcMar>
                  <w:vAlign w:val="center"/>
                  <w:hideMark/>
                </w:tcPr>
                <w:p w14:paraId="0AAF6C9A"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06E6133C"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2380" w:type="dxa"/>
                  <w:shd w:val="clear" w:color="auto" w:fill="auto"/>
                  <w:tcMar>
                    <w:top w:w="15" w:type="dxa"/>
                    <w:left w:w="108" w:type="dxa"/>
                    <w:bottom w:w="0" w:type="dxa"/>
                    <w:right w:w="108" w:type="dxa"/>
                  </w:tcMar>
                  <w:vAlign w:val="center"/>
                  <w:hideMark/>
                </w:tcPr>
                <w:p w14:paraId="437C9C9E" w14:textId="77777777" w:rsidR="00573131" w:rsidRPr="00A20FAB" w:rsidRDefault="00573131" w:rsidP="00573131">
                  <w:pPr>
                    <w:pStyle w:val="TAC"/>
                    <w:rPr>
                      <w:rFonts w:cs="Arial"/>
                      <w:sz w:val="16"/>
                      <w:szCs w:val="16"/>
                      <w:lang w:val="en-US"/>
                    </w:rPr>
                  </w:pPr>
                  <w:r w:rsidRPr="00A20FAB">
                    <w:rPr>
                      <w:rFonts w:cs="Arial"/>
                      <w:sz w:val="16"/>
                      <w:szCs w:val="16"/>
                    </w:rPr>
                    <w:t>7, 6, 5</w:t>
                  </w:r>
                </w:p>
              </w:tc>
              <w:tc>
                <w:tcPr>
                  <w:tcW w:w="1150" w:type="dxa"/>
                  <w:shd w:val="clear" w:color="auto" w:fill="auto"/>
                  <w:tcMar>
                    <w:top w:w="15" w:type="dxa"/>
                    <w:left w:w="108" w:type="dxa"/>
                    <w:bottom w:w="0" w:type="dxa"/>
                    <w:right w:w="108" w:type="dxa"/>
                  </w:tcMar>
                  <w:vAlign w:val="center"/>
                  <w:hideMark/>
                </w:tcPr>
                <w:p w14:paraId="1E913F9A" w14:textId="77777777" w:rsidR="00573131" w:rsidRPr="00A20FAB" w:rsidRDefault="00573131" w:rsidP="00573131">
                  <w:pPr>
                    <w:pStyle w:val="TAC"/>
                    <w:rPr>
                      <w:rFonts w:cs="Arial"/>
                      <w:sz w:val="16"/>
                      <w:szCs w:val="16"/>
                      <w:lang w:val="en-US"/>
                    </w:rPr>
                  </w:pPr>
                  <w:r w:rsidRPr="00A20FAB">
                    <w:rPr>
                      <w:rFonts w:cs="Arial"/>
                      <w:sz w:val="16"/>
                      <w:szCs w:val="16"/>
                    </w:rPr>
                    <w:t>5, 4</w:t>
                  </w:r>
                </w:p>
              </w:tc>
              <w:tc>
                <w:tcPr>
                  <w:tcW w:w="623" w:type="dxa"/>
                  <w:shd w:val="clear" w:color="auto" w:fill="auto"/>
                  <w:tcMar>
                    <w:top w:w="15" w:type="dxa"/>
                    <w:left w:w="108" w:type="dxa"/>
                    <w:bottom w:w="0" w:type="dxa"/>
                    <w:right w:w="108" w:type="dxa"/>
                  </w:tcMar>
                  <w:vAlign w:val="center"/>
                  <w:hideMark/>
                </w:tcPr>
                <w:p w14:paraId="4541C77E" w14:textId="77777777" w:rsidR="00573131" w:rsidRPr="00A20FAB" w:rsidRDefault="00573131" w:rsidP="00573131">
                  <w:pPr>
                    <w:pStyle w:val="TAC"/>
                    <w:rPr>
                      <w:rFonts w:cs="Arial"/>
                      <w:sz w:val="16"/>
                      <w:szCs w:val="16"/>
                      <w:lang w:val="en-US"/>
                    </w:rPr>
                  </w:pPr>
                  <w:r w:rsidRPr="00A20FAB">
                    <w:rPr>
                      <w:rFonts w:cs="Arial"/>
                      <w:sz w:val="16"/>
                      <w:szCs w:val="16"/>
                    </w:rPr>
                    <w:t>4, 3</w:t>
                  </w:r>
                </w:p>
              </w:tc>
              <w:tc>
                <w:tcPr>
                  <w:tcW w:w="360" w:type="dxa"/>
                  <w:shd w:val="clear" w:color="auto" w:fill="auto"/>
                  <w:tcMar>
                    <w:top w:w="15" w:type="dxa"/>
                    <w:left w:w="108" w:type="dxa"/>
                    <w:bottom w:w="0" w:type="dxa"/>
                    <w:right w:w="108" w:type="dxa"/>
                  </w:tcMar>
                  <w:vAlign w:val="center"/>
                  <w:hideMark/>
                </w:tcPr>
                <w:p w14:paraId="078F10BB"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16819540"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1062" w:type="dxa"/>
                  <w:shd w:val="clear" w:color="auto" w:fill="auto"/>
                  <w:tcMar>
                    <w:top w:w="15" w:type="dxa"/>
                    <w:left w:w="108" w:type="dxa"/>
                    <w:bottom w:w="0" w:type="dxa"/>
                    <w:right w:w="108" w:type="dxa"/>
                  </w:tcMar>
                  <w:vAlign w:val="center"/>
                  <w:hideMark/>
                </w:tcPr>
                <w:p w14:paraId="04477E63"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59" w:type="dxa"/>
                  <w:shd w:val="clear" w:color="auto" w:fill="auto"/>
                  <w:tcMar>
                    <w:top w:w="15" w:type="dxa"/>
                    <w:left w:w="108" w:type="dxa"/>
                    <w:bottom w:w="0" w:type="dxa"/>
                    <w:right w:w="108" w:type="dxa"/>
                  </w:tcMar>
                  <w:vAlign w:val="center"/>
                  <w:hideMark/>
                </w:tcPr>
                <w:p w14:paraId="45C8500A"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981" w:type="dxa"/>
                  <w:shd w:val="clear" w:color="auto" w:fill="auto"/>
                  <w:tcMar>
                    <w:top w:w="15" w:type="dxa"/>
                    <w:left w:w="108" w:type="dxa"/>
                    <w:bottom w:w="0" w:type="dxa"/>
                    <w:right w:w="108" w:type="dxa"/>
                  </w:tcMar>
                  <w:vAlign w:val="center"/>
                  <w:hideMark/>
                </w:tcPr>
                <w:p w14:paraId="30B372B0" w14:textId="77777777" w:rsidR="00573131" w:rsidRPr="00A20FAB" w:rsidRDefault="00573131" w:rsidP="00573131">
                  <w:pPr>
                    <w:pStyle w:val="TAC"/>
                    <w:rPr>
                      <w:rFonts w:cs="Arial"/>
                      <w:sz w:val="16"/>
                      <w:szCs w:val="16"/>
                      <w:lang w:val="en-US"/>
                    </w:rPr>
                  </w:pPr>
                  <w:r w:rsidRPr="00A20FAB">
                    <w:rPr>
                      <w:rFonts w:cs="Arial"/>
                      <w:sz w:val="16"/>
                      <w:szCs w:val="16"/>
                    </w:rPr>
                    <w:t>-</w:t>
                  </w:r>
                </w:p>
              </w:tc>
            </w:tr>
            <w:tr w:rsidR="00573131" w:rsidRPr="006B0A6A" w14:paraId="755A68CD" w14:textId="77777777" w:rsidTr="00540CAE">
              <w:trPr>
                <w:trHeight w:val="51"/>
              </w:trPr>
              <w:tc>
                <w:tcPr>
                  <w:tcW w:w="1396" w:type="dxa"/>
                  <w:shd w:val="clear" w:color="auto" w:fill="auto"/>
                  <w:tcMar>
                    <w:top w:w="15" w:type="dxa"/>
                    <w:left w:w="108" w:type="dxa"/>
                    <w:bottom w:w="0" w:type="dxa"/>
                    <w:right w:w="108" w:type="dxa"/>
                  </w:tcMar>
                  <w:vAlign w:val="center"/>
                  <w:hideMark/>
                </w:tcPr>
                <w:p w14:paraId="11AC926F" w14:textId="77777777" w:rsidR="00573131" w:rsidRPr="00A20FAB" w:rsidRDefault="00573131" w:rsidP="00573131">
                  <w:pPr>
                    <w:pStyle w:val="TAC"/>
                    <w:rPr>
                      <w:rFonts w:cs="Arial"/>
                      <w:sz w:val="16"/>
                      <w:szCs w:val="16"/>
                      <w:lang w:val="en-US"/>
                    </w:rPr>
                  </w:pPr>
                  <w:r w:rsidRPr="00A20FAB">
                    <w:rPr>
                      <w:rFonts w:cs="Arial"/>
                      <w:sz w:val="16"/>
                      <w:szCs w:val="16"/>
                    </w:rPr>
                    <w:t>4</w:t>
                  </w:r>
                </w:p>
              </w:tc>
              <w:tc>
                <w:tcPr>
                  <w:tcW w:w="360" w:type="dxa"/>
                  <w:shd w:val="clear" w:color="auto" w:fill="auto"/>
                  <w:tcMar>
                    <w:top w:w="15" w:type="dxa"/>
                    <w:left w:w="108" w:type="dxa"/>
                    <w:bottom w:w="0" w:type="dxa"/>
                    <w:right w:w="108" w:type="dxa"/>
                  </w:tcMar>
                  <w:vAlign w:val="center"/>
                  <w:hideMark/>
                </w:tcPr>
                <w:p w14:paraId="247A5BE8"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052493E0"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2380" w:type="dxa"/>
                  <w:shd w:val="clear" w:color="auto" w:fill="auto"/>
                  <w:tcMar>
                    <w:top w:w="15" w:type="dxa"/>
                    <w:left w:w="108" w:type="dxa"/>
                    <w:bottom w:w="0" w:type="dxa"/>
                    <w:right w:w="108" w:type="dxa"/>
                  </w:tcMar>
                  <w:vAlign w:val="center"/>
                  <w:hideMark/>
                </w:tcPr>
                <w:p w14:paraId="67499B84" w14:textId="77777777" w:rsidR="00573131" w:rsidRPr="00A20FAB" w:rsidRDefault="00573131" w:rsidP="00573131">
                  <w:pPr>
                    <w:pStyle w:val="TAC"/>
                    <w:rPr>
                      <w:rFonts w:cs="Arial"/>
                      <w:sz w:val="16"/>
                      <w:szCs w:val="16"/>
                      <w:lang w:val="en-US"/>
                    </w:rPr>
                  </w:pPr>
                  <w:r w:rsidRPr="00A20FAB">
                    <w:rPr>
                      <w:rFonts w:cs="Arial"/>
                      <w:sz w:val="16"/>
                      <w:szCs w:val="16"/>
                    </w:rPr>
                    <w:t>11, 8, 7, 6</w:t>
                  </w:r>
                </w:p>
              </w:tc>
              <w:tc>
                <w:tcPr>
                  <w:tcW w:w="1150" w:type="dxa"/>
                  <w:shd w:val="clear" w:color="auto" w:fill="auto"/>
                  <w:tcMar>
                    <w:top w:w="15" w:type="dxa"/>
                    <w:left w:w="108" w:type="dxa"/>
                    <w:bottom w:w="0" w:type="dxa"/>
                    <w:right w:w="108" w:type="dxa"/>
                  </w:tcMar>
                  <w:vAlign w:val="center"/>
                  <w:hideMark/>
                </w:tcPr>
                <w:p w14:paraId="0DDFF810" w14:textId="77777777" w:rsidR="00573131" w:rsidRPr="00A20FAB" w:rsidRDefault="00573131" w:rsidP="00573131">
                  <w:pPr>
                    <w:pStyle w:val="TAC"/>
                    <w:rPr>
                      <w:rFonts w:cs="Arial"/>
                      <w:sz w:val="16"/>
                      <w:szCs w:val="16"/>
                      <w:lang w:val="en-US"/>
                    </w:rPr>
                  </w:pPr>
                  <w:r w:rsidRPr="00A20FAB">
                    <w:rPr>
                      <w:rFonts w:cs="Arial"/>
                      <w:sz w:val="16"/>
                      <w:szCs w:val="16"/>
                    </w:rPr>
                    <w:t>6, 5, 4, 3</w:t>
                  </w:r>
                </w:p>
              </w:tc>
              <w:tc>
                <w:tcPr>
                  <w:tcW w:w="623" w:type="dxa"/>
                  <w:shd w:val="clear" w:color="auto" w:fill="auto"/>
                  <w:tcMar>
                    <w:top w:w="15" w:type="dxa"/>
                    <w:left w:w="108" w:type="dxa"/>
                    <w:bottom w:w="0" w:type="dxa"/>
                    <w:right w:w="108" w:type="dxa"/>
                  </w:tcMar>
                  <w:vAlign w:val="center"/>
                  <w:hideMark/>
                </w:tcPr>
                <w:p w14:paraId="643C40DF"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76919AA7"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4AE6EB3C"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1062" w:type="dxa"/>
                  <w:shd w:val="clear" w:color="auto" w:fill="auto"/>
                  <w:tcMar>
                    <w:top w:w="15" w:type="dxa"/>
                    <w:left w:w="108" w:type="dxa"/>
                    <w:bottom w:w="0" w:type="dxa"/>
                    <w:right w:w="108" w:type="dxa"/>
                  </w:tcMar>
                  <w:vAlign w:val="center"/>
                  <w:hideMark/>
                </w:tcPr>
                <w:p w14:paraId="17DB2C4C"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59" w:type="dxa"/>
                  <w:shd w:val="clear" w:color="auto" w:fill="auto"/>
                  <w:tcMar>
                    <w:top w:w="15" w:type="dxa"/>
                    <w:left w:w="108" w:type="dxa"/>
                    <w:bottom w:w="0" w:type="dxa"/>
                    <w:right w:w="108" w:type="dxa"/>
                  </w:tcMar>
                  <w:vAlign w:val="center"/>
                  <w:hideMark/>
                </w:tcPr>
                <w:p w14:paraId="4E3F2EBC"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981" w:type="dxa"/>
                  <w:shd w:val="clear" w:color="auto" w:fill="auto"/>
                  <w:tcMar>
                    <w:top w:w="15" w:type="dxa"/>
                    <w:left w:w="108" w:type="dxa"/>
                    <w:bottom w:w="0" w:type="dxa"/>
                    <w:right w:w="108" w:type="dxa"/>
                  </w:tcMar>
                  <w:vAlign w:val="center"/>
                  <w:hideMark/>
                </w:tcPr>
                <w:p w14:paraId="68F0B4F1" w14:textId="77777777" w:rsidR="00573131" w:rsidRPr="00A20FAB" w:rsidRDefault="00573131" w:rsidP="00573131">
                  <w:pPr>
                    <w:pStyle w:val="TAC"/>
                    <w:rPr>
                      <w:rFonts w:cs="Arial"/>
                      <w:sz w:val="16"/>
                      <w:szCs w:val="16"/>
                      <w:lang w:val="en-US"/>
                    </w:rPr>
                  </w:pPr>
                  <w:r w:rsidRPr="00A20FAB">
                    <w:rPr>
                      <w:rFonts w:cs="Arial"/>
                      <w:sz w:val="16"/>
                      <w:szCs w:val="16"/>
                    </w:rPr>
                    <w:t>-</w:t>
                  </w:r>
                </w:p>
              </w:tc>
            </w:tr>
            <w:tr w:rsidR="00573131" w:rsidRPr="006B0A6A" w14:paraId="5534DB0F" w14:textId="77777777" w:rsidTr="00540CAE">
              <w:trPr>
                <w:trHeight w:val="69"/>
              </w:trPr>
              <w:tc>
                <w:tcPr>
                  <w:tcW w:w="1396" w:type="dxa"/>
                  <w:shd w:val="clear" w:color="auto" w:fill="auto"/>
                  <w:tcMar>
                    <w:top w:w="15" w:type="dxa"/>
                    <w:left w:w="108" w:type="dxa"/>
                    <w:bottom w:w="0" w:type="dxa"/>
                    <w:right w:w="108" w:type="dxa"/>
                  </w:tcMar>
                  <w:vAlign w:val="center"/>
                  <w:hideMark/>
                </w:tcPr>
                <w:p w14:paraId="287365DA" w14:textId="77777777" w:rsidR="00573131" w:rsidRPr="00A20FAB" w:rsidRDefault="00573131" w:rsidP="00573131">
                  <w:pPr>
                    <w:pStyle w:val="TAC"/>
                    <w:rPr>
                      <w:rFonts w:cs="Arial"/>
                      <w:sz w:val="16"/>
                      <w:szCs w:val="16"/>
                      <w:lang w:val="en-US"/>
                    </w:rPr>
                  </w:pPr>
                  <w:r w:rsidRPr="00A20FAB">
                    <w:rPr>
                      <w:rFonts w:cs="Arial"/>
                      <w:sz w:val="16"/>
                      <w:szCs w:val="16"/>
                    </w:rPr>
                    <w:t>5</w:t>
                  </w:r>
                </w:p>
              </w:tc>
              <w:tc>
                <w:tcPr>
                  <w:tcW w:w="360" w:type="dxa"/>
                  <w:shd w:val="clear" w:color="auto" w:fill="auto"/>
                  <w:tcMar>
                    <w:top w:w="15" w:type="dxa"/>
                    <w:left w:w="108" w:type="dxa"/>
                    <w:bottom w:w="0" w:type="dxa"/>
                    <w:right w:w="108" w:type="dxa"/>
                  </w:tcMar>
                  <w:vAlign w:val="center"/>
                  <w:hideMark/>
                </w:tcPr>
                <w:p w14:paraId="6E172CE4"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0A2218B9"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2380" w:type="dxa"/>
                  <w:shd w:val="clear" w:color="auto" w:fill="auto"/>
                  <w:tcMar>
                    <w:top w:w="15" w:type="dxa"/>
                    <w:left w:w="108" w:type="dxa"/>
                    <w:bottom w:w="0" w:type="dxa"/>
                    <w:right w:w="108" w:type="dxa"/>
                  </w:tcMar>
                  <w:vAlign w:val="center"/>
                  <w:hideMark/>
                </w:tcPr>
                <w:p w14:paraId="591B2847" w14:textId="77777777" w:rsidR="00573131" w:rsidRPr="00A20FAB" w:rsidRDefault="00573131" w:rsidP="00573131">
                  <w:pPr>
                    <w:pStyle w:val="TAC"/>
                    <w:rPr>
                      <w:rFonts w:cs="Arial"/>
                      <w:sz w:val="16"/>
                      <w:szCs w:val="16"/>
                      <w:lang w:val="en-US"/>
                    </w:rPr>
                  </w:pPr>
                  <w:r w:rsidRPr="00A20FAB">
                    <w:rPr>
                      <w:rFonts w:cs="Arial"/>
                      <w:sz w:val="16"/>
                      <w:szCs w:val="16"/>
                    </w:rPr>
                    <w:t>12, 9, 8, 7, 5, 4, 3, 11, 6</w:t>
                  </w:r>
                </w:p>
              </w:tc>
              <w:tc>
                <w:tcPr>
                  <w:tcW w:w="1150" w:type="dxa"/>
                  <w:shd w:val="clear" w:color="auto" w:fill="auto"/>
                  <w:tcMar>
                    <w:top w:w="15" w:type="dxa"/>
                    <w:left w:w="108" w:type="dxa"/>
                    <w:bottom w:w="0" w:type="dxa"/>
                    <w:right w:w="108" w:type="dxa"/>
                  </w:tcMar>
                  <w:vAlign w:val="center"/>
                  <w:hideMark/>
                </w:tcPr>
                <w:p w14:paraId="01E5190B"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623" w:type="dxa"/>
                  <w:shd w:val="clear" w:color="auto" w:fill="auto"/>
                  <w:tcMar>
                    <w:top w:w="15" w:type="dxa"/>
                    <w:left w:w="108" w:type="dxa"/>
                    <w:bottom w:w="0" w:type="dxa"/>
                    <w:right w:w="108" w:type="dxa"/>
                  </w:tcMar>
                  <w:vAlign w:val="center"/>
                  <w:hideMark/>
                </w:tcPr>
                <w:p w14:paraId="4CFE6807"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56E9B4C1"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hideMark/>
                </w:tcPr>
                <w:p w14:paraId="5EC82348"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1062" w:type="dxa"/>
                  <w:shd w:val="clear" w:color="auto" w:fill="auto"/>
                  <w:tcMar>
                    <w:top w:w="15" w:type="dxa"/>
                    <w:left w:w="108" w:type="dxa"/>
                    <w:bottom w:w="0" w:type="dxa"/>
                    <w:right w:w="108" w:type="dxa"/>
                  </w:tcMar>
                  <w:vAlign w:val="center"/>
                  <w:hideMark/>
                </w:tcPr>
                <w:p w14:paraId="3EFE72D3"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359" w:type="dxa"/>
                  <w:shd w:val="clear" w:color="auto" w:fill="auto"/>
                  <w:tcMar>
                    <w:top w:w="15" w:type="dxa"/>
                    <w:left w:w="108" w:type="dxa"/>
                    <w:bottom w:w="0" w:type="dxa"/>
                    <w:right w:w="108" w:type="dxa"/>
                  </w:tcMar>
                  <w:vAlign w:val="center"/>
                  <w:hideMark/>
                </w:tcPr>
                <w:p w14:paraId="4287D12F" w14:textId="77777777" w:rsidR="00573131" w:rsidRPr="00A20FAB" w:rsidRDefault="00573131" w:rsidP="00573131">
                  <w:pPr>
                    <w:pStyle w:val="TAC"/>
                    <w:rPr>
                      <w:rFonts w:cs="Arial"/>
                      <w:sz w:val="16"/>
                      <w:szCs w:val="16"/>
                      <w:lang w:val="en-US"/>
                    </w:rPr>
                  </w:pPr>
                  <w:r w:rsidRPr="00A20FAB">
                    <w:rPr>
                      <w:rFonts w:cs="Arial"/>
                      <w:sz w:val="16"/>
                      <w:szCs w:val="16"/>
                    </w:rPr>
                    <w:t>-</w:t>
                  </w:r>
                </w:p>
              </w:tc>
              <w:tc>
                <w:tcPr>
                  <w:tcW w:w="981" w:type="dxa"/>
                  <w:shd w:val="clear" w:color="auto" w:fill="auto"/>
                  <w:tcMar>
                    <w:top w:w="15" w:type="dxa"/>
                    <w:left w:w="108" w:type="dxa"/>
                    <w:bottom w:w="0" w:type="dxa"/>
                    <w:right w:w="108" w:type="dxa"/>
                  </w:tcMar>
                  <w:vAlign w:val="center"/>
                  <w:hideMark/>
                </w:tcPr>
                <w:p w14:paraId="6F70CB51" w14:textId="77777777" w:rsidR="00573131" w:rsidRPr="00A20FAB" w:rsidRDefault="00573131" w:rsidP="00573131">
                  <w:pPr>
                    <w:pStyle w:val="TAC"/>
                    <w:rPr>
                      <w:rFonts w:cs="Arial"/>
                      <w:sz w:val="16"/>
                      <w:szCs w:val="16"/>
                      <w:lang w:val="en-US"/>
                    </w:rPr>
                  </w:pPr>
                  <w:r w:rsidRPr="00A20FAB">
                    <w:rPr>
                      <w:rFonts w:cs="Arial"/>
                      <w:sz w:val="16"/>
                      <w:szCs w:val="16"/>
                    </w:rPr>
                    <w:t>-</w:t>
                  </w:r>
                </w:p>
              </w:tc>
            </w:tr>
            <w:tr w:rsidR="00A20FAB" w:rsidRPr="006B0A6A" w14:paraId="47AEE5B6" w14:textId="77777777" w:rsidTr="00540CAE">
              <w:trPr>
                <w:trHeight w:val="69"/>
              </w:trPr>
              <w:tc>
                <w:tcPr>
                  <w:tcW w:w="1396" w:type="dxa"/>
                  <w:shd w:val="clear" w:color="auto" w:fill="auto"/>
                  <w:tcMar>
                    <w:top w:w="15" w:type="dxa"/>
                    <w:left w:w="108" w:type="dxa"/>
                    <w:bottom w:w="0" w:type="dxa"/>
                    <w:right w:w="108" w:type="dxa"/>
                  </w:tcMar>
                  <w:vAlign w:val="center"/>
                </w:tcPr>
                <w:p w14:paraId="031D41C1" w14:textId="0F716AD6" w:rsidR="00A20FAB" w:rsidRPr="00A20FAB" w:rsidRDefault="00A20FAB" w:rsidP="00A20FAB">
                  <w:pPr>
                    <w:pStyle w:val="TAC"/>
                    <w:rPr>
                      <w:rFonts w:cs="Arial"/>
                      <w:sz w:val="16"/>
                      <w:szCs w:val="16"/>
                    </w:rPr>
                  </w:pPr>
                  <w:r w:rsidRPr="00A20FAB">
                    <w:rPr>
                      <w:rFonts w:cs="Arial"/>
                      <w:sz w:val="16"/>
                      <w:szCs w:val="16"/>
                    </w:rPr>
                    <w:t>6</w:t>
                  </w:r>
                </w:p>
              </w:tc>
              <w:tc>
                <w:tcPr>
                  <w:tcW w:w="360" w:type="dxa"/>
                  <w:shd w:val="clear" w:color="auto" w:fill="auto"/>
                  <w:tcMar>
                    <w:top w:w="15" w:type="dxa"/>
                    <w:left w:w="108" w:type="dxa"/>
                    <w:bottom w:w="0" w:type="dxa"/>
                    <w:right w:w="108" w:type="dxa"/>
                  </w:tcMar>
                  <w:vAlign w:val="center"/>
                </w:tcPr>
                <w:p w14:paraId="14703147" w14:textId="5AA21CAA" w:rsidR="00A20FAB" w:rsidRPr="00A20FAB" w:rsidRDefault="00A20FAB" w:rsidP="00A20FAB">
                  <w:pPr>
                    <w:pStyle w:val="TAC"/>
                    <w:rPr>
                      <w:rFonts w:cs="Arial"/>
                      <w:sz w:val="16"/>
                      <w:szCs w:val="16"/>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tcPr>
                <w:p w14:paraId="2F1F320F" w14:textId="183295B4" w:rsidR="00A20FAB" w:rsidRPr="00A20FAB" w:rsidRDefault="00A20FAB" w:rsidP="00A20FAB">
                  <w:pPr>
                    <w:pStyle w:val="TAC"/>
                    <w:rPr>
                      <w:rFonts w:cs="Arial"/>
                      <w:sz w:val="16"/>
                      <w:szCs w:val="16"/>
                    </w:rPr>
                  </w:pPr>
                  <w:r w:rsidRPr="00A20FAB">
                    <w:rPr>
                      <w:rFonts w:cs="Arial"/>
                      <w:sz w:val="16"/>
                      <w:szCs w:val="16"/>
                    </w:rPr>
                    <w:t>-</w:t>
                  </w:r>
                </w:p>
              </w:tc>
              <w:tc>
                <w:tcPr>
                  <w:tcW w:w="2380" w:type="dxa"/>
                  <w:shd w:val="clear" w:color="auto" w:fill="auto"/>
                  <w:tcMar>
                    <w:top w:w="15" w:type="dxa"/>
                    <w:left w:w="108" w:type="dxa"/>
                    <w:bottom w:w="0" w:type="dxa"/>
                    <w:right w:w="108" w:type="dxa"/>
                  </w:tcMar>
                  <w:vAlign w:val="center"/>
                </w:tcPr>
                <w:p w14:paraId="5AD03BF2" w14:textId="67A5DC1A" w:rsidR="00A20FAB" w:rsidRPr="00A20FAB" w:rsidRDefault="00A20FAB" w:rsidP="00A20FAB">
                  <w:pPr>
                    <w:pStyle w:val="TAC"/>
                    <w:rPr>
                      <w:rFonts w:cs="Arial"/>
                      <w:sz w:val="16"/>
                      <w:szCs w:val="16"/>
                    </w:rPr>
                  </w:pPr>
                  <w:r w:rsidRPr="00A20FAB">
                    <w:rPr>
                      <w:rFonts w:cs="Arial"/>
                      <w:sz w:val="16"/>
                      <w:szCs w:val="16"/>
                    </w:rPr>
                    <w:t>6</w:t>
                  </w:r>
                </w:p>
              </w:tc>
              <w:tc>
                <w:tcPr>
                  <w:tcW w:w="1150" w:type="dxa"/>
                  <w:shd w:val="clear" w:color="auto" w:fill="auto"/>
                  <w:tcMar>
                    <w:top w:w="15" w:type="dxa"/>
                    <w:left w:w="108" w:type="dxa"/>
                    <w:bottom w:w="0" w:type="dxa"/>
                    <w:right w:w="108" w:type="dxa"/>
                  </w:tcMar>
                  <w:vAlign w:val="center"/>
                </w:tcPr>
                <w:p w14:paraId="01988C3C" w14:textId="60F9B6BF" w:rsidR="00A20FAB" w:rsidRPr="00A20FAB" w:rsidRDefault="00A20FAB" w:rsidP="00A20FAB">
                  <w:pPr>
                    <w:pStyle w:val="TAC"/>
                    <w:rPr>
                      <w:rFonts w:cs="Arial"/>
                      <w:sz w:val="16"/>
                      <w:szCs w:val="16"/>
                    </w:rPr>
                  </w:pPr>
                  <w:r w:rsidRPr="00A20FAB">
                    <w:rPr>
                      <w:rFonts w:cs="Arial"/>
                      <w:sz w:val="16"/>
                      <w:szCs w:val="16"/>
                    </w:rPr>
                    <w:t>4</w:t>
                  </w:r>
                </w:p>
              </w:tc>
              <w:tc>
                <w:tcPr>
                  <w:tcW w:w="623" w:type="dxa"/>
                  <w:shd w:val="clear" w:color="auto" w:fill="auto"/>
                  <w:tcMar>
                    <w:top w:w="15" w:type="dxa"/>
                    <w:left w:w="108" w:type="dxa"/>
                    <w:bottom w:w="0" w:type="dxa"/>
                    <w:right w:w="108" w:type="dxa"/>
                  </w:tcMar>
                  <w:vAlign w:val="center"/>
                </w:tcPr>
                <w:p w14:paraId="54487AB1" w14:textId="66E4AD67" w:rsidR="00A20FAB" w:rsidRPr="00A20FAB" w:rsidRDefault="00A20FAB" w:rsidP="00A20FAB">
                  <w:pPr>
                    <w:pStyle w:val="TAC"/>
                    <w:rPr>
                      <w:rFonts w:cs="Arial"/>
                      <w:sz w:val="16"/>
                      <w:szCs w:val="16"/>
                    </w:rPr>
                  </w:pPr>
                  <w:r w:rsidRPr="00A20FAB">
                    <w:rPr>
                      <w:rFonts w:cs="Arial"/>
                      <w:sz w:val="16"/>
                      <w:szCs w:val="16"/>
                    </w:rPr>
                    <w:t>4</w:t>
                  </w:r>
                </w:p>
              </w:tc>
              <w:tc>
                <w:tcPr>
                  <w:tcW w:w="360" w:type="dxa"/>
                  <w:shd w:val="clear" w:color="auto" w:fill="auto"/>
                  <w:tcMar>
                    <w:top w:w="15" w:type="dxa"/>
                    <w:left w:w="108" w:type="dxa"/>
                    <w:bottom w:w="0" w:type="dxa"/>
                    <w:right w:w="108" w:type="dxa"/>
                  </w:tcMar>
                  <w:vAlign w:val="center"/>
                </w:tcPr>
                <w:p w14:paraId="7B97A82C" w14:textId="6DDD3776" w:rsidR="00A20FAB" w:rsidRPr="00A20FAB" w:rsidRDefault="00A20FAB" w:rsidP="00A20FAB">
                  <w:pPr>
                    <w:pStyle w:val="TAC"/>
                    <w:rPr>
                      <w:rFonts w:cs="Arial"/>
                      <w:sz w:val="16"/>
                      <w:szCs w:val="16"/>
                    </w:rPr>
                  </w:pPr>
                  <w:r w:rsidRPr="00A20FAB">
                    <w:rPr>
                      <w:rFonts w:cs="Arial"/>
                      <w:sz w:val="16"/>
                      <w:szCs w:val="16"/>
                    </w:rPr>
                    <w:t>-</w:t>
                  </w:r>
                </w:p>
              </w:tc>
              <w:tc>
                <w:tcPr>
                  <w:tcW w:w="360" w:type="dxa"/>
                  <w:shd w:val="clear" w:color="auto" w:fill="auto"/>
                  <w:tcMar>
                    <w:top w:w="15" w:type="dxa"/>
                    <w:left w:w="108" w:type="dxa"/>
                    <w:bottom w:w="0" w:type="dxa"/>
                    <w:right w:w="108" w:type="dxa"/>
                  </w:tcMar>
                  <w:vAlign w:val="center"/>
                </w:tcPr>
                <w:p w14:paraId="041B9D6B" w14:textId="5AA58B0C" w:rsidR="00A20FAB" w:rsidRPr="00A20FAB" w:rsidRDefault="00A20FAB" w:rsidP="00A20FAB">
                  <w:pPr>
                    <w:pStyle w:val="TAC"/>
                    <w:rPr>
                      <w:rFonts w:cs="Arial"/>
                      <w:sz w:val="16"/>
                      <w:szCs w:val="16"/>
                    </w:rPr>
                  </w:pPr>
                  <w:r w:rsidRPr="00A20FAB">
                    <w:rPr>
                      <w:rFonts w:cs="Arial"/>
                      <w:sz w:val="16"/>
                      <w:szCs w:val="16"/>
                    </w:rPr>
                    <w:t>-</w:t>
                  </w:r>
                </w:p>
              </w:tc>
              <w:tc>
                <w:tcPr>
                  <w:tcW w:w="1062" w:type="dxa"/>
                  <w:shd w:val="clear" w:color="auto" w:fill="auto"/>
                  <w:tcMar>
                    <w:top w:w="15" w:type="dxa"/>
                    <w:left w:w="108" w:type="dxa"/>
                    <w:bottom w:w="0" w:type="dxa"/>
                    <w:right w:w="108" w:type="dxa"/>
                  </w:tcMar>
                  <w:vAlign w:val="center"/>
                </w:tcPr>
                <w:p w14:paraId="3272C80C" w14:textId="1BD43BD4" w:rsidR="00A20FAB" w:rsidRPr="00A20FAB" w:rsidRDefault="00A20FAB" w:rsidP="00A20FAB">
                  <w:pPr>
                    <w:pStyle w:val="TAC"/>
                    <w:rPr>
                      <w:rFonts w:cs="Arial"/>
                      <w:sz w:val="16"/>
                      <w:szCs w:val="16"/>
                    </w:rPr>
                  </w:pPr>
                  <w:r w:rsidRPr="00A20FAB">
                    <w:rPr>
                      <w:rFonts w:cs="Arial"/>
                      <w:sz w:val="16"/>
                      <w:szCs w:val="16"/>
                    </w:rPr>
                    <w:t>6</w:t>
                  </w:r>
                </w:p>
              </w:tc>
              <w:tc>
                <w:tcPr>
                  <w:tcW w:w="359" w:type="dxa"/>
                  <w:shd w:val="clear" w:color="auto" w:fill="auto"/>
                  <w:tcMar>
                    <w:top w:w="15" w:type="dxa"/>
                    <w:left w:w="108" w:type="dxa"/>
                    <w:bottom w:w="0" w:type="dxa"/>
                    <w:right w:w="108" w:type="dxa"/>
                  </w:tcMar>
                  <w:vAlign w:val="center"/>
                </w:tcPr>
                <w:p w14:paraId="78713458" w14:textId="38080025" w:rsidR="00A20FAB" w:rsidRPr="00A20FAB" w:rsidRDefault="00A20FAB" w:rsidP="00A20FAB">
                  <w:pPr>
                    <w:pStyle w:val="TAC"/>
                    <w:rPr>
                      <w:rFonts w:cs="Arial"/>
                      <w:sz w:val="16"/>
                      <w:szCs w:val="16"/>
                    </w:rPr>
                  </w:pPr>
                  <w:r w:rsidRPr="00A20FAB">
                    <w:rPr>
                      <w:rFonts w:cs="Arial"/>
                      <w:sz w:val="16"/>
                      <w:szCs w:val="16"/>
                    </w:rPr>
                    <w:t>3</w:t>
                  </w:r>
                </w:p>
              </w:tc>
              <w:tc>
                <w:tcPr>
                  <w:tcW w:w="981" w:type="dxa"/>
                  <w:shd w:val="clear" w:color="auto" w:fill="auto"/>
                  <w:tcMar>
                    <w:top w:w="15" w:type="dxa"/>
                    <w:left w:w="108" w:type="dxa"/>
                    <w:bottom w:w="0" w:type="dxa"/>
                    <w:right w:w="108" w:type="dxa"/>
                  </w:tcMar>
                  <w:vAlign w:val="center"/>
                </w:tcPr>
                <w:p w14:paraId="29F218D1" w14:textId="25FA53E6" w:rsidR="00A20FAB" w:rsidRPr="00A20FAB" w:rsidRDefault="00A20FAB" w:rsidP="00A20FAB">
                  <w:pPr>
                    <w:pStyle w:val="TAC"/>
                    <w:rPr>
                      <w:rFonts w:cs="Arial"/>
                      <w:sz w:val="16"/>
                      <w:szCs w:val="16"/>
                    </w:rPr>
                  </w:pPr>
                  <w:r w:rsidRPr="00A20FAB">
                    <w:rPr>
                      <w:rFonts w:cs="Arial"/>
                      <w:sz w:val="16"/>
                      <w:szCs w:val="16"/>
                    </w:rPr>
                    <w:t>-</w:t>
                  </w:r>
                </w:p>
              </w:tc>
            </w:tr>
          </w:tbl>
          <w:p w14:paraId="2A6771A5" w14:textId="77777777" w:rsidR="006B7FE4" w:rsidRPr="00556B16" w:rsidRDefault="006B7FE4" w:rsidP="006B7FE4">
            <w:pPr>
              <w:spacing w:after="0"/>
              <w:rPr>
                <w:rFonts w:eastAsia="MS Mincho"/>
                <w:iCs/>
                <w:lang w:val="en-US" w:eastAsia="ja-JP"/>
              </w:rPr>
            </w:pPr>
          </w:p>
          <w:p w14:paraId="3AD88495" w14:textId="77777777" w:rsidR="006B7FE4" w:rsidRPr="00556B16" w:rsidRDefault="006B7FE4" w:rsidP="006B7FE4">
            <w:pPr>
              <w:pStyle w:val="NormalWeb"/>
              <w:spacing w:before="0" w:beforeAutospacing="0" w:after="0" w:afterAutospacing="0"/>
              <w:rPr>
                <w:rFonts w:ascii="Times New Roman" w:hAnsi="Times New Roman" w:cs="Times New Roman"/>
                <w:sz w:val="20"/>
                <w:szCs w:val="20"/>
                <w:lang w:val="en-US" w:eastAsia="ko-KR"/>
              </w:rPr>
            </w:pPr>
            <w:r w:rsidRPr="00556B16">
              <w:rPr>
                <w:rFonts w:ascii="Times New Roman" w:hAnsi="Times New Roman" w:cs="Times New Roman"/>
                <w:sz w:val="20"/>
                <w:szCs w:val="20"/>
                <w:lang w:val="en-US" w:eastAsia="ko-KR"/>
              </w:rPr>
              <w:t>For a carrier configured with shortened processing time, DL HARQ-ACK timing from PDSCH to HARQ-ACK, bit ordering, and PUCCH resource are determined by using the table below:</w:t>
            </w:r>
          </w:p>
          <w:p w14:paraId="1F632E09" w14:textId="77777777" w:rsidR="006B7FE4" w:rsidRPr="00556B16" w:rsidRDefault="006B7FE4" w:rsidP="006B7FE4">
            <w:pPr>
              <w:pStyle w:val="NormalWeb"/>
              <w:spacing w:before="0" w:beforeAutospacing="0" w:after="0" w:afterAutospacing="0"/>
              <w:rPr>
                <w:rFonts w:ascii="Times New Roman" w:hAnsi="Times New Roman" w:cs="Times New Roman"/>
                <w:sz w:val="20"/>
                <w:szCs w:val="20"/>
                <w:lang w:val="en-US" w:eastAsia="ko-KR"/>
              </w:rPr>
            </w:pPr>
          </w:p>
          <w:tbl>
            <w:tblPr>
              <w:tblW w:w="9257" w:type="dxa"/>
              <w:jc w:val="center"/>
              <w:tblCellMar>
                <w:left w:w="0" w:type="dxa"/>
                <w:right w:w="0" w:type="dxa"/>
              </w:tblCellMar>
              <w:tblLook w:val="04A0" w:firstRow="1" w:lastRow="0" w:firstColumn="1" w:lastColumn="0" w:noHBand="0" w:noVBand="1"/>
            </w:tblPr>
            <w:tblGrid>
              <w:gridCol w:w="1340"/>
              <w:gridCol w:w="316"/>
              <w:gridCol w:w="316"/>
              <w:gridCol w:w="1807"/>
              <w:gridCol w:w="1276"/>
              <w:gridCol w:w="953"/>
              <w:gridCol w:w="316"/>
              <w:gridCol w:w="316"/>
              <w:gridCol w:w="1255"/>
              <w:gridCol w:w="762"/>
              <w:gridCol w:w="600"/>
            </w:tblGrid>
            <w:tr w:rsidR="00556B16" w:rsidRPr="00556B16" w14:paraId="41B13399" w14:textId="77777777" w:rsidTr="006B7FE4">
              <w:trPr>
                <w:cantSplit/>
                <w:jc w:val="center"/>
              </w:trPr>
              <w:tc>
                <w:tcPr>
                  <w:tcW w:w="1340" w:type="dxa"/>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3AE9CF69"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TDD UL/DL</w:t>
                  </w:r>
                </w:p>
                <w:p w14:paraId="36C6B534"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Configuration</w:t>
                  </w:r>
                </w:p>
              </w:tc>
              <w:tc>
                <w:tcPr>
                  <w:tcW w:w="7917" w:type="dxa"/>
                  <w:gridSpan w:val="10"/>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0225F5D"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Subframe n</w:t>
                  </w:r>
                </w:p>
              </w:tc>
            </w:tr>
            <w:tr w:rsidR="00556B16" w:rsidRPr="00556B16" w14:paraId="41F07B6A" w14:textId="77777777" w:rsidTr="006B7FE4">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61552FE" w14:textId="77777777" w:rsidR="006B7FE4" w:rsidRPr="00556B16" w:rsidRDefault="006B7FE4" w:rsidP="006B7FE4">
                  <w:pPr>
                    <w:rPr>
                      <w:rFonts w:eastAsiaTheme="minorHAnsi"/>
                    </w:rPr>
                  </w:pPr>
                </w:p>
              </w:tc>
              <w:tc>
                <w:tcPr>
                  <w:tcW w:w="31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B1DBD67"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0</w:t>
                  </w:r>
                </w:p>
              </w:tc>
              <w:tc>
                <w:tcPr>
                  <w:tcW w:w="31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EF7FE2B"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1</w:t>
                  </w:r>
                </w:p>
              </w:tc>
              <w:tc>
                <w:tcPr>
                  <w:tcW w:w="1807"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ADEAB17"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2</w:t>
                  </w:r>
                </w:p>
              </w:tc>
              <w:tc>
                <w:tcPr>
                  <w:tcW w:w="127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B564163"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3</w:t>
                  </w:r>
                </w:p>
              </w:tc>
              <w:tc>
                <w:tcPr>
                  <w:tcW w:w="953"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7173700"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4</w:t>
                  </w:r>
                </w:p>
              </w:tc>
              <w:tc>
                <w:tcPr>
                  <w:tcW w:w="31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0A5D225"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5</w:t>
                  </w:r>
                </w:p>
              </w:tc>
              <w:tc>
                <w:tcPr>
                  <w:tcW w:w="316"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47B926E"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6</w:t>
                  </w:r>
                </w:p>
              </w:tc>
              <w:tc>
                <w:tcPr>
                  <w:tcW w:w="1255"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3AD809E"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7</w:t>
                  </w:r>
                </w:p>
              </w:tc>
              <w:tc>
                <w:tcPr>
                  <w:tcW w:w="762"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22C147F"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8</w:t>
                  </w:r>
                </w:p>
              </w:tc>
              <w:tc>
                <w:tcPr>
                  <w:tcW w:w="60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01B49F1"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9</w:t>
                  </w:r>
                </w:p>
              </w:tc>
            </w:tr>
            <w:tr w:rsidR="00556B16" w:rsidRPr="00556B16" w14:paraId="475D1C3E" w14:textId="77777777" w:rsidTr="006B7FE4">
              <w:trPr>
                <w:cantSplit/>
                <w:jc w:val="center"/>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BB7BAE"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0</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84AACF"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99B6EC"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0B288C"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(6)</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1F27CD"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highlight w:val="red"/>
                      <w:lang w:val="en-US"/>
                    </w:rPr>
                    <w:t>3</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46AC02"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(4),</w:t>
                  </w:r>
                  <w:r w:rsidRPr="00556B16">
                    <w:rPr>
                      <w:rFonts w:ascii="Times New Roman" w:hAnsi="Times New Roman" w:cs="Times New Roman"/>
                      <w:sz w:val="20"/>
                      <w:szCs w:val="20"/>
                      <w:highlight w:val="red"/>
                      <w:lang w:val="en-US"/>
                    </w:rPr>
                    <w:t>3</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41833E"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54DC67"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98576D"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(6)</w:t>
                  </w: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5EBBC0"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highlight w:val="red"/>
                      <w:lang w:val="en-US"/>
                    </w:rPr>
                    <w:t>3</w:t>
                  </w:r>
                </w:p>
              </w:tc>
              <w:tc>
                <w:tcPr>
                  <w:tcW w:w="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5595B5"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(4),</w:t>
                  </w:r>
                  <w:r w:rsidRPr="00556B16">
                    <w:rPr>
                      <w:rFonts w:ascii="Times New Roman" w:hAnsi="Times New Roman" w:cs="Times New Roman"/>
                      <w:sz w:val="20"/>
                      <w:szCs w:val="20"/>
                      <w:highlight w:val="red"/>
                      <w:lang w:val="en-US"/>
                    </w:rPr>
                    <w:t>3</w:t>
                  </w:r>
                </w:p>
              </w:tc>
            </w:tr>
            <w:tr w:rsidR="00556B16" w:rsidRPr="00556B16" w14:paraId="62848593" w14:textId="77777777" w:rsidTr="006B7FE4">
              <w:trPr>
                <w:cantSplit/>
                <w:jc w:val="center"/>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11480B"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1</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05BFCF"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C6508"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DCAEE9"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 xml:space="preserve">(7), </w:t>
                  </w:r>
                  <w:r w:rsidRPr="00556B16">
                    <w:rPr>
                      <w:rFonts w:ascii="Times New Roman" w:hAnsi="Times New Roman" w:cs="Times New Roman"/>
                      <w:sz w:val="20"/>
                      <w:szCs w:val="20"/>
                      <w:highlight w:val="green"/>
                      <w:lang w:val="en-US"/>
                    </w:rPr>
                    <w:t>6</w:t>
                  </w:r>
                  <w:r w:rsidRPr="00556B16">
                    <w:rPr>
                      <w:rFonts w:ascii="Times New Roman" w:hAnsi="Times New Roman" w:cs="Times New Roman"/>
                      <w:sz w:val="20"/>
                      <w:szCs w:val="20"/>
                      <w:lang w:val="en-US"/>
                    </w:rPr>
                    <w:t xml:space="preserve">, </w:t>
                  </w:r>
                  <w:r w:rsidRPr="00556B16">
                    <w:rPr>
                      <w:rFonts w:ascii="Times New Roman" w:hAnsi="Times New Roman" w:cs="Times New Roman"/>
                      <w:sz w:val="20"/>
                      <w:szCs w:val="20"/>
                      <w:highlight w:val="red"/>
                      <w:lang w:val="en-US"/>
                    </w:rPr>
                    <w:t>3</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2EF3AB"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(4),</w:t>
                  </w:r>
                  <w:r w:rsidRPr="00556B16">
                    <w:rPr>
                      <w:rFonts w:ascii="Times New Roman" w:hAnsi="Times New Roman" w:cs="Times New Roman"/>
                      <w:sz w:val="20"/>
                      <w:szCs w:val="20"/>
                      <w:highlight w:val="red"/>
                      <w:lang w:val="en-US"/>
                    </w:rPr>
                    <w:t>3</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46A47D"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212030"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DC7D93"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CA235A"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 xml:space="preserve">(7), </w:t>
                  </w:r>
                  <w:r w:rsidRPr="00556B16">
                    <w:rPr>
                      <w:rFonts w:ascii="Times New Roman" w:hAnsi="Times New Roman" w:cs="Times New Roman"/>
                      <w:sz w:val="20"/>
                      <w:szCs w:val="20"/>
                      <w:highlight w:val="green"/>
                      <w:lang w:val="en-US"/>
                    </w:rPr>
                    <w:t>6</w:t>
                  </w:r>
                  <w:r w:rsidRPr="00556B16">
                    <w:rPr>
                      <w:rFonts w:ascii="Times New Roman" w:hAnsi="Times New Roman" w:cs="Times New Roman"/>
                      <w:sz w:val="20"/>
                      <w:szCs w:val="20"/>
                      <w:lang w:val="en-US"/>
                    </w:rPr>
                    <w:t xml:space="preserve">, </w:t>
                  </w:r>
                  <w:r w:rsidRPr="00556B16">
                    <w:rPr>
                      <w:rFonts w:ascii="Times New Roman" w:hAnsi="Times New Roman" w:cs="Times New Roman"/>
                      <w:sz w:val="20"/>
                      <w:szCs w:val="20"/>
                      <w:highlight w:val="red"/>
                      <w:lang w:val="en-US"/>
                    </w:rPr>
                    <w:t>3</w:t>
                  </w: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BB2151"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(4),</w:t>
                  </w:r>
                  <w:r w:rsidRPr="00556B16">
                    <w:rPr>
                      <w:rFonts w:ascii="Times New Roman" w:hAnsi="Times New Roman" w:cs="Times New Roman"/>
                      <w:sz w:val="20"/>
                      <w:szCs w:val="20"/>
                      <w:highlight w:val="red"/>
                      <w:lang w:val="en-US"/>
                    </w:rPr>
                    <w:t>3</w:t>
                  </w:r>
                </w:p>
              </w:tc>
              <w:tc>
                <w:tcPr>
                  <w:tcW w:w="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F9F04C"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r>
            <w:tr w:rsidR="00556B16" w:rsidRPr="00556B16" w14:paraId="2E36D18F" w14:textId="77777777" w:rsidTr="006B7FE4">
              <w:trPr>
                <w:cantSplit/>
                <w:jc w:val="center"/>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053CE2"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2</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FD73D6"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518207"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F6239A"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 xml:space="preserve">(8), </w:t>
                  </w:r>
                  <w:r w:rsidRPr="00556B16">
                    <w:rPr>
                      <w:rFonts w:ascii="Times New Roman" w:hAnsi="Times New Roman" w:cs="Times New Roman"/>
                      <w:sz w:val="20"/>
                      <w:szCs w:val="20"/>
                      <w:highlight w:val="green"/>
                      <w:lang w:val="en-US"/>
                    </w:rPr>
                    <w:t>7, 4, 6</w:t>
                  </w:r>
                  <w:r w:rsidRPr="00556B16">
                    <w:rPr>
                      <w:rFonts w:ascii="Times New Roman" w:hAnsi="Times New Roman" w:cs="Times New Roman"/>
                      <w:sz w:val="20"/>
                      <w:szCs w:val="20"/>
                      <w:lang w:val="en-US"/>
                    </w:rPr>
                    <w:t xml:space="preserve">, </w:t>
                  </w:r>
                  <w:r w:rsidRPr="00556B16">
                    <w:rPr>
                      <w:rFonts w:ascii="Times New Roman" w:hAnsi="Times New Roman" w:cs="Times New Roman"/>
                      <w:sz w:val="20"/>
                      <w:szCs w:val="20"/>
                      <w:highlight w:val="red"/>
                      <w:lang w:val="en-US"/>
                    </w:rPr>
                    <w:t>3</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C0BBB7"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EE1D1D"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DFE63C"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906531"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86B0AB"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 xml:space="preserve">(8), </w:t>
                  </w:r>
                  <w:r w:rsidRPr="00556B16">
                    <w:rPr>
                      <w:rFonts w:ascii="Times New Roman" w:hAnsi="Times New Roman" w:cs="Times New Roman"/>
                      <w:sz w:val="20"/>
                      <w:szCs w:val="20"/>
                      <w:highlight w:val="green"/>
                      <w:lang w:val="en-US"/>
                    </w:rPr>
                    <w:t>7, 4, 6</w:t>
                  </w:r>
                  <w:r w:rsidRPr="00556B16">
                    <w:rPr>
                      <w:rFonts w:ascii="Times New Roman" w:hAnsi="Times New Roman" w:cs="Times New Roman"/>
                      <w:sz w:val="20"/>
                      <w:szCs w:val="20"/>
                      <w:lang w:val="en-US"/>
                    </w:rPr>
                    <w:t xml:space="preserve">, </w:t>
                  </w:r>
                  <w:r w:rsidRPr="00556B16">
                    <w:rPr>
                      <w:rFonts w:ascii="Times New Roman" w:hAnsi="Times New Roman" w:cs="Times New Roman"/>
                      <w:sz w:val="20"/>
                      <w:szCs w:val="20"/>
                      <w:highlight w:val="red"/>
                      <w:lang w:val="en-US"/>
                    </w:rPr>
                    <w:t>3</w:t>
                  </w: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343582"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F5AE92"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r>
            <w:tr w:rsidR="00556B16" w:rsidRPr="00556B16" w14:paraId="0E324133" w14:textId="77777777" w:rsidTr="006B7FE4">
              <w:trPr>
                <w:cantSplit/>
                <w:jc w:val="center"/>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122F79"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3</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B3E43D"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47C33D"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19D526"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highlight w:val="green"/>
                      <w:lang w:val="en-US"/>
                    </w:rPr>
                    <w:t>7, 6</w:t>
                  </w:r>
                  <w:r w:rsidRPr="00556B16">
                    <w:rPr>
                      <w:rFonts w:ascii="Times New Roman" w:hAnsi="Times New Roman" w:cs="Times New Roman"/>
                      <w:sz w:val="20"/>
                      <w:szCs w:val="20"/>
                      <w:lang w:val="en-US"/>
                    </w:rPr>
                    <w:t xml:space="preserve">, (11), </w:t>
                  </w:r>
                  <w:r w:rsidRPr="00556B16">
                    <w:rPr>
                      <w:rFonts w:ascii="Times New Roman" w:hAnsi="Times New Roman" w:cs="Times New Roman"/>
                      <w:sz w:val="20"/>
                      <w:szCs w:val="20"/>
                      <w:highlight w:val="red"/>
                      <w:lang w:val="en-US"/>
                    </w:rPr>
                    <w:t>5</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12F26A"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 xml:space="preserve">(6), </w:t>
                  </w:r>
                  <w:r w:rsidRPr="00556B16">
                    <w:rPr>
                      <w:rFonts w:ascii="Times New Roman" w:hAnsi="Times New Roman" w:cs="Times New Roman"/>
                      <w:sz w:val="20"/>
                      <w:szCs w:val="20"/>
                      <w:highlight w:val="green"/>
                      <w:lang w:val="en-US"/>
                    </w:rPr>
                    <w:t>5</w:t>
                  </w:r>
                  <w:r w:rsidRPr="00556B16">
                    <w:rPr>
                      <w:rFonts w:ascii="Times New Roman" w:hAnsi="Times New Roman" w:cs="Times New Roman"/>
                      <w:sz w:val="20"/>
                      <w:szCs w:val="20"/>
                      <w:lang w:val="en-US"/>
                    </w:rPr>
                    <w:t xml:space="preserve">, </w:t>
                  </w:r>
                  <w:r w:rsidRPr="00556B16">
                    <w:rPr>
                      <w:rFonts w:ascii="Times New Roman" w:hAnsi="Times New Roman" w:cs="Times New Roman"/>
                      <w:sz w:val="20"/>
                      <w:szCs w:val="20"/>
                      <w:highlight w:val="red"/>
                      <w:lang w:val="en-US"/>
                    </w:rPr>
                    <w:t>4</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EA9DA8"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 xml:space="preserve">(5), </w:t>
                  </w:r>
                  <w:r w:rsidRPr="00556B16">
                    <w:rPr>
                      <w:rFonts w:ascii="Times New Roman" w:hAnsi="Times New Roman" w:cs="Times New Roman"/>
                      <w:sz w:val="20"/>
                      <w:szCs w:val="20"/>
                      <w:highlight w:val="green"/>
                      <w:lang w:val="en-US"/>
                    </w:rPr>
                    <w:t>4</w:t>
                  </w:r>
                  <w:r w:rsidRPr="00556B16">
                    <w:rPr>
                      <w:rFonts w:ascii="Times New Roman" w:hAnsi="Times New Roman" w:cs="Times New Roman"/>
                      <w:sz w:val="20"/>
                      <w:szCs w:val="20"/>
                      <w:lang w:val="en-US"/>
                    </w:rPr>
                    <w:t xml:space="preserve">, </w:t>
                  </w:r>
                  <w:r w:rsidRPr="00556B16">
                    <w:rPr>
                      <w:rFonts w:ascii="Times New Roman" w:hAnsi="Times New Roman" w:cs="Times New Roman"/>
                      <w:sz w:val="20"/>
                      <w:szCs w:val="20"/>
                      <w:highlight w:val="red"/>
                      <w:lang w:val="en-US"/>
                    </w:rPr>
                    <w:t>3</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AF0502"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5FE270"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7EABD1"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926C8F"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5B78B3"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r>
            <w:tr w:rsidR="00556B16" w:rsidRPr="00556B16" w14:paraId="3AD3A960" w14:textId="77777777" w:rsidTr="006B7FE4">
              <w:trPr>
                <w:cantSplit/>
                <w:jc w:val="center"/>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FBF0A8"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4</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4C4089"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54AA00"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0AA0DD"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 xml:space="preserve">(12), </w:t>
                  </w:r>
                  <w:r w:rsidRPr="00556B16">
                    <w:rPr>
                      <w:rFonts w:ascii="Times New Roman" w:hAnsi="Times New Roman" w:cs="Times New Roman"/>
                      <w:sz w:val="20"/>
                      <w:szCs w:val="20"/>
                      <w:highlight w:val="green"/>
                      <w:lang w:val="en-US"/>
                    </w:rPr>
                    <w:t>8, 7, 11</w:t>
                  </w:r>
                  <w:r w:rsidRPr="00556B16">
                    <w:rPr>
                      <w:rFonts w:ascii="Times New Roman" w:hAnsi="Times New Roman" w:cs="Times New Roman"/>
                      <w:sz w:val="20"/>
                      <w:szCs w:val="20"/>
                      <w:lang w:val="en-US"/>
                    </w:rPr>
                    <w:t xml:space="preserve">, </w:t>
                  </w:r>
                  <w:r w:rsidRPr="00556B16">
                    <w:rPr>
                      <w:rFonts w:ascii="Times New Roman" w:hAnsi="Times New Roman" w:cs="Times New Roman"/>
                      <w:sz w:val="20"/>
                      <w:szCs w:val="20"/>
                      <w:highlight w:val="red"/>
                      <w:lang w:val="en-US"/>
                    </w:rPr>
                    <w:t>6</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C9F043"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highlight w:val="green"/>
                      <w:lang w:val="en-US"/>
                    </w:rPr>
                    <w:t>6, 5, 4</w:t>
                  </w:r>
                  <w:r w:rsidRPr="00556B16">
                    <w:rPr>
                      <w:rFonts w:ascii="Times New Roman" w:hAnsi="Times New Roman" w:cs="Times New Roman"/>
                      <w:sz w:val="20"/>
                      <w:szCs w:val="20"/>
                      <w:lang w:val="en-US"/>
                    </w:rPr>
                    <w:t xml:space="preserve">, (7), </w:t>
                  </w:r>
                  <w:r w:rsidRPr="00556B16">
                    <w:rPr>
                      <w:rFonts w:ascii="Times New Roman" w:hAnsi="Times New Roman" w:cs="Times New Roman"/>
                      <w:sz w:val="20"/>
                      <w:szCs w:val="20"/>
                      <w:highlight w:val="red"/>
                      <w:lang w:val="en-US"/>
                    </w:rPr>
                    <w:t>3</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131A1A"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DD102C"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C2085A"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C75085"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68D769"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1C897F"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r>
            <w:tr w:rsidR="00556B16" w:rsidRPr="00556B16" w14:paraId="507A7A11" w14:textId="77777777" w:rsidTr="006B7FE4">
              <w:trPr>
                <w:cantSplit/>
                <w:jc w:val="center"/>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15925A"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5</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9C75AB"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5AD4F9"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A9229B"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 xml:space="preserve">(13), </w:t>
                  </w:r>
                  <w:r w:rsidRPr="00556B16">
                    <w:rPr>
                      <w:rFonts w:ascii="Times New Roman" w:hAnsi="Times New Roman" w:cs="Times New Roman"/>
                      <w:sz w:val="20"/>
                      <w:szCs w:val="20"/>
                      <w:highlight w:val="green"/>
                      <w:lang w:val="en-US"/>
                    </w:rPr>
                    <w:t>12, 9, 8, 7, 5, 4, 11, 6</w:t>
                  </w:r>
                  <w:r w:rsidRPr="00556B16">
                    <w:rPr>
                      <w:rFonts w:ascii="Times New Roman" w:hAnsi="Times New Roman" w:cs="Times New Roman"/>
                      <w:sz w:val="20"/>
                      <w:szCs w:val="20"/>
                      <w:lang w:val="en-US"/>
                    </w:rPr>
                    <w:t xml:space="preserve">, </w:t>
                  </w:r>
                  <w:r w:rsidRPr="00556B16">
                    <w:rPr>
                      <w:rFonts w:ascii="Times New Roman" w:hAnsi="Times New Roman" w:cs="Times New Roman"/>
                      <w:sz w:val="20"/>
                      <w:szCs w:val="20"/>
                      <w:highlight w:val="red"/>
                      <w:lang w:val="en-US"/>
                    </w:rPr>
                    <w:t>3</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A17F75"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A37BC1"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F6331"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1D44F7"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EB7C5E"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0EE450"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599373"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r>
            <w:tr w:rsidR="00556B16" w:rsidRPr="00556B16" w14:paraId="63DC041A" w14:textId="77777777" w:rsidTr="006B7FE4">
              <w:trPr>
                <w:cantSplit/>
                <w:trHeight w:val="191"/>
                <w:jc w:val="center"/>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A9CF79"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6</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88FAA5"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0473CB"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1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DB0324"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 xml:space="preserve">(7), </w:t>
                  </w:r>
                  <w:r w:rsidRPr="00556B16">
                    <w:rPr>
                      <w:rFonts w:ascii="Times New Roman" w:hAnsi="Times New Roman" w:cs="Times New Roman"/>
                      <w:sz w:val="20"/>
                      <w:szCs w:val="20"/>
                      <w:highlight w:val="red"/>
                      <w:lang w:val="en-US"/>
                    </w:rPr>
                    <w:t>6</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147877"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 xml:space="preserve">(7), </w:t>
                  </w:r>
                  <w:r w:rsidRPr="00556B16">
                    <w:rPr>
                      <w:rFonts w:ascii="Times New Roman" w:hAnsi="Times New Roman" w:cs="Times New Roman"/>
                      <w:sz w:val="20"/>
                      <w:szCs w:val="20"/>
                      <w:highlight w:val="red"/>
                      <w:lang w:val="en-US"/>
                    </w:rPr>
                    <w:t>4</w:t>
                  </w:r>
                </w:p>
              </w:tc>
              <w:tc>
                <w:tcPr>
                  <w:tcW w:w="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5E0E6C"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 xml:space="preserve">(5), </w:t>
                  </w:r>
                  <w:r w:rsidRPr="00556B16">
                    <w:rPr>
                      <w:rFonts w:ascii="Times New Roman" w:hAnsi="Times New Roman" w:cs="Times New Roman"/>
                      <w:sz w:val="20"/>
                      <w:szCs w:val="20"/>
                      <w:highlight w:val="red"/>
                      <w:lang w:val="en-US"/>
                    </w:rPr>
                    <w:t>4</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5C30FB"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3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CFEEAB"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c>
                <w:tcPr>
                  <w:tcW w:w="12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03D5A8"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 xml:space="preserve">(7), </w:t>
                  </w:r>
                  <w:r w:rsidRPr="00556B16">
                    <w:rPr>
                      <w:rFonts w:ascii="Times New Roman" w:hAnsi="Times New Roman" w:cs="Times New Roman"/>
                      <w:sz w:val="20"/>
                      <w:szCs w:val="20"/>
                      <w:highlight w:val="red"/>
                      <w:lang w:val="en-US"/>
                    </w:rPr>
                    <w:t>6</w:t>
                  </w: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288F6E"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 xml:space="preserve">(7), </w:t>
                  </w:r>
                  <w:r w:rsidRPr="00556B16">
                    <w:rPr>
                      <w:rFonts w:ascii="Times New Roman" w:hAnsi="Times New Roman" w:cs="Times New Roman"/>
                      <w:sz w:val="20"/>
                      <w:szCs w:val="20"/>
                      <w:highlight w:val="red"/>
                      <w:lang w:val="en-US"/>
                    </w:rPr>
                    <w:t>3</w:t>
                  </w:r>
                </w:p>
              </w:tc>
              <w:tc>
                <w:tcPr>
                  <w:tcW w:w="6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136379" w14:textId="77777777" w:rsidR="006B7FE4" w:rsidRPr="00556B16" w:rsidRDefault="006B7FE4" w:rsidP="006B7FE4">
                  <w:pPr>
                    <w:pStyle w:val="NormalWeb"/>
                    <w:keepNext/>
                    <w:spacing w:before="0" w:beforeAutospacing="0" w:after="0" w:afterAutospacing="0"/>
                    <w:jc w:val="center"/>
                    <w:rPr>
                      <w:rFonts w:ascii="Times New Roman" w:hAnsi="Times New Roman" w:cs="Times New Roman"/>
                      <w:sz w:val="20"/>
                      <w:szCs w:val="20"/>
                      <w:lang w:val="en-US"/>
                    </w:rPr>
                  </w:pPr>
                  <w:r w:rsidRPr="00556B16">
                    <w:rPr>
                      <w:rFonts w:ascii="Times New Roman" w:hAnsi="Times New Roman" w:cs="Times New Roman"/>
                      <w:sz w:val="20"/>
                      <w:szCs w:val="20"/>
                      <w:lang w:val="en-US"/>
                    </w:rPr>
                    <w:t>-</w:t>
                  </w:r>
                </w:p>
              </w:tc>
            </w:tr>
          </w:tbl>
          <w:p w14:paraId="0A964FE9" w14:textId="77777777" w:rsidR="006B7FE4" w:rsidRPr="00556B16" w:rsidRDefault="006B7FE4" w:rsidP="006B7FE4">
            <w:pPr>
              <w:pStyle w:val="NormalWeb"/>
              <w:spacing w:before="0" w:beforeAutospacing="0" w:after="0" w:afterAutospacing="0"/>
              <w:rPr>
                <w:rFonts w:ascii="Times New Roman" w:hAnsi="Times New Roman" w:cs="Times New Roman"/>
                <w:b/>
                <w:bCs/>
                <w:sz w:val="20"/>
                <w:szCs w:val="20"/>
                <w:lang w:val="en-US" w:eastAsia="ko-KR"/>
              </w:rPr>
            </w:pPr>
          </w:p>
          <w:p w14:paraId="438457CA" w14:textId="77777777" w:rsidR="006B7FE4" w:rsidRPr="00556B16" w:rsidRDefault="006B7FE4" w:rsidP="006B7FE4">
            <w:pPr>
              <w:pStyle w:val="NormalWeb"/>
              <w:spacing w:before="0" w:beforeAutospacing="0" w:after="0" w:afterAutospacing="0"/>
              <w:rPr>
                <w:rFonts w:ascii="Times New Roman" w:hAnsi="Times New Roman" w:cs="Times New Roman"/>
                <w:sz w:val="20"/>
                <w:szCs w:val="20"/>
                <w:lang w:val="en-US" w:eastAsia="ko-KR"/>
              </w:rPr>
            </w:pPr>
            <w:r w:rsidRPr="00556B16">
              <w:rPr>
                <w:rFonts w:ascii="Times New Roman" w:hAnsi="Times New Roman" w:cs="Times New Roman"/>
                <w:b/>
                <w:bCs/>
                <w:sz w:val="20"/>
                <w:szCs w:val="20"/>
                <w:lang w:val="en-US" w:eastAsia="ko-KR"/>
              </w:rPr>
              <w:t xml:space="preserve">Notes: </w:t>
            </w:r>
          </w:p>
          <w:p w14:paraId="4728B86C" w14:textId="77777777" w:rsidR="006B7FE4" w:rsidRPr="00556B16" w:rsidRDefault="006B7FE4" w:rsidP="006B7FE4">
            <w:pPr>
              <w:pStyle w:val="NormalWeb"/>
              <w:spacing w:before="0" w:beforeAutospacing="0" w:after="0" w:afterAutospacing="0"/>
              <w:ind w:left="360" w:hanging="360"/>
              <w:rPr>
                <w:rFonts w:ascii="Times New Roman" w:hAnsi="Times New Roman" w:cs="Times New Roman"/>
                <w:sz w:val="20"/>
                <w:szCs w:val="20"/>
                <w:lang w:val="en-US" w:eastAsia="ko-KR"/>
              </w:rPr>
            </w:pPr>
            <w:r w:rsidRPr="00556B16">
              <w:rPr>
                <w:rFonts w:ascii="Times New Roman" w:hAnsi="Times New Roman" w:cs="Times New Roman"/>
                <w:sz w:val="20"/>
                <w:szCs w:val="20"/>
                <w:lang w:val="en-US" w:eastAsia="ko-KR"/>
              </w:rPr>
              <w:t>•       DL subframes only for UEs not configured with shortened processing time are in parentheses</w:t>
            </w:r>
          </w:p>
          <w:p w14:paraId="0037F17D" w14:textId="77777777" w:rsidR="006B7FE4" w:rsidRPr="00556B16" w:rsidRDefault="006B7FE4" w:rsidP="006B7FE4">
            <w:pPr>
              <w:pStyle w:val="NormalWeb"/>
              <w:spacing w:before="0" w:beforeAutospacing="0" w:after="0" w:afterAutospacing="0"/>
              <w:ind w:left="360" w:hanging="360"/>
              <w:rPr>
                <w:rFonts w:ascii="Times New Roman" w:hAnsi="Times New Roman" w:cs="Times New Roman"/>
                <w:sz w:val="20"/>
                <w:szCs w:val="20"/>
                <w:lang w:val="en-US" w:eastAsia="ko-KR"/>
              </w:rPr>
            </w:pPr>
            <w:r w:rsidRPr="00556B16">
              <w:rPr>
                <w:rFonts w:ascii="Times New Roman" w:hAnsi="Times New Roman" w:cs="Times New Roman"/>
                <w:sz w:val="20"/>
                <w:szCs w:val="20"/>
                <w:lang w:val="en-US" w:eastAsia="ko-KR"/>
              </w:rPr>
              <w:t xml:space="preserve">•       DL subframes only for UEs configured with shortened processing time are </w:t>
            </w:r>
            <w:r w:rsidRPr="00556B16">
              <w:rPr>
                <w:rFonts w:ascii="Times New Roman" w:hAnsi="Times New Roman" w:cs="Times New Roman"/>
                <w:sz w:val="20"/>
                <w:szCs w:val="20"/>
                <w:highlight w:val="red"/>
                <w:lang w:val="en-US" w:eastAsia="ko-KR"/>
              </w:rPr>
              <w:t>highlighted in red</w:t>
            </w:r>
            <w:r w:rsidRPr="00556B16">
              <w:rPr>
                <w:rFonts w:ascii="Times New Roman" w:hAnsi="Times New Roman" w:cs="Times New Roman"/>
                <w:sz w:val="20"/>
                <w:szCs w:val="20"/>
                <w:lang w:val="en-US" w:eastAsia="ko-KR"/>
              </w:rPr>
              <w:t>.</w:t>
            </w:r>
          </w:p>
          <w:p w14:paraId="7D37EB40" w14:textId="77777777" w:rsidR="006B7FE4" w:rsidRPr="00556B16" w:rsidRDefault="006B7FE4" w:rsidP="006B7FE4">
            <w:pPr>
              <w:pStyle w:val="NormalWeb"/>
              <w:spacing w:before="0" w:beforeAutospacing="0" w:after="0" w:afterAutospacing="0"/>
              <w:ind w:left="360" w:hanging="360"/>
              <w:rPr>
                <w:rFonts w:ascii="Times New Roman" w:hAnsi="Times New Roman" w:cs="Times New Roman"/>
                <w:sz w:val="20"/>
                <w:szCs w:val="20"/>
                <w:lang w:val="en-US" w:eastAsia="ko-KR"/>
              </w:rPr>
            </w:pPr>
            <w:r w:rsidRPr="00556B16">
              <w:rPr>
                <w:rFonts w:ascii="Times New Roman" w:hAnsi="Times New Roman" w:cs="Times New Roman"/>
                <w:sz w:val="20"/>
                <w:szCs w:val="20"/>
                <w:lang w:val="en-US" w:eastAsia="ko-KR"/>
              </w:rPr>
              <w:t xml:space="preserve">•       DL subframes </w:t>
            </w:r>
            <w:r w:rsidRPr="00556B16">
              <w:rPr>
                <w:rFonts w:ascii="Times New Roman" w:hAnsi="Times New Roman" w:cs="Times New Roman"/>
                <w:sz w:val="20"/>
                <w:szCs w:val="20"/>
                <w:highlight w:val="green"/>
                <w:lang w:val="en-US" w:eastAsia="ko-KR"/>
              </w:rPr>
              <w:t>highlighted in green</w:t>
            </w:r>
            <w:r w:rsidRPr="00556B16">
              <w:rPr>
                <w:rFonts w:ascii="Times New Roman" w:hAnsi="Times New Roman" w:cs="Times New Roman"/>
                <w:sz w:val="20"/>
                <w:szCs w:val="20"/>
                <w:lang w:val="en-US" w:eastAsia="ko-KR"/>
              </w:rPr>
              <w:t xml:space="preserve"> are common for both above UE types</w:t>
            </w:r>
          </w:p>
          <w:p w14:paraId="6548E1D9" w14:textId="77777777" w:rsidR="006B7FE4" w:rsidRPr="00556B16" w:rsidRDefault="006B7FE4" w:rsidP="006B7FE4">
            <w:pPr>
              <w:pStyle w:val="NormalWeb"/>
              <w:spacing w:before="0" w:beforeAutospacing="0" w:after="0" w:afterAutospacing="0"/>
              <w:ind w:left="360" w:hanging="360"/>
              <w:rPr>
                <w:rFonts w:ascii="Times New Roman" w:hAnsi="Times New Roman" w:cs="Times New Roman"/>
                <w:sz w:val="20"/>
                <w:szCs w:val="20"/>
                <w:lang w:val="en-US" w:eastAsia="ko-KR"/>
              </w:rPr>
            </w:pPr>
            <w:r w:rsidRPr="00556B16">
              <w:rPr>
                <w:rFonts w:ascii="Times New Roman" w:hAnsi="Times New Roman" w:cs="Times New Roman"/>
                <w:sz w:val="20"/>
                <w:szCs w:val="20"/>
                <w:lang w:val="en-US" w:eastAsia="ko-KR"/>
              </w:rPr>
              <w:t xml:space="preserve">•       A UE configured with shortened processing time should take into account: </w:t>
            </w:r>
          </w:p>
          <w:p w14:paraId="380D23C4" w14:textId="77777777" w:rsidR="006B7FE4" w:rsidRPr="00556B16" w:rsidRDefault="006B7FE4" w:rsidP="006B7FE4">
            <w:pPr>
              <w:pStyle w:val="NormalWeb"/>
              <w:spacing w:before="0" w:beforeAutospacing="0" w:after="0" w:afterAutospacing="0"/>
              <w:ind w:left="1080" w:hanging="360"/>
              <w:rPr>
                <w:rFonts w:ascii="Times New Roman" w:hAnsi="Times New Roman" w:cs="Times New Roman"/>
                <w:sz w:val="20"/>
                <w:szCs w:val="20"/>
                <w:lang w:val="en-US" w:eastAsia="ko-KR"/>
              </w:rPr>
            </w:pPr>
            <w:r w:rsidRPr="00556B16">
              <w:rPr>
                <w:rFonts w:ascii="Times New Roman" w:hAnsi="Times New Roman" w:cs="Times New Roman"/>
                <w:sz w:val="20"/>
                <w:szCs w:val="20"/>
                <w:lang w:val="en-US" w:eastAsia="ko-KR"/>
              </w:rPr>
              <w:t xml:space="preserve">•       DL subframes for UEs with applying either processing time (numbers highlighted in green), and DL subframes only for UEs configured with shortened processing time (numbers highlighted in red) in order to determine HARQ-ACK codebook for a certain UL subframe </w:t>
            </w:r>
          </w:p>
          <w:p w14:paraId="6973BFDE" w14:textId="0B321C02" w:rsidR="006B7FE4" w:rsidRPr="00801002" w:rsidRDefault="006B7FE4" w:rsidP="00801002">
            <w:pPr>
              <w:pStyle w:val="NormalWeb"/>
              <w:spacing w:before="0" w:beforeAutospacing="0" w:after="0" w:afterAutospacing="0"/>
              <w:ind w:left="1080" w:hanging="360"/>
              <w:rPr>
                <w:rFonts w:ascii="Times New Roman" w:hAnsi="Times New Roman" w:cs="Times New Roman"/>
                <w:color w:val="70AD47" w:themeColor="accent6"/>
                <w:sz w:val="20"/>
                <w:szCs w:val="20"/>
                <w:lang w:val="en-US" w:eastAsia="ko-KR"/>
              </w:rPr>
            </w:pPr>
            <w:r w:rsidRPr="00556B16">
              <w:rPr>
                <w:rFonts w:ascii="Times New Roman" w:hAnsi="Times New Roman" w:cs="Times New Roman"/>
                <w:sz w:val="20"/>
                <w:szCs w:val="20"/>
                <w:lang w:val="en-US" w:eastAsia="ko-KR"/>
              </w:rPr>
              <w:t>•       Additionally, the UE should also consider DL subframes only for UEs not configured with shortened processing time (the ones in parentheses) in order to reserve PUCCH resource</w:t>
            </w:r>
            <w:r w:rsidR="00801002" w:rsidRPr="00556B16">
              <w:rPr>
                <w:rFonts w:ascii="Times New Roman" w:hAnsi="Times New Roman" w:cs="Times New Roman"/>
                <w:sz w:val="20"/>
                <w:szCs w:val="20"/>
                <w:lang w:val="en-US" w:eastAsia="ko-KR"/>
              </w:rPr>
              <w:t xml:space="preserve">, </w:t>
            </w:r>
            <w:r w:rsidRPr="00556B16">
              <w:rPr>
                <w:rFonts w:ascii="Times New Roman" w:hAnsi="Times New Roman" w:cs="Times New Roman"/>
                <w:sz w:val="20"/>
                <w:szCs w:val="20"/>
                <w:lang w:val="en-US" w:eastAsia="ko-KR"/>
              </w:rPr>
              <w:t>.i.e. implicit resource allocation is applied, without an additional RRC configured starting position</w:t>
            </w:r>
          </w:p>
        </w:tc>
      </w:tr>
    </w:tbl>
    <w:p w14:paraId="721976AD" w14:textId="58AA1597" w:rsidR="002D7AFA" w:rsidRDefault="00261713" w:rsidP="002D7AFA">
      <w:pPr>
        <w:pStyle w:val="Heading2"/>
      </w:pPr>
      <w:r>
        <w:lastRenderedPageBreak/>
        <w:t>3</w:t>
      </w:r>
      <w:r w:rsidR="002D7AFA">
        <w:t>.</w:t>
      </w:r>
      <w:r w:rsidR="00AC36C8">
        <w:t>5</w:t>
      </w:r>
      <w:r w:rsidR="002D7AFA">
        <w:tab/>
      </w:r>
      <w:r w:rsidR="002D7AFA" w:rsidRPr="002D7AFA">
        <w:t>HARQ</w:t>
      </w:r>
    </w:p>
    <w:tbl>
      <w:tblPr>
        <w:tblStyle w:val="TableGrid"/>
        <w:tblW w:w="0" w:type="auto"/>
        <w:tblLook w:val="04A0" w:firstRow="1" w:lastRow="0" w:firstColumn="1" w:lastColumn="0" w:noHBand="0" w:noVBand="1"/>
      </w:tblPr>
      <w:tblGrid>
        <w:gridCol w:w="9631"/>
      </w:tblGrid>
      <w:tr w:rsidR="00C85EC4" w14:paraId="7C745283" w14:textId="77777777" w:rsidTr="00502399">
        <w:tc>
          <w:tcPr>
            <w:tcW w:w="9631" w:type="dxa"/>
          </w:tcPr>
          <w:p w14:paraId="158E75D6" w14:textId="77777777" w:rsidR="00C85EC4" w:rsidRPr="00D95BB7" w:rsidRDefault="00C85EC4" w:rsidP="00502399">
            <w:pPr>
              <w:spacing w:after="0"/>
              <w:rPr>
                <w:rFonts w:eastAsia="MS Mincho"/>
                <w:lang w:val="en-US" w:eastAsia="ja-JP"/>
              </w:rPr>
            </w:pPr>
            <w:r w:rsidRPr="00D95BB7">
              <w:rPr>
                <w:rFonts w:eastAsia="MS Mincho"/>
                <w:lang w:eastAsia="ja-JP"/>
              </w:rPr>
              <w:t xml:space="preserve">PHICH-less asynchronous HARQ for UL is </w:t>
            </w:r>
            <w:r>
              <w:rPr>
                <w:rFonts w:eastAsia="MS Mincho"/>
                <w:lang w:eastAsia="ja-JP"/>
              </w:rPr>
              <w:t>used</w:t>
            </w:r>
            <w:r w:rsidRPr="00D95BB7">
              <w:rPr>
                <w:rFonts w:eastAsia="MS Mincho"/>
                <w:lang w:eastAsia="ja-JP"/>
              </w:rPr>
              <w:t xml:space="preserve"> for 1 ms TTI with shortened processing time </w:t>
            </w:r>
          </w:p>
          <w:p w14:paraId="154B4B2B" w14:textId="77777777" w:rsidR="00C85EC4" w:rsidRPr="00D95BB7" w:rsidRDefault="00C85EC4" w:rsidP="001F46DF">
            <w:pPr>
              <w:numPr>
                <w:ilvl w:val="0"/>
                <w:numId w:val="26"/>
              </w:numPr>
              <w:spacing w:after="0"/>
              <w:rPr>
                <w:rFonts w:eastAsia="MS Mincho"/>
                <w:lang w:val="en-US" w:eastAsia="ja-JP"/>
              </w:rPr>
            </w:pPr>
            <w:r w:rsidRPr="00D95BB7">
              <w:rPr>
                <w:rFonts w:eastAsia="MS Mincho"/>
                <w:lang w:eastAsia="ja-JP"/>
              </w:rPr>
              <w:t xml:space="preserve">For FS1 and FS2, bit fields are </w:t>
            </w:r>
            <w:r>
              <w:rPr>
                <w:rFonts w:eastAsia="MS Mincho"/>
                <w:lang w:eastAsia="ja-JP"/>
              </w:rPr>
              <w:t>defined</w:t>
            </w:r>
            <w:r w:rsidRPr="00D95BB7">
              <w:rPr>
                <w:rFonts w:eastAsia="MS Mincho"/>
                <w:lang w:eastAsia="ja-JP"/>
              </w:rPr>
              <w:t xml:space="preserve"> in the applicable DCI messages to indicate HARQ processes ID and RV </w:t>
            </w:r>
          </w:p>
          <w:p w14:paraId="6FE69879" w14:textId="4F0F4C2B" w:rsidR="00C85EC4" w:rsidRPr="00C85EC4" w:rsidRDefault="00C85EC4" w:rsidP="001F46DF">
            <w:pPr>
              <w:numPr>
                <w:ilvl w:val="0"/>
                <w:numId w:val="26"/>
              </w:numPr>
              <w:spacing w:after="0"/>
              <w:rPr>
                <w:rFonts w:eastAsia="MS Mincho"/>
                <w:lang w:val="en-US" w:eastAsia="ja-JP"/>
              </w:rPr>
            </w:pPr>
            <w:r w:rsidRPr="00D95BB7">
              <w:rPr>
                <w:rFonts w:eastAsia="MS Mincho"/>
                <w:lang w:eastAsia="ja-JP"/>
              </w:rPr>
              <w:t>No change in FS3 asynchronous UL HARQ operation</w:t>
            </w:r>
          </w:p>
        </w:tc>
      </w:tr>
      <w:tr w:rsidR="002A3BB9" w14:paraId="75F08B89" w14:textId="77777777" w:rsidTr="00502399">
        <w:tc>
          <w:tcPr>
            <w:tcW w:w="9631" w:type="dxa"/>
          </w:tcPr>
          <w:p w14:paraId="683FE2E6" w14:textId="54BA5E5E" w:rsidR="002A3BB9" w:rsidRPr="002A3BB9" w:rsidRDefault="002A3BB9" w:rsidP="00502399">
            <w:pPr>
              <w:spacing w:after="0"/>
              <w:rPr>
                <w:rFonts w:eastAsia="MS Mincho"/>
                <w:u w:val="single"/>
                <w:lang w:val="en-US" w:eastAsia="ja-JP"/>
              </w:rPr>
            </w:pPr>
            <w:r>
              <w:rPr>
                <w:kern w:val="2"/>
                <w:lang w:eastAsia="zh-CN"/>
              </w:rPr>
              <w:t>For PDSCH t</w:t>
            </w:r>
            <w:r w:rsidRPr="00AC259C">
              <w:rPr>
                <w:kern w:val="2"/>
                <w:lang w:eastAsia="zh-CN"/>
              </w:rPr>
              <w:t xml:space="preserve">he HARQ processes of n+3 1ms TTI and n+4 1ms TTI </w:t>
            </w:r>
            <w:r>
              <w:rPr>
                <w:kern w:val="2"/>
                <w:lang w:eastAsia="zh-CN"/>
              </w:rPr>
              <w:t>are</w:t>
            </w:r>
            <w:r w:rsidRPr="00AC259C">
              <w:rPr>
                <w:kern w:val="2"/>
                <w:lang w:eastAsia="zh-CN"/>
              </w:rPr>
              <w:t xml:space="preserve"> shared</w:t>
            </w:r>
          </w:p>
        </w:tc>
      </w:tr>
      <w:tr w:rsidR="00502399" w14:paraId="4B907174" w14:textId="77777777" w:rsidTr="00502399">
        <w:tc>
          <w:tcPr>
            <w:tcW w:w="9631" w:type="dxa"/>
          </w:tcPr>
          <w:p w14:paraId="731018B3" w14:textId="2F49F1F6" w:rsidR="00502399" w:rsidRDefault="00502399" w:rsidP="00502399">
            <w:pPr>
              <w:spacing w:after="0"/>
              <w:rPr>
                <w:kern w:val="2"/>
                <w:lang w:eastAsia="zh-CN"/>
              </w:rPr>
            </w:pPr>
            <w:r w:rsidRPr="003053A2">
              <w:rPr>
                <w:rFonts w:eastAsia="MS Mincho"/>
                <w:iCs/>
                <w:lang w:eastAsia="ja-JP"/>
              </w:rPr>
              <w:t>The PUSCH UL HARQ processes</w:t>
            </w:r>
            <w:r>
              <w:rPr>
                <w:rFonts w:eastAsia="MS Mincho"/>
                <w:iCs/>
                <w:lang w:eastAsia="ja-JP"/>
              </w:rPr>
              <w:t xml:space="preserve"> of n+3 1ms TTI and n+4 1ms TTI are not shared</w:t>
            </w:r>
          </w:p>
        </w:tc>
      </w:tr>
      <w:tr w:rsidR="00502399" w14:paraId="58D95E33" w14:textId="77777777" w:rsidTr="00502399">
        <w:tc>
          <w:tcPr>
            <w:tcW w:w="9631" w:type="dxa"/>
          </w:tcPr>
          <w:p w14:paraId="74B4D842" w14:textId="6345A9D1" w:rsidR="00502399" w:rsidRDefault="00502399" w:rsidP="00502399">
            <w:pPr>
              <w:spacing w:after="0"/>
              <w:rPr>
                <w:kern w:val="2"/>
                <w:lang w:eastAsia="zh-CN"/>
              </w:rPr>
            </w:pPr>
            <w:r w:rsidRPr="00AF7302">
              <w:rPr>
                <w:kern w:val="2"/>
                <w:lang w:eastAsia="zh-CN"/>
              </w:rPr>
              <w:t>For a UE configured with n+3 1ms TTI, synchronous UL HARQ is supported for UL transmissions with legacy processing time (n+4)</w:t>
            </w:r>
          </w:p>
        </w:tc>
      </w:tr>
      <w:tr w:rsidR="00502399" w14:paraId="2BF09807" w14:textId="77777777" w:rsidTr="00502399">
        <w:tc>
          <w:tcPr>
            <w:tcW w:w="9631" w:type="dxa"/>
          </w:tcPr>
          <w:p w14:paraId="1DC865A8" w14:textId="38BD82B6" w:rsidR="00502399" w:rsidRPr="00556B16" w:rsidRDefault="0090089A" w:rsidP="0090089A">
            <w:pPr>
              <w:spacing w:after="0"/>
              <w:rPr>
                <w:kern w:val="2"/>
                <w:lang w:eastAsia="zh-CN"/>
              </w:rPr>
            </w:pPr>
            <w:r w:rsidRPr="00556B16">
              <w:rPr>
                <w:kern w:val="2"/>
                <w:lang w:eastAsia="zh-CN"/>
              </w:rPr>
              <w:t>In case the UE is not configured with sTTI, t</w:t>
            </w:r>
            <w:r w:rsidR="00502399" w:rsidRPr="00556B16">
              <w:rPr>
                <w:kern w:val="2"/>
                <w:lang w:eastAsia="zh-CN"/>
              </w:rPr>
              <w:t>he maximum number of UL HARQ processes for n+3 1ms TTI is the same as for n+4 1ms TTI</w:t>
            </w:r>
          </w:p>
        </w:tc>
      </w:tr>
      <w:tr w:rsidR="00502399" w14:paraId="5EE7A628" w14:textId="77777777" w:rsidTr="00502399">
        <w:tc>
          <w:tcPr>
            <w:tcW w:w="9631" w:type="dxa"/>
          </w:tcPr>
          <w:p w14:paraId="77DE2F6F" w14:textId="77777777" w:rsidR="00502399" w:rsidRPr="00556B16" w:rsidRDefault="00502399" w:rsidP="00502399">
            <w:pPr>
              <w:rPr>
                <w:lang w:val="de-DE" w:eastAsia="sv-SE"/>
              </w:rPr>
            </w:pPr>
            <w:r w:rsidRPr="00556B16">
              <w:rPr>
                <w:lang w:val="de-DE"/>
              </w:rPr>
              <w:t xml:space="preserve">Amend the following fields to DCI format 0 and format 4 of an UL grant scheduling PUSCH with reduced processing time: </w:t>
            </w:r>
          </w:p>
          <w:p w14:paraId="21CEAC8A" w14:textId="77777777" w:rsidR="00502399" w:rsidRPr="00556B16" w:rsidRDefault="00502399" w:rsidP="001F46DF">
            <w:pPr>
              <w:pStyle w:val="ListParagraph"/>
              <w:numPr>
                <w:ilvl w:val="0"/>
                <w:numId w:val="26"/>
              </w:numPr>
              <w:spacing w:after="160" w:line="252" w:lineRule="auto"/>
              <w:ind w:leftChars="0"/>
              <w:contextualSpacing/>
              <w:rPr>
                <w:rFonts w:ascii="Times New Roman" w:hAnsi="Times New Roman"/>
                <w:szCs w:val="20"/>
                <w:lang w:val="de-DE"/>
              </w:rPr>
            </w:pPr>
            <w:r w:rsidRPr="00556B16">
              <w:rPr>
                <w:rFonts w:ascii="Times New Roman" w:eastAsia="Times New Roman" w:hAnsi="Times New Roman"/>
                <w:szCs w:val="20"/>
                <w:lang w:val="de-DE"/>
              </w:rPr>
              <w:t xml:space="preserve">HARQ ID </w:t>
            </w:r>
          </w:p>
          <w:p w14:paraId="10BDDD50" w14:textId="77777777" w:rsidR="00502399" w:rsidRPr="00556B16" w:rsidRDefault="00502399" w:rsidP="001F46DF">
            <w:pPr>
              <w:pStyle w:val="ListParagraph"/>
              <w:numPr>
                <w:ilvl w:val="1"/>
                <w:numId w:val="26"/>
              </w:numPr>
              <w:spacing w:after="160" w:line="252" w:lineRule="auto"/>
              <w:ind w:leftChars="0"/>
              <w:contextualSpacing/>
              <w:rPr>
                <w:rFonts w:ascii="Times New Roman" w:hAnsi="Times New Roman"/>
                <w:lang w:val="de-DE"/>
              </w:rPr>
            </w:pPr>
            <w:r w:rsidRPr="00556B16">
              <w:rPr>
                <w:rFonts w:ascii="Times New Roman" w:hAnsi="Times New Roman"/>
                <w:lang w:val="de-DE"/>
              </w:rPr>
              <w:t>ceil(log2(UL HARQ processes for sTTI)) if configured with sTTI, 3 bit otherwise</w:t>
            </w:r>
          </w:p>
          <w:p w14:paraId="5EDFFBDC" w14:textId="77777777" w:rsidR="00502399" w:rsidRPr="00556B16" w:rsidRDefault="00502399" w:rsidP="001F46DF">
            <w:pPr>
              <w:pStyle w:val="ListParagraph"/>
              <w:numPr>
                <w:ilvl w:val="0"/>
                <w:numId w:val="26"/>
              </w:numPr>
              <w:spacing w:after="160" w:line="252" w:lineRule="auto"/>
              <w:ind w:leftChars="0"/>
              <w:contextualSpacing/>
              <w:rPr>
                <w:rFonts w:ascii="Times New Roman" w:hAnsi="Times New Roman"/>
                <w:lang w:val="de-DE"/>
              </w:rPr>
            </w:pPr>
            <w:r w:rsidRPr="00556B16">
              <w:rPr>
                <w:rFonts w:ascii="Times New Roman" w:eastAsia="Times New Roman" w:hAnsi="Times New Roman"/>
                <w:szCs w:val="20"/>
                <w:lang w:val="de-DE"/>
              </w:rPr>
              <w:t xml:space="preserve">2 bit RV indicating {0,1,2,3} </w:t>
            </w:r>
          </w:p>
          <w:p w14:paraId="40A6ED3A" w14:textId="5DCCD3AB" w:rsidR="00502399" w:rsidRPr="00556B16" w:rsidRDefault="00502399" w:rsidP="001F46DF">
            <w:pPr>
              <w:pStyle w:val="ListParagraph"/>
              <w:numPr>
                <w:ilvl w:val="1"/>
                <w:numId w:val="26"/>
              </w:numPr>
              <w:spacing w:after="160" w:line="252" w:lineRule="auto"/>
              <w:ind w:leftChars="0"/>
              <w:contextualSpacing/>
              <w:rPr>
                <w:rFonts w:ascii="Times New Roman" w:hAnsi="Times New Roman"/>
                <w:lang w:val="de-DE"/>
              </w:rPr>
            </w:pPr>
            <w:r w:rsidRPr="00556B16">
              <w:rPr>
                <w:rFonts w:ascii="Times New Roman" w:hAnsi="Times New Roman"/>
                <w:lang w:val="de-DE"/>
              </w:rPr>
              <w:t>In case DCI format 4, the indicated RV applies to both PUSCH CWs</w:t>
            </w:r>
          </w:p>
        </w:tc>
      </w:tr>
      <w:tr w:rsidR="00453F4A" w14:paraId="774B2AE1" w14:textId="77777777" w:rsidTr="00502399">
        <w:tc>
          <w:tcPr>
            <w:tcW w:w="9631" w:type="dxa"/>
          </w:tcPr>
          <w:p w14:paraId="4B78E08C" w14:textId="0F4FF068" w:rsidR="00453F4A" w:rsidRPr="00556B16" w:rsidRDefault="00453F4A" w:rsidP="00453F4A">
            <w:pPr>
              <w:pStyle w:val="NormalWeb"/>
              <w:spacing w:before="0" w:beforeAutospacing="0" w:after="0" w:afterAutospacing="0"/>
              <w:rPr>
                <w:rFonts w:ascii="Times New Roman" w:hAnsi="Times New Roman" w:cs="Times New Roman"/>
                <w:sz w:val="20"/>
                <w:szCs w:val="20"/>
                <w:lang w:val="en-US" w:eastAsia="ko-KR"/>
              </w:rPr>
            </w:pPr>
            <w:r w:rsidRPr="00556B16">
              <w:rPr>
                <w:rFonts w:ascii="Times New Roman" w:hAnsi="Times New Roman" w:cs="Times New Roman"/>
                <w:sz w:val="20"/>
                <w:szCs w:val="20"/>
                <w:lang w:val="en-US" w:eastAsia="ko-KR"/>
              </w:rPr>
              <w:t>HARQ-ACK transmission in subframe n can consist of HARQ-ACK bits for PDSCH(s) scheduled with shortened processing timing on some serving cells and HARQ-ACK bits for PDSCH(s) scheduled with legacy processing timing on other serving cells.</w:t>
            </w:r>
          </w:p>
        </w:tc>
      </w:tr>
      <w:tr w:rsidR="00453F4A" w14:paraId="79995008" w14:textId="77777777" w:rsidTr="00502399">
        <w:tc>
          <w:tcPr>
            <w:tcW w:w="9631" w:type="dxa"/>
          </w:tcPr>
          <w:p w14:paraId="09A02B6F" w14:textId="77777777" w:rsidR="00453F4A" w:rsidRPr="00AC153C" w:rsidRDefault="00453F4A" w:rsidP="00453F4A">
            <w:pPr>
              <w:pStyle w:val="NormalWeb"/>
              <w:spacing w:before="0" w:beforeAutospacing="0" w:after="0" w:afterAutospacing="0"/>
              <w:rPr>
                <w:rFonts w:ascii="Times New Roman" w:hAnsi="Times New Roman" w:cs="Times New Roman"/>
                <w:sz w:val="20"/>
                <w:szCs w:val="20"/>
                <w:lang w:val="en-US" w:eastAsia="ko-KR"/>
              </w:rPr>
            </w:pPr>
            <w:r w:rsidRPr="00AC153C">
              <w:rPr>
                <w:rFonts w:ascii="Times New Roman" w:hAnsi="Times New Roman" w:cs="Times New Roman"/>
                <w:sz w:val="20"/>
                <w:szCs w:val="20"/>
                <w:lang w:val="en-US" w:eastAsia="ko-KR"/>
              </w:rPr>
              <w:t xml:space="preserve">For semi-static HARQ-ACK codebook determination in FS1, </w:t>
            </w:r>
          </w:p>
          <w:p w14:paraId="60AF03C9" w14:textId="77777777" w:rsidR="00453F4A" w:rsidRPr="00AC153C" w:rsidRDefault="00453F4A" w:rsidP="001F46DF">
            <w:pPr>
              <w:pStyle w:val="NormalWeb"/>
              <w:numPr>
                <w:ilvl w:val="0"/>
                <w:numId w:val="58"/>
              </w:numPr>
              <w:spacing w:before="0" w:beforeAutospacing="0" w:after="0" w:afterAutospacing="0"/>
              <w:rPr>
                <w:rFonts w:ascii="Times New Roman" w:hAnsi="Times New Roman" w:cs="Times New Roman"/>
                <w:sz w:val="20"/>
                <w:szCs w:val="20"/>
                <w:lang w:val="en-US" w:eastAsia="ko-KR"/>
              </w:rPr>
            </w:pPr>
            <w:r w:rsidRPr="00AC153C">
              <w:rPr>
                <w:rFonts w:ascii="Times New Roman" w:hAnsi="Times New Roman" w:cs="Times New Roman"/>
                <w:lang w:val="en-GB" w:eastAsia="ko-KR"/>
              </w:rPr>
              <w:t xml:space="preserve">HARQ-ACK transmission in subframe </w:t>
            </w:r>
            <w:r w:rsidRPr="00AC153C">
              <w:rPr>
                <w:rFonts w:ascii="Times New Roman" w:hAnsi="Times New Roman" w:cs="Times New Roman"/>
                <w:i/>
                <w:iCs/>
                <w:lang w:val="en-GB" w:eastAsia="ko-KR"/>
              </w:rPr>
              <w:t>n</w:t>
            </w:r>
            <w:r w:rsidRPr="00AC153C">
              <w:rPr>
                <w:rFonts w:ascii="Times New Roman" w:hAnsi="Times New Roman" w:cs="Times New Roman"/>
                <w:lang w:val="en-GB" w:eastAsia="ko-KR"/>
              </w:rPr>
              <w:t xml:space="preserve"> consists of HARQ-ACK bits </w:t>
            </w:r>
          </w:p>
          <w:p w14:paraId="35311448" w14:textId="77777777" w:rsidR="00453F4A" w:rsidRPr="00AC153C" w:rsidRDefault="00453F4A" w:rsidP="001F46DF">
            <w:pPr>
              <w:pStyle w:val="2"/>
              <w:numPr>
                <w:ilvl w:val="1"/>
                <w:numId w:val="58"/>
              </w:numPr>
              <w:spacing w:before="0" w:after="0"/>
              <w:jc w:val="both"/>
              <w:rPr>
                <w:rFonts w:ascii="Times New Roman" w:hAnsi="Times New Roman" w:cs="Times New Roman"/>
                <w:lang w:val="en-GB" w:eastAsia="ko-KR"/>
              </w:rPr>
            </w:pPr>
            <w:r w:rsidRPr="00AC153C">
              <w:rPr>
                <w:rFonts w:ascii="Times New Roman" w:hAnsi="Times New Roman" w:cs="Times New Roman"/>
                <w:lang w:val="en-GB" w:eastAsia="ko-KR"/>
              </w:rPr>
              <w:t xml:space="preserve">for PDSCH(s) transmitted in the serving cell(s) configured with shortened processing time correspondingto PDCCH detected in USS in subframe </w:t>
            </w:r>
            <w:r w:rsidRPr="00AC153C">
              <w:rPr>
                <w:rFonts w:ascii="Times New Roman" w:hAnsi="Times New Roman" w:cs="Times New Roman"/>
                <w:i/>
                <w:iCs/>
                <w:lang w:val="en-GB" w:eastAsia="ko-KR"/>
              </w:rPr>
              <w:t>n-3</w:t>
            </w:r>
            <w:r w:rsidRPr="00AC153C">
              <w:rPr>
                <w:rFonts w:ascii="Times New Roman" w:hAnsi="Times New Roman" w:cs="Times New Roman"/>
                <w:lang w:val="en-GB" w:eastAsia="ko-KR"/>
              </w:rPr>
              <w:t xml:space="preserve"> or corresponding to PDCCH detected in CSS in subframe </w:t>
            </w:r>
            <w:r w:rsidRPr="00AC153C">
              <w:rPr>
                <w:rFonts w:ascii="Times New Roman" w:hAnsi="Times New Roman" w:cs="Times New Roman"/>
                <w:i/>
                <w:iCs/>
                <w:lang w:val="en-GB" w:eastAsia="ko-KR"/>
              </w:rPr>
              <w:t>n-4</w:t>
            </w:r>
            <w:r w:rsidRPr="00AC153C">
              <w:rPr>
                <w:rFonts w:ascii="Times New Roman" w:hAnsi="Times New Roman" w:cs="Times New Roman"/>
                <w:lang w:val="en-GB" w:eastAsia="ko-KR"/>
              </w:rPr>
              <w:t>,</w:t>
            </w:r>
          </w:p>
          <w:p w14:paraId="58CA2FDD" w14:textId="5F52EBF1" w:rsidR="00453F4A" w:rsidRPr="00AC153C" w:rsidRDefault="00453F4A" w:rsidP="001F46DF">
            <w:pPr>
              <w:pStyle w:val="2"/>
              <w:numPr>
                <w:ilvl w:val="1"/>
                <w:numId w:val="58"/>
              </w:numPr>
              <w:spacing w:before="0" w:after="0"/>
              <w:jc w:val="both"/>
              <w:rPr>
                <w:rFonts w:ascii="Times New Roman" w:hAnsi="Times New Roman" w:cs="Times New Roman"/>
                <w:lang w:val="en-GB" w:eastAsia="ko-KR"/>
              </w:rPr>
            </w:pPr>
            <w:r w:rsidRPr="00AC153C">
              <w:rPr>
                <w:rFonts w:ascii="Times New Roman" w:hAnsi="Times New Roman" w:cs="Times New Roman"/>
                <w:lang w:val="en-GB" w:eastAsia="ko-KR"/>
              </w:rPr>
              <w:t xml:space="preserve">for PDSCH(s) transmitted in the serving cell(s) not configured with shortened processing time corresponding to PDCCH/EPDCCH detected in subframe </w:t>
            </w:r>
            <w:r w:rsidRPr="00AC153C">
              <w:rPr>
                <w:rFonts w:ascii="Times New Roman" w:hAnsi="Times New Roman" w:cs="Times New Roman"/>
                <w:i/>
                <w:iCs/>
                <w:lang w:val="en-GB" w:eastAsia="ko-KR"/>
              </w:rPr>
              <w:t>n-4</w:t>
            </w:r>
            <w:r w:rsidRPr="00AC153C">
              <w:rPr>
                <w:rFonts w:ascii="Times New Roman" w:hAnsi="Times New Roman" w:cs="Times New Roman"/>
                <w:lang w:val="en-GB" w:eastAsia="ko-KR"/>
              </w:rPr>
              <w:t>.</w:t>
            </w:r>
          </w:p>
          <w:p w14:paraId="0B326634" w14:textId="6BBB7CF6" w:rsidR="00A57318" w:rsidRPr="00AC153C" w:rsidRDefault="00A57318" w:rsidP="001F46DF">
            <w:pPr>
              <w:pStyle w:val="2"/>
              <w:numPr>
                <w:ilvl w:val="1"/>
                <w:numId w:val="58"/>
              </w:numPr>
              <w:spacing w:before="0" w:after="0"/>
              <w:jc w:val="both"/>
              <w:rPr>
                <w:rFonts w:ascii="Times New Roman" w:hAnsi="Times New Roman" w:cs="Times New Roman"/>
                <w:lang w:val="en-GB" w:eastAsia="ko-KR"/>
              </w:rPr>
            </w:pPr>
            <w:r w:rsidRPr="00AC153C">
              <w:rPr>
                <w:rFonts w:ascii="Times New Roman" w:hAnsi="Times New Roman" w:cs="Times New Roman"/>
                <w:lang w:val="en-GB" w:eastAsia="ko-KR"/>
              </w:rPr>
              <w:t>and for serving cell(s) where PDCCH/EPDCCH has not been detected</w:t>
            </w:r>
          </w:p>
          <w:p w14:paraId="46679166" w14:textId="77777777" w:rsidR="00453F4A" w:rsidRPr="00AC153C" w:rsidRDefault="00453F4A" w:rsidP="001F46DF">
            <w:pPr>
              <w:pStyle w:val="2"/>
              <w:numPr>
                <w:ilvl w:val="0"/>
                <w:numId w:val="58"/>
              </w:numPr>
              <w:spacing w:before="0" w:after="0"/>
              <w:jc w:val="both"/>
              <w:rPr>
                <w:rFonts w:ascii="Times New Roman" w:hAnsi="Times New Roman" w:cs="Times New Roman"/>
                <w:lang w:val="en-GB" w:eastAsia="ko-KR"/>
              </w:rPr>
            </w:pPr>
            <w:r w:rsidRPr="00AC153C">
              <w:rPr>
                <w:rFonts w:ascii="Times New Roman" w:hAnsi="Times New Roman" w:cs="Times New Roman"/>
                <w:lang w:val="en-GB" w:eastAsia="ko-KR"/>
              </w:rPr>
              <w:lastRenderedPageBreak/>
              <w:t>Note: HARQ-ACK bit index is increased over cell index.</w:t>
            </w:r>
          </w:p>
          <w:p w14:paraId="677E769D" w14:textId="7A7426F5" w:rsidR="00A57318" w:rsidRPr="00AC153C" w:rsidRDefault="00A57318" w:rsidP="001F46DF">
            <w:pPr>
              <w:pStyle w:val="2"/>
              <w:numPr>
                <w:ilvl w:val="0"/>
                <w:numId w:val="58"/>
              </w:numPr>
              <w:spacing w:before="0" w:after="0"/>
              <w:jc w:val="both"/>
              <w:rPr>
                <w:rFonts w:ascii="Times New Roman" w:hAnsi="Times New Roman" w:cs="Times New Roman"/>
                <w:lang w:val="en-GB" w:eastAsia="ko-KR"/>
              </w:rPr>
            </w:pPr>
            <w:r w:rsidRPr="00AC153C">
              <w:rPr>
                <w:rFonts w:ascii="Times New Roman" w:hAnsi="Times New Roman" w:cs="Times New Roman"/>
                <w:lang w:val="en-GB" w:eastAsia="ko-KR"/>
              </w:rPr>
              <w:t>Note: In the case of PCell only scheduling, HARQ-ACK is reported only for the PCell</w:t>
            </w:r>
          </w:p>
        </w:tc>
      </w:tr>
      <w:tr w:rsidR="00757386" w14:paraId="26DCFAED" w14:textId="77777777" w:rsidTr="00502399">
        <w:tc>
          <w:tcPr>
            <w:tcW w:w="9631" w:type="dxa"/>
          </w:tcPr>
          <w:p w14:paraId="52CD3E54" w14:textId="2BC1F732" w:rsidR="00757386" w:rsidRPr="00AC153C" w:rsidRDefault="00757386" w:rsidP="00453F4A">
            <w:pPr>
              <w:pStyle w:val="NormalWeb"/>
              <w:spacing w:before="0" w:beforeAutospacing="0" w:after="0" w:afterAutospacing="0"/>
              <w:rPr>
                <w:rFonts w:ascii="Times New Roman" w:hAnsi="Times New Roman" w:cs="Times New Roman"/>
                <w:sz w:val="20"/>
                <w:szCs w:val="20"/>
                <w:lang w:val="en-US" w:eastAsia="ko-KR"/>
              </w:rPr>
            </w:pPr>
            <w:r w:rsidRPr="00AC153C">
              <w:rPr>
                <w:rFonts w:ascii="Times New Roman" w:hAnsi="Times New Roman" w:cs="Times New Roman"/>
                <w:sz w:val="20"/>
                <w:szCs w:val="20"/>
                <w:lang w:val="en-US" w:eastAsia="ko-KR"/>
              </w:rPr>
              <w:lastRenderedPageBreak/>
              <w:t>For FS1 and for a UE configured with shortened processing time, the DAI counter is increased over the scheduled n+4 carriers and the scheduled n+3 carriers for which HARQ feedback is expected in the same UL subframe. The total DAI is increased over time to capture the fact that n+3 carriers can be scheduled after n+4 carriers.</w:t>
            </w:r>
          </w:p>
        </w:tc>
      </w:tr>
      <w:tr w:rsidR="00757386" w14:paraId="69FD8E06" w14:textId="77777777" w:rsidTr="00502399">
        <w:tc>
          <w:tcPr>
            <w:tcW w:w="9631" w:type="dxa"/>
          </w:tcPr>
          <w:p w14:paraId="4648980A" w14:textId="0F8866BC" w:rsidR="00757386" w:rsidRPr="00AC153C" w:rsidRDefault="00757386" w:rsidP="00453F4A">
            <w:pPr>
              <w:pStyle w:val="NormalWeb"/>
              <w:spacing w:before="0" w:beforeAutospacing="0" w:after="0" w:afterAutospacing="0"/>
              <w:rPr>
                <w:rFonts w:ascii="Times New Roman" w:hAnsi="Times New Roman" w:cs="Times New Roman"/>
                <w:sz w:val="20"/>
                <w:szCs w:val="20"/>
                <w:lang w:val="en-US" w:eastAsia="ko-KR"/>
              </w:rPr>
            </w:pPr>
            <w:r w:rsidRPr="00AC153C">
              <w:rPr>
                <w:rFonts w:ascii="Times New Roman" w:hAnsi="Times New Roman" w:cs="Times New Roman"/>
                <w:sz w:val="20"/>
                <w:szCs w:val="20"/>
                <w:lang w:val="en-US" w:eastAsia="ko-KR"/>
              </w:rPr>
              <w:t>Regarding DAI for a UE configured with shortened processing time, the table for DL HARQ-ACK timing from PDSCH to HARQ-ACK is used as a DL association set.</w:t>
            </w:r>
          </w:p>
        </w:tc>
      </w:tr>
      <w:tr w:rsidR="00757386" w14:paraId="4ED538CF" w14:textId="77777777" w:rsidTr="00502399">
        <w:tc>
          <w:tcPr>
            <w:tcW w:w="9631" w:type="dxa"/>
          </w:tcPr>
          <w:p w14:paraId="35BA8035" w14:textId="4C22377F" w:rsidR="00757386" w:rsidRPr="00AC153C" w:rsidRDefault="00757386" w:rsidP="00453F4A">
            <w:pPr>
              <w:pStyle w:val="NormalWeb"/>
              <w:spacing w:before="0" w:beforeAutospacing="0" w:after="0" w:afterAutospacing="0"/>
              <w:rPr>
                <w:rFonts w:ascii="Times New Roman" w:hAnsi="Times New Roman" w:cs="Times New Roman"/>
                <w:sz w:val="20"/>
                <w:szCs w:val="20"/>
                <w:lang w:val="en-US" w:eastAsia="ko-KR"/>
              </w:rPr>
            </w:pPr>
            <w:r w:rsidRPr="00AC153C">
              <w:rPr>
                <w:rFonts w:ascii="Times New Roman" w:hAnsi="Times New Roman" w:cs="Times New Roman"/>
                <w:sz w:val="20"/>
                <w:szCs w:val="20"/>
                <w:lang w:val="en-US" w:eastAsia="ko-KR"/>
              </w:rPr>
              <w:t>In case the UE is not configured with sTTI, the maximum number of DL HARQ processes for n+3 1ms TTI is the same as for n+4 1ms TTI</w:t>
            </w:r>
          </w:p>
        </w:tc>
      </w:tr>
    </w:tbl>
    <w:p w14:paraId="55EAAC8E" w14:textId="4F136B9A" w:rsidR="005029C8" w:rsidRDefault="005029C8" w:rsidP="005029C8">
      <w:pPr>
        <w:pStyle w:val="Heading2"/>
      </w:pPr>
      <w:r>
        <w:t>3.</w:t>
      </w:r>
      <w:r w:rsidR="00AC36C8">
        <w:t>6</w:t>
      </w:r>
      <w:r>
        <w:tab/>
      </w:r>
      <w:r w:rsidRPr="00982EC0">
        <w:t>CSI</w:t>
      </w:r>
    </w:p>
    <w:tbl>
      <w:tblPr>
        <w:tblStyle w:val="TableGrid"/>
        <w:tblW w:w="0" w:type="auto"/>
        <w:tblLook w:val="04A0" w:firstRow="1" w:lastRow="0" w:firstColumn="1" w:lastColumn="0" w:noHBand="0" w:noVBand="1"/>
      </w:tblPr>
      <w:tblGrid>
        <w:gridCol w:w="9631"/>
      </w:tblGrid>
      <w:tr w:rsidR="007723E2" w14:paraId="6A4268B0" w14:textId="77777777" w:rsidTr="009A632B">
        <w:tc>
          <w:tcPr>
            <w:tcW w:w="9631" w:type="dxa"/>
          </w:tcPr>
          <w:p w14:paraId="10B71290" w14:textId="77777777" w:rsidR="007723E2" w:rsidRPr="00F10EEB" w:rsidRDefault="007723E2" w:rsidP="001F46DF">
            <w:pPr>
              <w:numPr>
                <w:ilvl w:val="0"/>
                <w:numId w:val="30"/>
              </w:numPr>
              <w:spacing w:after="0"/>
              <w:rPr>
                <w:rFonts w:eastAsia="MS Mincho"/>
                <w:lang w:val="en-US" w:eastAsia="ja-JP"/>
              </w:rPr>
            </w:pPr>
            <w:r w:rsidRPr="00F10EEB">
              <w:rPr>
                <w:rFonts w:eastAsia="MS Mincho"/>
                <w:lang w:val="en-US" w:eastAsia="ja-JP"/>
              </w:rPr>
              <w:t>A UE configured with shortened processing time for 1ms TTI, the timing of reference resource for periodic CSI is revised such that nCQI_ref  is the smallest value greater than or equal to 3</w:t>
            </w:r>
          </w:p>
          <w:p w14:paraId="2FDA7189" w14:textId="3B331006" w:rsidR="007723E2" w:rsidRPr="00D973BD" w:rsidRDefault="007723E2" w:rsidP="001F46DF">
            <w:pPr>
              <w:numPr>
                <w:ilvl w:val="0"/>
                <w:numId w:val="30"/>
              </w:numPr>
              <w:spacing w:after="0"/>
              <w:rPr>
                <w:rFonts w:eastAsia="MS Mincho"/>
                <w:lang w:val="en-US" w:eastAsia="ja-JP"/>
              </w:rPr>
            </w:pPr>
            <w:r w:rsidRPr="00F10EEB">
              <w:rPr>
                <w:rFonts w:eastAsia="MS Mincho"/>
                <w:lang w:val="en-US" w:eastAsia="ja-JP"/>
              </w:rPr>
              <w:t>For serving cells configured with shortened processing time for 1ms TTI, aperiodic CSI reporting triggered by UL grant on USS follows the same timing as UL-SCH (i.e., n+3)</w:t>
            </w:r>
          </w:p>
        </w:tc>
      </w:tr>
      <w:tr w:rsidR="00C07BCA" w14:paraId="554BB5B0" w14:textId="77777777" w:rsidTr="009A632B">
        <w:tc>
          <w:tcPr>
            <w:tcW w:w="9631" w:type="dxa"/>
          </w:tcPr>
          <w:p w14:paraId="54860C3C" w14:textId="77777777" w:rsidR="00C07BCA" w:rsidRPr="00AC153C" w:rsidRDefault="00C07BCA" w:rsidP="001F46DF">
            <w:pPr>
              <w:numPr>
                <w:ilvl w:val="0"/>
                <w:numId w:val="30"/>
              </w:numPr>
              <w:spacing w:after="0"/>
              <w:rPr>
                <w:rFonts w:eastAsia="MS Mincho"/>
                <w:iCs/>
                <w:lang w:val="en-US" w:eastAsia="ja-JP"/>
              </w:rPr>
            </w:pPr>
            <w:r w:rsidRPr="00AC153C">
              <w:rPr>
                <w:rFonts w:eastAsia="MS Mincho"/>
                <w:iCs/>
                <w:lang w:val="en-US" w:eastAsia="ja-JP"/>
              </w:rPr>
              <w:t>For a UE configured with shortened processing time for 1ms TTI, the minimum value of n</w:t>
            </w:r>
            <w:r w:rsidRPr="00AC153C">
              <w:rPr>
                <w:rFonts w:eastAsia="MS Mincho"/>
                <w:iCs/>
                <w:vertAlign w:val="subscript"/>
                <w:lang w:val="en-US" w:eastAsia="ja-JP"/>
              </w:rPr>
              <w:t>CQI_ref</w:t>
            </w:r>
            <w:r w:rsidRPr="00AC153C">
              <w:rPr>
                <w:rFonts w:eastAsia="MS Mincho"/>
                <w:iCs/>
                <w:lang w:val="en-US" w:eastAsia="ja-JP"/>
              </w:rPr>
              <w:t xml:space="preserve"> for the UE configured in TM 10 with multiple CSI processes for a serving cell is {legacy value-1}. </w:t>
            </w:r>
          </w:p>
          <w:p w14:paraId="10B39AF0" w14:textId="6DBA8D92" w:rsidR="00C07BCA" w:rsidRPr="00AC153C" w:rsidRDefault="00A90AF2" w:rsidP="001F46DF">
            <w:pPr>
              <w:numPr>
                <w:ilvl w:val="1"/>
                <w:numId w:val="30"/>
              </w:numPr>
              <w:spacing w:after="0"/>
              <w:rPr>
                <w:rFonts w:eastAsia="MS Mincho"/>
                <w:lang w:val="en-US" w:eastAsia="ja-JP"/>
              </w:rPr>
            </w:pPr>
            <w:r w:rsidRPr="00AC153C">
              <w:rPr>
                <w:rFonts w:eastAsia="Malgun Gothic"/>
                <w:lang w:val="en-US" w:eastAsia="ko-KR"/>
              </w:rPr>
              <w:t>A UE shall report the maximum number of CSI processes for aperiodic CSI in TM10 it can update with the minimum value</w:t>
            </w:r>
            <w:r w:rsidRPr="00AC153C">
              <w:rPr>
                <w:rFonts w:eastAsia="Malgun Gothic"/>
                <w:lang w:eastAsia="ko-KR"/>
              </w:rPr>
              <w:t xml:space="preserve"> of n</w:t>
            </w:r>
            <w:r w:rsidRPr="00AC153C">
              <w:rPr>
                <w:rFonts w:eastAsia="Malgun Gothic"/>
                <w:vertAlign w:val="subscript"/>
                <w:lang w:eastAsia="ko-KR"/>
              </w:rPr>
              <w:t>CQI_ref</w:t>
            </w:r>
            <w:r w:rsidRPr="00AC153C">
              <w:rPr>
                <w:rFonts w:eastAsia="Malgun Gothic"/>
                <w:lang w:eastAsia="ko-KR"/>
              </w:rPr>
              <w:t xml:space="preserve"> = {legacy value-1}.</w:t>
            </w:r>
          </w:p>
        </w:tc>
      </w:tr>
    </w:tbl>
    <w:p w14:paraId="26EA9808" w14:textId="79C56D93" w:rsidR="00847EEE" w:rsidRDefault="00847EEE" w:rsidP="00847EEE">
      <w:pPr>
        <w:pStyle w:val="Heading2"/>
      </w:pPr>
      <w:r>
        <w:t>3.</w:t>
      </w:r>
      <w:r w:rsidR="00AC36C8">
        <w:t>7</w:t>
      </w:r>
      <w:r>
        <w:tab/>
      </w:r>
      <w:r w:rsidRPr="003A5CB8">
        <w:t>Maximum TA</w:t>
      </w:r>
    </w:p>
    <w:tbl>
      <w:tblPr>
        <w:tblStyle w:val="TableGrid"/>
        <w:tblW w:w="0" w:type="auto"/>
        <w:tblLook w:val="04A0" w:firstRow="1" w:lastRow="0" w:firstColumn="1" w:lastColumn="0" w:noHBand="0" w:noVBand="1"/>
      </w:tblPr>
      <w:tblGrid>
        <w:gridCol w:w="9631"/>
      </w:tblGrid>
      <w:tr w:rsidR="00E60D7E" w14:paraId="45DF4F77" w14:textId="77777777" w:rsidTr="00E60D7E">
        <w:tc>
          <w:tcPr>
            <w:tcW w:w="9781" w:type="dxa"/>
          </w:tcPr>
          <w:p w14:paraId="1A017B2E" w14:textId="53E90718" w:rsidR="00E60D7E" w:rsidRPr="00556B16" w:rsidRDefault="00C33CDC" w:rsidP="00614881">
            <w:pPr>
              <w:spacing w:after="0"/>
              <w:rPr>
                <w:iCs/>
                <w:lang w:eastAsia="x-none"/>
              </w:rPr>
            </w:pPr>
            <w:r w:rsidRPr="00556B16">
              <w:rPr>
                <w:iCs/>
                <w:lang w:eastAsia="x-none"/>
              </w:rPr>
              <w:t xml:space="preserve">The maximum timing advance supported </w:t>
            </w:r>
            <w:r w:rsidR="00614881" w:rsidRPr="00556B16">
              <w:rPr>
                <w:iCs/>
                <w:lang w:eastAsia="x-none"/>
              </w:rPr>
              <w:t xml:space="preserve">for </w:t>
            </w:r>
            <w:r w:rsidRPr="00556B16">
              <w:rPr>
                <w:iCs/>
                <w:lang w:eastAsia="x-none"/>
              </w:rPr>
              <w:t>1 ms, short processing time</w:t>
            </w:r>
            <w:r w:rsidR="0051051E" w:rsidRPr="00556B16">
              <w:rPr>
                <w:iCs/>
                <w:lang w:eastAsia="x-none"/>
              </w:rPr>
              <w:t xml:space="preserve"> operation is</w:t>
            </w:r>
            <w:r w:rsidRPr="00556B16">
              <w:rPr>
                <w:iCs/>
                <w:lang w:eastAsia="x-none"/>
              </w:rPr>
              <w:t xml:space="preserve"> 200 us</w:t>
            </w:r>
          </w:p>
        </w:tc>
      </w:tr>
    </w:tbl>
    <w:p w14:paraId="3F498948" w14:textId="606197B0" w:rsidR="00E60D7E" w:rsidRDefault="00355FEE" w:rsidP="00355FEE">
      <w:pPr>
        <w:pStyle w:val="Heading2"/>
      </w:pPr>
      <w:r>
        <w:t>3.8</w:t>
      </w:r>
      <w:r>
        <w:tab/>
        <w:t>Other</w:t>
      </w:r>
    </w:p>
    <w:tbl>
      <w:tblPr>
        <w:tblStyle w:val="TableGrid"/>
        <w:tblW w:w="0" w:type="auto"/>
        <w:tblLook w:val="04A0" w:firstRow="1" w:lastRow="0" w:firstColumn="1" w:lastColumn="0" w:noHBand="0" w:noVBand="1"/>
      </w:tblPr>
      <w:tblGrid>
        <w:gridCol w:w="9631"/>
      </w:tblGrid>
      <w:tr w:rsidR="00355FEE" w14:paraId="4F9BB9A2" w14:textId="77777777" w:rsidTr="00355FEE">
        <w:tc>
          <w:tcPr>
            <w:tcW w:w="9781" w:type="dxa"/>
          </w:tcPr>
          <w:p w14:paraId="70A6F1EB" w14:textId="242D6008" w:rsidR="00355FEE" w:rsidRPr="00556B16" w:rsidRDefault="00355FEE" w:rsidP="00355FEE">
            <w:r w:rsidRPr="00556B16">
              <w:rPr>
                <w:rFonts w:eastAsia="MS Mincho"/>
                <w:lang w:val="en-US" w:eastAsia="ja-JP"/>
              </w:rPr>
              <w:t>Aperiodic sounding reference signal triggered by an UL grant in USS in subframe n is transmitted in the first available subframe n+3 or later, subject to the given UL subframe being configured for SRS transmission.</w:t>
            </w:r>
          </w:p>
        </w:tc>
      </w:tr>
      <w:tr w:rsidR="00453F4A" w14:paraId="7C2B3CF1" w14:textId="77777777" w:rsidTr="00355FEE">
        <w:tc>
          <w:tcPr>
            <w:tcW w:w="9781" w:type="dxa"/>
          </w:tcPr>
          <w:p w14:paraId="6D58A127" w14:textId="21CDD96C" w:rsidR="00453F4A" w:rsidRPr="00AC153C" w:rsidRDefault="00453F4A" w:rsidP="00355FEE">
            <w:pPr>
              <w:rPr>
                <w:rFonts w:eastAsia="MS Mincho"/>
                <w:lang w:val="en-US" w:eastAsia="ja-JP"/>
              </w:rPr>
            </w:pPr>
            <w:r w:rsidRPr="00AC153C">
              <w:rPr>
                <w:lang w:val="en-US" w:eastAsia="ko-KR"/>
              </w:rPr>
              <w:t>For shortened processing time with 1ms TTI, the modified DCI formats for n+3 timing are applied only to USS, and the legacy DCI formats 0/4 are applied to CSS</w:t>
            </w:r>
          </w:p>
        </w:tc>
      </w:tr>
      <w:tr w:rsidR="005E5C6F" w14:paraId="16DE3D06" w14:textId="77777777" w:rsidTr="00355FEE">
        <w:tc>
          <w:tcPr>
            <w:tcW w:w="9781" w:type="dxa"/>
          </w:tcPr>
          <w:p w14:paraId="28E290EB" w14:textId="72FDFFB7" w:rsidR="005E5C6F" w:rsidRPr="00AC153C" w:rsidRDefault="005E5C6F" w:rsidP="00355FEE">
            <w:pPr>
              <w:rPr>
                <w:lang w:eastAsia="x-none"/>
              </w:rPr>
            </w:pPr>
            <w:r w:rsidRPr="00AC153C">
              <w:rPr>
                <w:lang w:eastAsia="x-none"/>
              </w:rPr>
              <w:t>For a UE configured with shortened processing time, the legacy UL channel interleaver mechanism is reused.</w:t>
            </w:r>
          </w:p>
        </w:tc>
      </w:tr>
      <w:tr w:rsidR="001B2B42" w14:paraId="1C12CFC8" w14:textId="77777777" w:rsidTr="00355FEE">
        <w:tc>
          <w:tcPr>
            <w:tcW w:w="9781" w:type="dxa"/>
          </w:tcPr>
          <w:p w14:paraId="18B9E714" w14:textId="77777777" w:rsidR="001B2B42" w:rsidRPr="00AC153C" w:rsidRDefault="001B2B42" w:rsidP="001B2B42">
            <w:pPr>
              <w:ind w:left="1134" w:hangingChars="567" w:hanging="1134"/>
              <w:jc w:val="both"/>
              <w:rPr>
                <w:rFonts w:eastAsia="Malgun Gothic"/>
                <w:lang w:eastAsia="ko-KR"/>
              </w:rPr>
            </w:pPr>
            <w:r w:rsidRPr="00AC153C">
              <w:rPr>
                <w:rFonts w:eastAsia="Malgun Gothic"/>
                <w:lang w:eastAsia="ko-KR"/>
              </w:rPr>
              <w:t>When ‘PUSCH trigger A’ field set to ‘0’, the following is used to support n+3 timing in LAA SCell.</w:t>
            </w:r>
          </w:p>
          <w:p w14:paraId="7D03F675" w14:textId="167DEF61" w:rsidR="001B2B42" w:rsidRPr="00AC153C" w:rsidRDefault="001B2B42" w:rsidP="001F46DF">
            <w:pPr>
              <w:pStyle w:val="ListParagraph"/>
              <w:numPr>
                <w:ilvl w:val="0"/>
                <w:numId w:val="68"/>
              </w:numPr>
              <w:ind w:leftChars="0"/>
              <w:jc w:val="both"/>
              <w:rPr>
                <w:rFonts w:eastAsia="Malgun Gothic"/>
                <w:lang w:eastAsia="ko-KR"/>
              </w:rPr>
            </w:pPr>
            <w:r w:rsidRPr="00AC153C">
              <w:rPr>
                <w:rFonts w:eastAsia="Malgun Gothic"/>
                <w:lang w:eastAsia="ko-KR"/>
              </w:rPr>
              <w:t xml:space="preserve">When shortened processing time is configured to a UE, the UE performs a corresponding PUSCH transmission </w:t>
            </w:r>
            <w:r w:rsidRPr="00AC153C">
              <w:rPr>
                <w:rFonts w:eastAsia="SimSun"/>
              </w:rPr>
              <w:t xml:space="preserve">in subframe(s) </w:t>
            </w:r>
            <w:r w:rsidRPr="00AC153C">
              <w:rPr>
                <w:rFonts w:eastAsia="SimSun"/>
                <w:i/>
              </w:rPr>
              <w:t>n+l+k+i</w:t>
            </w:r>
            <w:r w:rsidRPr="00AC153C">
              <w:rPr>
                <w:rFonts w:eastAsia="Malgun Gothic"/>
                <w:lang w:eastAsia="ko-KR"/>
              </w:rPr>
              <w:t xml:space="preserve">, where </w:t>
            </w:r>
            <w:r w:rsidRPr="00AC153C">
              <w:rPr>
                <w:rFonts w:eastAsia="SimSun"/>
                <w:i/>
              </w:rPr>
              <w:t xml:space="preserve">l </w:t>
            </w:r>
            <w:r w:rsidRPr="00AC153C">
              <w:rPr>
                <w:rFonts w:eastAsia="SimSun"/>
              </w:rPr>
              <w:t xml:space="preserve">= </w:t>
            </w:r>
            <w:r w:rsidRPr="00AC153C">
              <w:rPr>
                <w:rFonts w:eastAsia="Malgun Gothic"/>
                <w:lang w:eastAsia="ko-KR"/>
              </w:rPr>
              <w:t>3</w:t>
            </w:r>
            <w:r w:rsidRPr="00AC153C">
              <w:rPr>
                <w:rFonts w:eastAsia="SimSun"/>
              </w:rPr>
              <w:t xml:space="preserve"> for ‘PUSCH trigger A’ field set to ‘0’ in the corresponding DCI format 0A/0B/4A/4B</w:t>
            </w:r>
            <w:r w:rsidRPr="00AC153C">
              <w:rPr>
                <w:rFonts w:eastAsia="Malgun Gothic"/>
                <w:lang w:eastAsia="ko-KR"/>
              </w:rPr>
              <w:t xml:space="preserve"> and where </w:t>
            </w:r>
            <w:r w:rsidRPr="00AC153C">
              <w:t xml:space="preserve">the value of </w:t>
            </w:r>
            <w:r w:rsidRPr="00AC153C">
              <w:rPr>
                <w:i/>
              </w:rPr>
              <w:t>p+l+k</w:t>
            </w:r>
            <w:r w:rsidRPr="00AC153C">
              <w:t xml:space="preserve"> is at least </w:t>
            </w:r>
            <w:r w:rsidRPr="00AC153C">
              <w:rPr>
                <w:rFonts w:eastAsia="Malgun Gothic"/>
                <w:lang w:eastAsia="ko-KR"/>
              </w:rPr>
              <w:t>3 otherwise.</w:t>
            </w:r>
          </w:p>
        </w:tc>
      </w:tr>
      <w:tr w:rsidR="00757386" w14:paraId="4083F09D" w14:textId="77777777" w:rsidTr="00355FEE">
        <w:tc>
          <w:tcPr>
            <w:tcW w:w="9781" w:type="dxa"/>
          </w:tcPr>
          <w:p w14:paraId="52E89AB5" w14:textId="54109327" w:rsidR="00757386" w:rsidRPr="00AC153C" w:rsidRDefault="00757386" w:rsidP="00757386">
            <w:pPr>
              <w:jc w:val="both"/>
              <w:rPr>
                <w:rFonts w:eastAsia="Malgun Gothic"/>
                <w:lang w:eastAsia="ko-KR"/>
              </w:rPr>
            </w:pPr>
            <w:r w:rsidRPr="00AC153C">
              <w:rPr>
                <w:rFonts w:eastAsia="Malgun Gothic"/>
                <w:lang w:eastAsia="ko-KR"/>
              </w:rPr>
              <w:t>In case the DCI is found in CSS and when a UE configured with shortened processing time and detects PDCCH carrying DCI format 0/1A with the CRC scrambled by the C-RNTI, the UE shall consider that the PDCCH corresponds to the legacy processing time.</w:t>
            </w:r>
          </w:p>
        </w:tc>
      </w:tr>
      <w:tr w:rsidR="00B8614F" w14:paraId="10D34D37" w14:textId="77777777" w:rsidTr="00355FEE">
        <w:tc>
          <w:tcPr>
            <w:tcW w:w="9781" w:type="dxa"/>
          </w:tcPr>
          <w:p w14:paraId="49D87A29" w14:textId="37B04B9F" w:rsidR="00B8614F" w:rsidRPr="00B8614F" w:rsidRDefault="00B8614F" w:rsidP="00B8614F">
            <w:pPr>
              <w:rPr>
                <w:lang w:eastAsia="x-none"/>
              </w:rPr>
            </w:pPr>
            <w:r w:rsidRPr="00B8614F">
              <w:rPr>
                <w:color w:val="70AD47" w:themeColor="accent6"/>
                <w:lang w:eastAsia="x-none"/>
              </w:rPr>
              <w:t>SPS is not supported with n+3 timing for UL and DL</w:t>
            </w:r>
          </w:p>
        </w:tc>
      </w:tr>
      <w:tr w:rsidR="00B8614F" w14:paraId="2AEB6ED0" w14:textId="77777777" w:rsidTr="00355FEE">
        <w:tc>
          <w:tcPr>
            <w:tcW w:w="9781" w:type="dxa"/>
          </w:tcPr>
          <w:p w14:paraId="71497A73" w14:textId="1375234E" w:rsidR="00B8614F" w:rsidRPr="00B8614F" w:rsidRDefault="00B8614F" w:rsidP="00B8614F">
            <w:r w:rsidRPr="00B8614F">
              <w:rPr>
                <w:color w:val="70AD47" w:themeColor="accent6"/>
              </w:rPr>
              <w:t>For PUCCH power control, and for UE configured with shortened processing time, M=1, and k_m = 3.</w:t>
            </w:r>
          </w:p>
        </w:tc>
      </w:tr>
    </w:tbl>
    <w:p w14:paraId="10D73996" w14:textId="77777777" w:rsidR="002D7AFA" w:rsidRDefault="00261713" w:rsidP="002D7AFA">
      <w:pPr>
        <w:pStyle w:val="Heading1"/>
      </w:pPr>
      <w:r>
        <w:t>4</w:t>
      </w:r>
      <w:r w:rsidR="002D7AFA">
        <w:tab/>
      </w:r>
      <w:r w:rsidR="002D7AFA" w:rsidRPr="003A5CB8">
        <w:t>Shortened TTI with shortened processing time</w:t>
      </w:r>
    </w:p>
    <w:p w14:paraId="2BC8D854" w14:textId="77777777" w:rsidR="00A6077B" w:rsidRDefault="00A6077B" w:rsidP="00072B2B">
      <w:pPr>
        <w:pStyle w:val="Heading2"/>
      </w:pPr>
      <w:r>
        <w:t>4.1</w:t>
      </w:r>
      <w:r>
        <w:tab/>
        <w:t>Applicability</w:t>
      </w:r>
    </w:p>
    <w:tbl>
      <w:tblPr>
        <w:tblStyle w:val="TableGrid"/>
        <w:tblW w:w="0" w:type="auto"/>
        <w:tblLook w:val="04A0" w:firstRow="1" w:lastRow="0" w:firstColumn="1" w:lastColumn="0" w:noHBand="0" w:noVBand="1"/>
      </w:tblPr>
      <w:tblGrid>
        <w:gridCol w:w="9631"/>
      </w:tblGrid>
      <w:tr w:rsidR="005960BF" w14:paraId="0A191D1F" w14:textId="77777777" w:rsidTr="005960BF">
        <w:tc>
          <w:tcPr>
            <w:tcW w:w="9781" w:type="dxa"/>
          </w:tcPr>
          <w:p w14:paraId="19EB48BC" w14:textId="3208F01D" w:rsidR="009C5D58" w:rsidRDefault="005960BF" w:rsidP="0070045E">
            <w:pPr>
              <w:spacing w:after="60"/>
              <w:rPr>
                <w:lang w:val="en-US"/>
              </w:rPr>
            </w:pPr>
            <w:bookmarkStart w:id="1" w:name="_Hlk484104271"/>
            <w:r w:rsidRPr="005D4280">
              <w:rPr>
                <w:lang w:val="en-US"/>
              </w:rPr>
              <w:t>PSS/SSS, PBCH, PCFICH and PRACH, Random access, SIB and Paging procedures are not modified</w:t>
            </w:r>
            <w:r w:rsidR="000721E7">
              <w:rPr>
                <w:lang w:val="en-US"/>
              </w:rPr>
              <w:t>.</w:t>
            </w:r>
          </w:p>
          <w:p w14:paraId="531FE821" w14:textId="72521927" w:rsidR="009C5D58" w:rsidRPr="009C5D58" w:rsidRDefault="009C5D58" w:rsidP="0070045E">
            <w:pPr>
              <w:spacing w:after="60"/>
              <w:rPr>
                <w:lang w:val="en-US"/>
              </w:rPr>
            </w:pPr>
            <w:r w:rsidRPr="005D4280">
              <w:rPr>
                <w:lang w:val="en-US"/>
              </w:rPr>
              <w:t>At least for SIBs and paging, PDCCH and legacy PDSCH are used for scheduling</w:t>
            </w:r>
          </w:p>
        </w:tc>
      </w:tr>
      <w:tr w:rsidR="0095509D" w14:paraId="549F70E1" w14:textId="77777777" w:rsidTr="005960BF">
        <w:tc>
          <w:tcPr>
            <w:tcW w:w="9781" w:type="dxa"/>
          </w:tcPr>
          <w:p w14:paraId="6B27100B" w14:textId="051747DE" w:rsidR="0095509D" w:rsidRPr="005D4280" w:rsidRDefault="0095509D" w:rsidP="0095509D">
            <w:pPr>
              <w:rPr>
                <w:lang w:val="en-US"/>
              </w:rPr>
            </w:pPr>
            <w:r>
              <w:rPr>
                <w:rFonts w:eastAsia="MS Mincho"/>
                <w:lang w:val="en-US" w:eastAsia="ja-JP"/>
              </w:rPr>
              <w:t>The sTTI design is not optimized for</w:t>
            </w:r>
            <w:r w:rsidRPr="006061EC">
              <w:rPr>
                <w:rFonts w:eastAsia="MS Mincho"/>
                <w:lang w:val="en-US" w:eastAsia="ja-JP"/>
              </w:rPr>
              <w:t xml:space="preserve"> N_PRB &lt;= 10</w:t>
            </w:r>
          </w:p>
        </w:tc>
      </w:tr>
      <w:tr w:rsidR="0095509D" w14:paraId="415652F0" w14:textId="77777777" w:rsidTr="005960BF">
        <w:tc>
          <w:tcPr>
            <w:tcW w:w="9781" w:type="dxa"/>
          </w:tcPr>
          <w:p w14:paraId="76F21D2E" w14:textId="28F92FA3" w:rsidR="0095509D" w:rsidRPr="00AC153C" w:rsidRDefault="0095509D" w:rsidP="0095509D">
            <w:pPr>
              <w:rPr>
                <w:rFonts w:eastAsia="MS Mincho"/>
                <w:lang w:val="en-US" w:eastAsia="ja-JP"/>
              </w:rPr>
            </w:pPr>
            <w:r w:rsidRPr="00AC153C">
              <w:rPr>
                <w:lang w:eastAsia="zh-CN"/>
              </w:rPr>
              <w:t>Short TTI is not configured with extended CP</w:t>
            </w:r>
          </w:p>
        </w:tc>
      </w:tr>
      <w:tr w:rsidR="00D0456B" w14:paraId="35A5E975" w14:textId="77777777" w:rsidTr="005960BF">
        <w:tc>
          <w:tcPr>
            <w:tcW w:w="9781" w:type="dxa"/>
          </w:tcPr>
          <w:p w14:paraId="1906D1A8" w14:textId="334EAAC6" w:rsidR="00D0456B" w:rsidRPr="00AC153C" w:rsidRDefault="00D0456B" w:rsidP="0095509D">
            <w:pPr>
              <w:rPr>
                <w:highlight w:val="green"/>
                <w:lang w:eastAsia="ja-JP"/>
              </w:rPr>
            </w:pPr>
            <w:r w:rsidRPr="00AC153C">
              <w:rPr>
                <w:lang w:eastAsia="ja-JP"/>
              </w:rPr>
              <w:lastRenderedPageBreak/>
              <w:t>Reception of a PDCCH spanning four symbols is not supported for sTTI operation</w:t>
            </w:r>
          </w:p>
        </w:tc>
      </w:tr>
    </w:tbl>
    <w:bookmarkEnd w:id="1"/>
    <w:p w14:paraId="206FECC5" w14:textId="77777777" w:rsidR="00BD1F8F" w:rsidRDefault="00261713" w:rsidP="00072B2B">
      <w:pPr>
        <w:pStyle w:val="Heading2"/>
      </w:pPr>
      <w:r>
        <w:t>4</w:t>
      </w:r>
      <w:r w:rsidR="00072B2B">
        <w:t>.</w:t>
      </w:r>
      <w:r w:rsidR="00A6077B">
        <w:t>2</w:t>
      </w:r>
      <w:r w:rsidR="00072B2B">
        <w:tab/>
      </w:r>
      <w:r w:rsidR="00BD1F8F">
        <w:t>sTTI operation</w:t>
      </w:r>
    </w:p>
    <w:p w14:paraId="00DB17E4" w14:textId="33AA1586" w:rsidR="00BD1F8F" w:rsidRDefault="00261713" w:rsidP="00072B2B">
      <w:pPr>
        <w:pStyle w:val="Heading3"/>
      </w:pPr>
      <w:r>
        <w:t>4</w:t>
      </w:r>
      <w:r w:rsidR="00072B2B">
        <w:t>.</w:t>
      </w:r>
      <w:r w:rsidR="00A6077B">
        <w:t>2</w:t>
      </w:r>
      <w:r w:rsidR="00072B2B">
        <w:t>.1</w:t>
      </w:r>
      <w:r w:rsidR="00072B2B">
        <w:tab/>
      </w:r>
      <w:r w:rsidR="00BD1F8F">
        <w:t xml:space="preserve">sTTI </w:t>
      </w:r>
      <w:r w:rsidR="009757D7">
        <w:t xml:space="preserve">combinations and </w:t>
      </w:r>
      <w:r w:rsidR="00BD1F8F">
        <w:t>configurations</w:t>
      </w:r>
    </w:p>
    <w:p w14:paraId="1F0892F8" w14:textId="49231CA1" w:rsidR="005B3449" w:rsidRDefault="005B3449" w:rsidP="005B3449">
      <w:pPr>
        <w:pStyle w:val="Heading4"/>
      </w:pPr>
      <w:r>
        <w:t>4.2.1.1</w:t>
      </w:r>
      <w:r>
        <w:tab/>
        <w:t>General</w:t>
      </w:r>
    </w:p>
    <w:tbl>
      <w:tblPr>
        <w:tblStyle w:val="TableGrid"/>
        <w:tblW w:w="0" w:type="auto"/>
        <w:tblLook w:val="04A0" w:firstRow="1" w:lastRow="0" w:firstColumn="1" w:lastColumn="0" w:noHBand="0" w:noVBand="1"/>
      </w:tblPr>
      <w:tblGrid>
        <w:gridCol w:w="9631"/>
      </w:tblGrid>
      <w:tr w:rsidR="005B3449" w:rsidRPr="009757D7" w14:paraId="1FE8CDEA" w14:textId="77777777" w:rsidTr="001D23AA">
        <w:tc>
          <w:tcPr>
            <w:tcW w:w="9781" w:type="dxa"/>
          </w:tcPr>
          <w:p w14:paraId="10CD0DFC" w14:textId="77777777" w:rsidR="005B3449" w:rsidRPr="005D4280" w:rsidRDefault="005B3449" w:rsidP="001D23AA">
            <w:pPr>
              <w:spacing w:after="0"/>
              <w:rPr>
                <w:lang w:val="en-US"/>
              </w:rPr>
            </w:pPr>
            <w:r w:rsidRPr="005D4280">
              <w:rPr>
                <w:lang w:val="en-US"/>
              </w:rPr>
              <w:t>For FS1:</w:t>
            </w:r>
          </w:p>
          <w:p w14:paraId="259E2503" w14:textId="77777777" w:rsidR="005B3449" w:rsidRPr="005D4280" w:rsidRDefault="005B3449" w:rsidP="001D23AA">
            <w:pPr>
              <w:spacing w:after="0"/>
              <w:ind w:left="568" w:hanging="284"/>
              <w:rPr>
                <w:lang w:val="en-US"/>
              </w:rPr>
            </w:pPr>
            <w:r w:rsidRPr="005D4280">
              <w:rPr>
                <w:rFonts w:eastAsia="MS Mincho"/>
                <w:lang w:val="en-US" w:eastAsia="ja-JP"/>
              </w:rPr>
              <w:t>-</w:t>
            </w:r>
            <w:r w:rsidRPr="005D4280">
              <w:rPr>
                <w:rFonts w:eastAsia="MS Mincho"/>
                <w:lang w:val="en-US" w:eastAsia="ja-JP"/>
              </w:rPr>
              <w:tab/>
            </w:r>
            <w:r>
              <w:rPr>
                <w:rFonts w:eastAsia="MS Mincho"/>
                <w:lang w:val="en-US" w:eastAsia="ja-JP"/>
              </w:rPr>
              <w:t>The</w:t>
            </w:r>
            <w:r w:rsidRPr="005D4280">
              <w:rPr>
                <w:rFonts w:eastAsia="MS Mincho"/>
                <w:lang w:val="en-US" w:eastAsia="ja-JP"/>
              </w:rPr>
              <w:t xml:space="preserve"> design </w:t>
            </w:r>
            <w:r>
              <w:rPr>
                <w:rFonts w:eastAsia="MS Mincho"/>
                <w:lang w:val="en-US" w:eastAsia="ja-JP"/>
              </w:rPr>
              <w:t xml:space="preserve">supports </w:t>
            </w:r>
            <w:r w:rsidRPr="005D4280">
              <w:rPr>
                <w:rFonts w:eastAsia="MS Mincho"/>
                <w:lang w:val="en-US" w:eastAsia="ja-JP"/>
              </w:rPr>
              <w:t xml:space="preserve">sTTI </w:t>
            </w:r>
            <w:r>
              <w:rPr>
                <w:rFonts w:eastAsia="MS Mincho"/>
                <w:lang w:val="en-US" w:eastAsia="ja-JP"/>
              </w:rPr>
              <w:t xml:space="preserve">lengths of 2/3-symbols </w:t>
            </w:r>
            <w:r w:rsidRPr="005D4280">
              <w:rPr>
                <w:rFonts w:eastAsia="MS Mincho"/>
                <w:lang w:val="en-US" w:eastAsia="ja-JP"/>
              </w:rPr>
              <w:t xml:space="preserve">and 1-slot for sPDSCH/sPDCCH </w:t>
            </w:r>
            <w:r>
              <w:rPr>
                <w:rFonts w:eastAsia="MS Mincho"/>
                <w:lang w:val="en-US" w:eastAsia="ja-JP"/>
              </w:rPr>
              <w:t xml:space="preserve">and </w:t>
            </w:r>
            <w:r w:rsidRPr="005D4280">
              <w:rPr>
                <w:rFonts w:eastAsia="MS Mincho"/>
                <w:lang w:val="en-US" w:eastAsia="ja-JP"/>
              </w:rPr>
              <w:t>sPUCCH/sPUSCH</w:t>
            </w:r>
            <w:r>
              <w:rPr>
                <w:rFonts w:eastAsia="MS Mincho"/>
                <w:lang w:val="en-US" w:eastAsia="ja-JP"/>
              </w:rPr>
              <w:t>.</w:t>
            </w:r>
          </w:p>
          <w:p w14:paraId="3EFE9ADD" w14:textId="77777777" w:rsidR="005B3449" w:rsidRPr="005D4280" w:rsidRDefault="005B3449" w:rsidP="001D23AA">
            <w:pPr>
              <w:spacing w:after="0"/>
              <w:rPr>
                <w:lang w:val="en-US"/>
              </w:rPr>
            </w:pPr>
            <w:r w:rsidRPr="005D4280">
              <w:rPr>
                <w:lang w:val="en-US"/>
              </w:rPr>
              <w:t>For FS2:</w:t>
            </w:r>
          </w:p>
          <w:p w14:paraId="4887E1A8" w14:textId="77777777" w:rsidR="005B3449" w:rsidRPr="009757D7" w:rsidRDefault="005B3449" w:rsidP="001D23AA">
            <w:pPr>
              <w:spacing w:after="0"/>
              <w:ind w:left="568" w:hanging="284"/>
              <w:rPr>
                <w:lang w:val="en-US"/>
              </w:rPr>
            </w:pPr>
            <w:r w:rsidRPr="005D4280">
              <w:rPr>
                <w:lang w:val="en-US"/>
              </w:rPr>
              <w:t>-</w:t>
            </w:r>
            <w:r w:rsidRPr="005D4280">
              <w:rPr>
                <w:lang w:val="en-US"/>
              </w:rPr>
              <w:tab/>
            </w:r>
            <w:r>
              <w:rPr>
                <w:rFonts w:eastAsia="MS Mincho"/>
                <w:lang w:val="en-US" w:eastAsia="ja-JP"/>
              </w:rPr>
              <w:t>The</w:t>
            </w:r>
            <w:r w:rsidRPr="005D4280">
              <w:rPr>
                <w:rFonts w:eastAsia="MS Mincho"/>
                <w:lang w:val="en-US" w:eastAsia="ja-JP"/>
              </w:rPr>
              <w:t xml:space="preserve"> design </w:t>
            </w:r>
            <w:r>
              <w:rPr>
                <w:rFonts w:eastAsia="MS Mincho"/>
                <w:lang w:val="en-US" w:eastAsia="ja-JP"/>
              </w:rPr>
              <w:t xml:space="preserve">supports sTTI length of </w:t>
            </w:r>
            <w:r w:rsidRPr="005D4280">
              <w:rPr>
                <w:lang w:val="en-US"/>
              </w:rPr>
              <w:t>1-slot sTTI for sPDSCH</w:t>
            </w:r>
            <w:r>
              <w:rPr>
                <w:lang w:val="en-US"/>
              </w:rPr>
              <w:t>/sPDCCH/sPUSCH/sPUCCH</w:t>
            </w:r>
          </w:p>
        </w:tc>
      </w:tr>
      <w:tr w:rsidR="00C416E2" w:rsidRPr="009757D7" w14:paraId="7041518C" w14:textId="77777777" w:rsidTr="001D23AA">
        <w:tc>
          <w:tcPr>
            <w:tcW w:w="9781" w:type="dxa"/>
          </w:tcPr>
          <w:p w14:paraId="0CB754EA" w14:textId="5FEB251D" w:rsidR="00C416E2" w:rsidRPr="00BB37C1" w:rsidRDefault="00994061" w:rsidP="00994061">
            <w:pPr>
              <w:spacing w:after="0"/>
              <w:rPr>
                <w:rFonts w:eastAsia="MS Mincho"/>
                <w:lang w:val="en-US" w:eastAsia="ja-JP"/>
              </w:rPr>
            </w:pPr>
            <w:r>
              <w:rPr>
                <w:rFonts w:eastAsia="MS Mincho"/>
                <w:lang w:val="en-US" w:eastAsia="ja-JP"/>
              </w:rPr>
              <w:t>The UE is configured by higher layers to operate one of the following</w:t>
            </w:r>
            <w:r w:rsidRPr="002940FF">
              <w:rPr>
                <w:rFonts w:eastAsia="MS Mincho"/>
                <w:lang w:val="en-US" w:eastAsia="ja-JP"/>
              </w:rPr>
              <w:t xml:space="preserve"> sTTI combination</w:t>
            </w:r>
            <w:r>
              <w:rPr>
                <w:rFonts w:eastAsia="MS Mincho"/>
                <w:lang w:val="en-US" w:eastAsia="ja-JP"/>
              </w:rPr>
              <w:t xml:space="preserve"> </w:t>
            </w:r>
            <w:r w:rsidRPr="002940FF">
              <w:rPr>
                <w:rFonts w:eastAsia="MS Mincho"/>
                <w:lang w:val="en-US" w:eastAsia="ja-JP"/>
              </w:rPr>
              <w:t>{DL,</w:t>
            </w:r>
            <w:r>
              <w:rPr>
                <w:rFonts w:eastAsia="MS Mincho"/>
                <w:lang w:val="en-US" w:eastAsia="ja-JP"/>
              </w:rPr>
              <w:t xml:space="preserve"> </w:t>
            </w:r>
            <w:r w:rsidRPr="002940FF">
              <w:rPr>
                <w:rFonts w:eastAsia="MS Mincho"/>
                <w:lang w:val="en-US" w:eastAsia="ja-JP"/>
              </w:rPr>
              <w:t>UL}</w:t>
            </w:r>
            <w:r>
              <w:rPr>
                <w:rFonts w:eastAsia="MS Mincho"/>
                <w:lang w:val="en-US" w:eastAsia="ja-JP"/>
              </w:rPr>
              <w:t xml:space="preserve"> within a PUCCH group: {2, 2}, {2, 7} and {7, 7}</w:t>
            </w:r>
            <w:r w:rsidR="006B5786">
              <w:rPr>
                <w:rFonts w:eastAsia="MS Mincho"/>
                <w:lang w:val="en-US" w:eastAsia="ja-JP"/>
              </w:rPr>
              <w:t xml:space="preserve">. It is concluded that there is no consensus to support </w:t>
            </w:r>
            <w:r w:rsidR="006B5786">
              <w:rPr>
                <w:rFonts w:eastAsia="MS Mincho"/>
                <w:iCs/>
                <w:lang w:eastAsia="ja-JP"/>
              </w:rPr>
              <w:t>{2,</w:t>
            </w:r>
            <w:r w:rsidR="0093381A">
              <w:rPr>
                <w:rFonts w:eastAsia="MS Mincho"/>
                <w:iCs/>
                <w:lang w:eastAsia="ja-JP"/>
              </w:rPr>
              <w:t xml:space="preserve"> </w:t>
            </w:r>
            <w:r w:rsidR="006B5786">
              <w:rPr>
                <w:rFonts w:eastAsia="MS Mincho"/>
                <w:iCs/>
                <w:lang w:eastAsia="ja-JP"/>
              </w:rPr>
              <w:t>14} and {7,</w:t>
            </w:r>
            <w:r w:rsidR="0093381A">
              <w:rPr>
                <w:rFonts w:eastAsia="MS Mincho"/>
                <w:iCs/>
                <w:lang w:eastAsia="ja-JP"/>
              </w:rPr>
              <w:t xml:space="preserve"> </w:t>
            </w:r>
            <w:r w:rsidR="006B5786">
              <w:rPr>
                <w:rFonts w:eastAsia="MS Mincho"/>
                <w:iCs/>
                <w:lang w:eastAsia="ja-JP"/>
              </w:rPr>
              <w:t>14} in this WI.</w:t>
            </w:r>
          </w:p>
        </w:tc>
      </w:tr>
      <w:tr w:rsidR="00925290" w:rsidRPr="009757D7" w14:paraId="05730D61" w14:textId="77777777" w:rsidTr="001D23AA">
        <w:tc>
          <w:tcPr>
            <w:tcW w:w="9781" w:type="dxa"/>
          </w:tcPr>
          <w:p w14:paraId="1D1D3B27" w14:textId="29D4FD49" w:rsidR="00925290" w:rsidRDefault="00925290" w:rsidP="00994061">
            <w:pPr>
              <w:spacing w:after="0"/>
              <w:rPr>
                <w:rFonts w:eastAsia="MS Mincho"/>
                <w:lang w:val="en-US" w:eastAsia="ja-JP"/>
              </w:rPr>
            </w:pPr>
            <w:r>
              <w:rPr>
                <w:rFonts w:eastAsia="MS Mincho"/>
                <w:iCs/>
                <w:lang w:val="en-US" w:eastAsia="ja-JP"/>
              </w:rPr>
              <w:t>sTTI operation is configured per CC</w:t>
            </w:r>
          </w:p>
        </w:tc>
      </w:tr>
      <w:tr w:rsidR="003509EF" w:rsidRPr="003509EF" w14:paraId="42ED1EBE" w14:textId="77777777" w:rsidTr="001D23AA">
        <w:tc>
          <w:tcPr>
            <w:tcW w:w="9781" w:type="dxa"/>
          </w:tcPr>
          <w:p w14:paraId="70031FF0" w14:textId="1DC12FE0" w:rsidR="00E72FB5" w:rsidRPr="003509EF" w:rsidRDefault="00E72FB5" w:rsidP="00994061">
            <w:pPr>
              <w:spacing w:after="0"/>
              <w:rPr>
                <w:rFonts w:eastAsia="MS Mincho"/>
                <w:iCs/>
                <w:lang w:val="en-US" w:eastAsia="ja-JP"/>
              </w:rPr>
            </w:pPr>
            <w:r w:rsidRPr="003509EF">
              <w:rPr>
                <w:rFonts w:eastAsia="MS Mincho"/>
                <w:iCs/>
                <w:lang w:val="en-US" w:eastAsia="ja-JP"/>
              </w:rPr>
              <w:t>If sTTI is configured on any SCell within a PUCCH group, the cell carrying PUCCH shall be configured with sTTI with the sTTI combination of the PUCCH group</w:t>
            </w:r>
          </w:p>
        </w:tc>
      </w:tr>
      <w:tr w:rsidR="003509EF" w:rsidRPr="003509EF" w14:paraId="5BC7E84B" w14:textId="77777777" w:rsidTr="001D23AA">
        <w:tc>
          <w:tcPr>
            <w:tcW w:w="9781" w:type="dxa"/>
          </w:tcPr>
          <w:p w14:paraId="39ED32F0" w14:textId="1F276D8C" w:rsidR="00732390" w:rsidRPr="003509EF" w:rsidRDefault="00732390" w:rsidP="00994061">
            <w:pPr>
              <w:spacing w:after="0"/>
              <w:rPr>
                <w:rFonts w:eastAsia="MS Mincho"/>
                <w:iCs/>
                <w:lang w:val="en-US" w:eastAsia="ja-JP"/>
              </w:rPr>
            </w:pPr>
            <w:r w:rsidRPr="003509EF">
              <w:rPr>
                <w:rFonts w:eastAsia="MS Mincho"/>
                <w:iCs/>
                <w:lang w:val="en-US" w:eastAsia="ja-JP"/>
              </w:rPr>
              <w:t>sTTI operation can also be configured in a DL only SCell</w:t>
            </w:r>
          </w:p>
        </w:tc>
      </w:tr>
      <w:tr w:rsidR="003509EF" w:rsidRPr="003509EF" w14:paraId="57BA276F" w14:textId="77777777" w:rsidTr="001D23AA">
        <w:tc>
          <w:tcPr>
            <w:tcW w:w="9781" w:type="dxa"/>
          </w:tcPr>
          <w:p w14:paraId="3D67F1F5" w14:textId="1B87A897" w:rsidR="008F1EB9" w:rsidRPr="00556B16" w:rsidRDefault="008F1EB9" w:rsidP="00994061">
            <w:pPr>
              <w:spacing w:after="0"/>
              <w:rPr>
                <w:rFonts w:eastAsia="MS Mincho"/>
                <w:iCs/>
                <w:lang w:val="en-US" w:eastAsia="ja-JP"/>
              </w:rPr>
            </w:pPr>
            <w:r w:rsidRPr="00556B16">
              <w:rPr>
                <w:rFonts w:eastAsia="MS Mincho"/>
                <w:lang w:val="en-US" w:eastAsia="ja-JP"/>
              </w:rPr>
              <w:t>The maximum number of supported UL and DL sTTI carriers is the same as in 1 ms TTI operation</w:t>
            </w:r>
          </w:p>
        </w:tc>
      </w:tr>
      <w:tr w:rsidR="00B85525" w:rsidRPr="003509EF" w14:paraId="035B6760" w14:textId="77777777" w:rsidTr="001D23AA">
        <w:tc>
          <w:tcPr>
            <w:tcW w:w="9781" w:type="dxa"/>
          </w:tcPr>
          <w:p w14:paraId="03D7A82D" w14:textId="0DFE0A7E" w:rsidR="00B85525" w:rsidRPr="00E1209F" w:rsidRDefault="00B85525" w:rsidP="001F46DF">
            <w:pPr>
              <w:numPr>
                <w:ilvl w:val="0"/>
                <w:numId w:val="60"/>
              </w:numPr>
              <w:spacing w:after="0"/>
              <w:rPr>
                <w:lang w:val="en-US"/>
              </w:rPr>
            </w:pPr>
            <w:r w:rsidRPr="00556B16">
              <w:rPr>
                <w:lang w:val="en-US"/>
              </w:rPr>
              <w:t xml:space="preserve">HARQ-ACK bundling across DL sTTI is </w:t>
            </w:r>
            <w:r w:rsidR="00E1209F">
              <w:rPr>
                <w:lang w:val="en-US"/>
              </w:rPr>
              <w:t xml:space="preserve">not </w:t>
            </w:r>
            <w:r w:rsidRPr="00556B16">
              <w:rPr>
                <w:lang w:val="en-US"/>
              </w:rPr>
              <w:t xml:space="preserve">supported when configured with {2,7} sTTI operation. </w:t>
            </w:r>
          </w:p>
        </w:tc>
      </w:tr>
      <w:tr w:rsidR="00FA457F" w:rsidRPr="003509EF" w14:paraId="4018325B" w14:textId="77777777" w:rsidTr="001D23AA">
        <w:tc>
          <w:tcPr>
            <w:tcW w:w="9781" w:type="dxa"/>
          </w:tcPr>
          <w:p w14:paraId="7B50985C" w14:textId="77777777" w:rsidR="00FA457F" w:rsidRPr="00556B16" w:rsidRDefault="00FA457F" w:rsidP="001F46DF">
            <w:pPr>
              <w:numPr>
                <w:ilvl w:val="0"/>
                <w:numId w:val="60"/>
              </w:numPr>
              <w:spacing w:after="0"/>
              <w:rPr>
                <w:lang w:val="en-US"/>
              </w:rPr>
            </w:pPr>
            <w:r w:rsidRPr="00556B16">
              <w:rPr>
                <w:lang w:val="en-US"/>
              </w:rPr>
              <w:t xml:space="preserve">Both semi-static and dynamic codebook size are supported for sHARQ-ACK feedback in sTTI. </w:t>
            </w:r>
          </w:p>
          <w:p w14:paraId="2A5CAAFB" w14:textId="5DF1F050" w:rsidR="00FA457F" w:rsidRPr="00556B16" w:rsidRDefault="00FA457F" w:rsidP="001F46DF">
            <w:pPr>
              <w:numPr>
                <w:ilvl w:val="1"/>
                <w:numId w:val="60"/>
              </w:numPr>
              <w:spacing w:after="0"/>
              <w:rPr>
                <w:lang w:val="en-US"/>
              </w:rPr>
            </w:pPr>
            <w:r w:rsidRPr="00556B16">
              <w:rPr>
                <w:lang w:val="en-US"/>
              </w:rPr>
              <w:t>Independent RRC signalling between using semi-static and dynamic codebook size is separately configured for sTTI configuration {2,2}, {2,7}, {7,7} and 1ms TTI.</w:t>
            </w:r>
          </w:p>
        </w:tc>
      </w:tr>
    </w:tbl>
    <w:p w14:paraId="536F7FCD" w14:textId="7DCFD3BB" w:rsidR="005B3449" w:rsidRPr="003509EF" w:rsidRDefault="005B3449" w:rsidP="005B3449">
      <w:pPr>
        <w:pStyle w:val="Heading4"/>
      </w:pPr>
      <w:r w:rsidRPr="003509EF">
        <w:t>4.2.1.2</w:t>
      </w:r>
      <w:r w:rsidRPr="003509EF">
        <w:tab/>
        <w:t>DL</w:t>
      </w:r>
    </w:p>
    <w:tbl>
      <w:tblPr>
        <w:tblStyle w:val="TableGrid"/>
        <w:tblW w:w="0" w:type="auto"/>
        <w:tblLook w:val="04A0" w:firstRow="1" w:lastRow="0" w:firstColumn="1" w:lastColumn="0" w:noHBand="0" w:noVBand="1"/>
      </w:tblPr>
      <w:tblGrid>
        <w:gridCol w:w="9631"/>
      </w:tblGrid>
      <w:tr w:rsidR="007C2067" w:rsidRPr="008A555A" w14:paraId="4192C93C" w14:textId="77777777" w:rsidTr="001D23AA">
        <w:tc>
          <w:tcPr>
            <w:tcW w:w="9781" w:type="dxa"/>
          </w:tcPr>
          <w:p w14:paraId="7F15D4C3" w14:textId="2B7174B7" w:rsidR="004A73A7" w:rsidRDefault="007C2067" w:rsidP="00CC239A">
            <w:pPr>
              <w:pStyle w:val="ListParagraph"/>
              <w:ind w:leftChars="0" w:left="0" w:firstLine="0"/>
              <w:contextualSpacing/>
              <w:rPr>
                <w:rFonts w:eastAsia="MS Mincho"/>
                <w:iCs/>
                <w:lang w:val="en-US" w:eastAsia="ja-JP"/>
              </w:rPr>
            </w:pPr>
            <w:r w:rsidRPr="004B7271">
              <w:rPr>
                <w:rFonts w:eastAsia="MS Mincho"/>
                <w:iCs/>
                <w:lang w:val="en-US" w:eastAsia="ja-JP"/>
              </w:rPr>
              <w:t xml:space="preserve">For 2-symbol DL TTI, the sTTI patterns </w:t>
            </w:r>
            <w:r w:rsidR="00CC239A">
              <w:rPr>
                <w:rFonts w:eastAsia="MS Mincho"/>
                <w:iCs/>
                <w:lang w:val="en-US" w:eastAsia="ja-JP"/>
              </w:rPr>
              <w:t>is dependent on the starting symbol index of the first potential sPDSCH and is defined as</w:t>
            </w:r>
            <w:r w:rsidRPr="004B7271">
              <w:rPr>
                <w:rFonts w:eastAsia="MS Mincho"/>
                <w:iCs/>
                <w:lang w:val="en-US" w:eastAsia="ja-JP"/>
              </w:rPr>
              <w:t>:</w:t>
            </w:r>
          </w:p>
          <w:p w14:paraId="00F5DB71" w14:textId="77777777" w:rsidR="004A73A7" w:rsidRDefault="004A73A7" w:rsidP="004A73A7">
            <w:pPr>
              <w:pStyle w:val="ListParagraph"/>
              <w:ind w:leftChars="0" w:hanging="840"/>
              <w:contextualSpacing/>
              <w:rPr>
                <w:rFonts w:eastAsia="MS Mincho"/>
                <w:iCs/>
                <w:lang w:val="en-US" w:eastAsia="ja-JP"/>
              </w:rPr>
            </w:pPr>
          </w:p>
          <w:tbl>
            <w:tblPr>
              <w:tblStyle w:val="TableGrid"/>
              <w:tblW w:w="0" w:type="auto"/>
              <w:tblInd w:w="3378" w:type="dxa"/>
              <w:tblLook w:val="04A0" w:firstRow="1" w:lastRow="0" w:firstColumn="1" w:lastColumn="0" w:noHBand="0" w:noVBand="1"/>
            </w:tblPr>
            <w:tblGrid>
              <w:gridCol w:w="2507"/>
              <w:gridCol w:w="1178"/>
            </w:tblGrid>
            <w:tr w:rsidR="004A73A7" w14:paraId="5207E609" w14:textId="77777777" w:rsidTr="00CC239A">
              <w:tc>
                <w:tcPr>
                  <w:tcW w:w="2507" w:type="dxa"/>
                </w:tcPr>
                <w:p w14:paraId="25D87F4B" w14:textId="3CD89C94" w:rsidR="004A73A7" w:rsidRDefault="004A73A7" w:rsidP="00CC239A">
                  <w:pPr>
                    <w:pStyle w:val="TAH"/>
                    <w:rPr>
                      <w:rFonts w:eastAsia="MS Mincho"/>
                      <w:lang w:val="en-US" w:eastAsia="ja-JP"/>
                    </w:rPr>
                  </w:pPr>
                  <w:r>
                    <w:rPr>
                      <w:rFonts w:eastAsia="MS Mincho"/>
                      <w:lang w:val="en-US" w:eastAsia="ja-JP"/>
                    </w:rPr>
                    <w:t xml:space="preserve">Starting symbol index of </w:t>
                  </w:r>
                  <w:r w:rsidR="00CC239A">
                    <w:rPr>
                      <w:rFonts w:eastAsia="MS Mincho"/>
                      <w:lang w:val="en-US" w:eastAsia="ja-JP"/>
                    </w:rPr>
                    <w:br/>
                  </w:r>
                  <w:r>
                    <w:rPr>
                      <w:rFonts w:eastAsia="MS Mincho"/>
                      <w:lang w:val="en-US" w:eastAsia="ja-JP"/>
                    </w:rPr>
                    <w:t>the first potential sPDSCH</w:t>
                  </w:r>
                </w:p>
              </w:tc>
              <w:tc>
                <w:tcPr>
                  <w:tcW w:w="1178" w:type="dxa"/>
                </w:tcPr>
                <w:p w14:paraId="7D982D1E" w14:textId="77777777" w:rsidR="004A73A7" w:rsidRDefault="004A73A7" w:rsidP="00CC239A">
                  <w:pPr>
                    <w:pStyle w:val="TAH"/>
                    <w:rPr>
                      <w:rFonts w:eastAsia="MS Mincho"/>
                      <w:lang w:val="en-US" w:eastAsia="ja-JP"/>
                    </w:rPr>
                  </w:pPr>
                </w:p>
              </w:tc>
            </w:tr>
            <w:tr w:rsidR="004A73A7" w14:paraId="3A4F73B7" w14:textId="77777777" w:rsidTr="00CC239A">
              <w:tc>
                <w:tcPr>
                  <w:tcW w:w="2507" w:type="dxa"/>
                </w:tcPr>
                <w:p w14:paraId="1410D724" w14:textId="71BB34D6" w:rsidR="004A73A7" w:rsidRDefault="004A73A7" w:rsidP="00CC239A">
                  <w:pPr>
                    <w:pStyle w:val="TAC"/>
                    <w:rPr>
                      <w:rFonts w:eastAsia="MS Mincho"/>
                      <w:lang w:val="en-US" w:eastAsia="ja-JP"/>
                    </w:rPr>
                  </w:pPr>
                  <w:r>
                    <w:rPr>
                      <w:rFonts w:eastAsia="MS Mincho"/>
                      <w:lang w:val="en-US" w:eastAsia="ja-JP"/>
                    </w:rPr>
                    <w:t>1,3</w:t>
                  </w:r>
                </w:p>
              </w:tc>
              <w:tc>
                <w:tcPr>
                  <w:tcW w:w="1178" w:type="dxa"/>
                </w:tcPr>
                <w:p w14:paraId="651A3AD2" w14:textId="30D61A37" w:rsidR="004A73A7" w:rsidRDefault="004A73A7" w:rsidP="00CC239A">
                  <w:pPr>
                    <w:pStyle w:val="TAL"/>
                    <w:rPr>
                      <w:rFonts w:eastAsia="MS Mincho"/>
                      <w:lang w:val="en-US" w:eastAsia="ja-JP"/>
                    </w:rPr>
                  </w:pPr>
                  <w:r>
                    <w:rPr>
                      <w:rFonts w:eastAsia="MS Mincho"/>
                      <w:lang w:val="en-US" w:eastAsia="ja-JP"/>
                    </w:rPr>
                    <w:t>Pattern 1</w:t>
                  </w:r>
                </w:p>
              </w:tc>
            </w:tr>
            <w:tr w:rsidR="004A73A7" w14:paraId="4128226C" w14:textId="77777777" w:rsidTr="00CC239A">
              <w:tc>
                <w:tcPr>
                  <w:tcW w:w="2507" w:type="dxa"/>
                </w:tcPr>
                <w:p w14:paraId="1516FCC3" w14:textId="35E6D9EC" w:rsidR="004A73A7" w:rsidRDefault="004A73A7" w:rsidP="00CC239A">
                  <w:pPr>
                    <w:pStyle w:val="TAC"/>
                    <w:rPr>
                      <w:rFonts w:eastAsia="MS Mincho"/>
                      <w:lang w:val="en-US" w:eastAsia="ja-JP"/>
                    </w:rPr>
                  </w:pPr>
                  <w:r>
                    <w:rPr>
                      <w:rFonts w:eastAsia="MS Mincho"/>
                      <w:lang w:val="en-US" w:eastAsia="ja-JP"/>
                    </w:rPr>
                    <w:t>2</w:t>
                  </w:r>
                </w:p>
              </w:tc>
              <w:tc>
                <w:tcPr>
                  <w:tcW w:w="1178" w:type="dxa"/>
                </w:tcPr>
                <w:p w14:paraId="2DEB910B" w14:textId="4CA422FE" w:rsidR="004A73A7" w:rsidRDefault="004A73A7" w:rsidP="00CC239A">
                  <w:pPr>
                    <w:pStyle w:val="TAL"/>
                    <w:rPr>
                      <w:rFonts w:eastAsia="MS Mincho"/>
                      <w:lang w:val="en-US" w:eastAsia="ja-JP"/>
                    </w:rPr>
                  </w:pPr>
                  <w:r>
                    <w:rPr>
                      <w:rFonts w:eastAsia="MS Mincho"/>
                      <w:lang w:val="en-US" w:eastAsia="ja-JP"/>
                    </w:rPr>
                    <w:t>Pattern 2</w:t>
                  </w:r>
                </w:p>
              </w:tc>
            </w:tr>
          </w:tbl>
          <w:p w14:paraId="5542ADBF" w14:textId="77642BEA" w:rsidR="004A73A7" w:rsidRDefault="004A73A7" w:rsidP="004A73A7">
            <w:pPr>
              <w:pStyle w:val="ListParagraph"/>
              <w:ind w:leftChars="0" w:hanging="840"/>
              <w:contextualSpacing/>
              <w:rPr>
                <w:rFonts w:eastAsia="MS Mincho"/>
                <w:iCs/>
                <w:lang w:val="en-US" w:eastAsia="ja-JP"/>
              </w:rPr>
            </w:pPr>
          </w:p>
          <w:p w14:paraId="5CC0AFC8" w14:textId="7B4EB8BB" w:rsidR="007C2067" w:rsidRDefault="00697D56" w:rsidP="00CC239A">
            <w:pPr>
              <w:jc w:val="center"/>
              <w:rPr>
                <w:rFonts w:eastAsia="MS Mincho"/>
                <w:iCs/>
                <w:lang w:val="en-US" w:eastAsia="ja-JP"/>
              </w:rPr>
            </w:pPr>
            <w:r w:rsidRPr="007C2067">
              <w:rPr>
                <w:rFonts w:eastAsia="MS Mincho"/>
                <w:noProof/>
                <w:lang w:eastAsia="en-GB"/>
              </w:rPr>
              <w:drawing>
                <wp:inline distT="0" distB="0" distL="0" distR="0" wp14:anchorId="5A198B81" wp14:editId="259FB77B">
                  <wp:extent cx="3535680" cy="1059180"/>
                  <wp:effectExtent l="0" t="0" r="0"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35680" cy="1059180"/>
                          </a:xfrm>
                          <a:prstGeom prst="rect">
                            <a:avLst/>
                          </a:prstGeom>
                          <a:noFill/>
                          <a:ln>
                            <a:noFill/>
                          </a:ln>
                        </pic:spPr>
                      </pic:pic>
                    </a:graphicData>
                  </a:graphic>
                </wp:inline>
              </w:drawing>
            </w:r>
          </w:p>
          <w:p w14:paraId="5794A62A" w14:textId="77777777" w:rsidR="00CC239A" w:rsidRDefault="007C2067" w:rsidP="00CA630A">
            <w:pPr>
              <w:numPr>
                <w:ilvl w:val="0"/>
                <w:numId w:val="8"/>
              </w:numPr>
              <w:spacing w:after="0"/>
              <w:rPr>
                <w:rFonts w:eastAsia="MS Mincho"/>
                <w:iCs/>
                <w:lang w:val="en-US" w:eastAsia="ja-JP"/>
              </w:rPr>
            </w:pPr>
            <w:r w:rsidRPr="004B7271">
              <w:rPr>
                <w:rFonts w:eastAsia="MS Mincho"/>
                <w:iCs/>
                <w:lang w:val="en-US" w:eastAsia="ja-JP"/>
              </w:rPr>
              <w:t>For a self-carrier scheduled CC, the starting symbol index of the first potential sPDSCH equals to CFI value indicated by PCFICH.</w:t>
            </w:r>
          </w:p>
          <w:p w14:paraId="41E677E8" w14:textId="5759FF10" w:rsidR="007C2067" w:rsidRPr="00F241E1" w:rsidRDefault="007C2067" w:rsidP="007C2067">
            <w:pPr>
              <w:numPr>
                <w:ilvl w:val="0"/>
                <w:numId w:val="8"/>
              </w:numPr>
              <w:spacing w:after="0"/>
              <w:contextualSpacing/>
              <w:rPr>
                <w:rFonts w:eastAsia="MS Mincho"/>
                <w:iCs/>
                <w:lang w:val="en-US" w:eastAsia="ja-JP"/>
              </w:rPr>
            </w:pPr>
            <w:r w:rsidRPr="00CC239A">
              <w:rPr>
                <w:rFonts w:eastAsia="MS Mincho"/>
                <w:iCs/>
                <w:lang w:val="en-US" w:eastAsia="ja-JP"/>
              </w:rPr>
              <w:t>For any possible first potential sPDSCH starting symbol index, DL sTTI 1 to 5 each contain sPDCCH candidates</w:t>
            </w:r>
          </w:p>
        </w:tc>
      </w:tr>
      <w:tr w:rsidR="00C416E2" w:rsidRPr="008A555A" w14:paraId="53913D23" w14:textId="77777777" w:rsidTr="001D23AA">
        <w:tc>
          <w:tcPr>
            <w:tcW w:w="9781" w:type="dxa"/>
          </w:tcPr>
          <w:p w14:paraId="76B44C60" w14:textId="65C1A3C7" w:rsidR="00580506" w:rsidRDefault="00C416E2" w:rsidP="00CA630A">
            <w:pPr>
              <w:numPr>
                <w:ilvl w:val="0"/>
                <w:numId w:val="9"/>
              </w:numPr>
              <w:spacing w:after="0"/>
              <w:rPr>
                <w:rFonts w:eastAsia="MS Mincho"/>
                <w:iCs/>
                <w:lang w:val="en-US" w:eastAsia="ja-JP"/>
              </w:rPr>
            </w:pPr>
            <w:r w:rsidRPr="001D59FC">
              <w:rPr>
                <w:rFonts w:eastAsia="MS Mincho"/>
                <w:iCs/>
                <w:lang w:val="en-US" w:eastAsia="ja-JP"/>
              </w:rPr>
              <w:t>For a given UE</w:t>
            </w:r>
            <w:r w:rsidR="00580506" w:rsidRPr="001D59FC">
              <w:rPr>
                <w:rFonts w:eastAsia="MS Mincho"/>
                <w:iCs/>
                <w:lang w:val="en-US" w:eastAsia="ja-JP"/>
              </w:rPr>
              <w:t xml:space="preserve"> for which sTTI operation is configured</w:t>
            </w:r>
          </w:p>
          <w:p w14:paraId="6AA75682" w14:textId="77051F61" w:rsidR="00580506" w:rsidRDefault="00580506" w:rsidP="00CA630A">
            <w:pPr>
              <w:numPr>
                <w:ilvl w:val="1"/>
                <w:numId w:val="9"/>
              </w:numPr>
              <w:spacing w:after="0"/>
              <w:rPr>
                <w:rFonts w:eastAsia="MS Mincho"/>
                <w:iCs/>
                <w:lang w:val="en-US" w:eastAsia="ja-JP"/>
              </w:rPr>
            </w:pPr>
            <w:r>
              <w:rPr>
                <w:rFonts w:eastAsia="MS Mincho"/>
                <w:iCs/>
                <w:lang w:val="en-US" w:eastAsia="ja-JP"/>
              </w:rPr>
              <w:t>T</w:t>
            </w:r>
            <w:r w:rsidR="00C416E2" w:rsidRPr="001D59FC">
              <w:rPr>
                <w:rFonts w:eastAsia="MS Mincho"/>
                <w:iCs/>
                <w:lang w:val="en-US" w:eastAsia="ja-JP"/>
              </w:rPr>
              <w:t xml:space="preserve">he same DL sTTI length is configured for the serving cells within the same PUCCH group </w:t>
            </w:r>
          </w:p>
          <w:p w14:paraId="2C79B13D" w14:textId="78DFBE11" w:rsidR="00D86EEB" w:rsidRPr="00580506" w:rsidRDefault="00580506" w:rsidP="00CA630A">
            <w:pPr>
              <w:numPr>
                <w:ilvl w:val="1"/>
                <w:numId w:val="9"/>
              </w:numPr>
              <w:spacing w:after="0"/>
              <w:rPr>
                <w:rFonts w:eastAsia="MS Mincho"/>
                <w:iCs/>
                <w:lang w:val="en-US" w:eastAsia="ja-JP"/>
              </w:rPr>
            </w:pPr>
            <w:r w:rsidRPr="00580506">
              <w:rPr>
                <w:rFonts w:eastAsia="MS Mincho"/>
                <w:iCs/>
                <w:lang w:eastAsia="ja-JP"/>
              </w:rPr>
              <w:t>Different DL sTTI length</w:t>
            </w:r>
            <w:r>
              <w:rPr>
                <w:rFonts w:eastAsia="MS Mincho"/>
                <w:iCs/>
                <w:lang w:eastAsia="ja-JP"/>
              </w:rPr>
              <w:t>s</w:t>
            </w:r>
            <w:r w:rsidRPr="00580506">
              <w:rPr>
                <w:rFonts w:eastAsia="MS Mincho"/>
                <w:iCs/>
                <w:lang w:eastAsia="ja-JP"/>
              </w:rPr>
              <w:t xml:space="preserve"> can be configured for the serving cells across different PUCCH groups</w:t>
            </w:r>
          </w:p>
        </w:tc>
      </w:tr>
    </w:tbl>
    <w:p w14:paraId="04D1EE2B" w14:textId="454C9AA9" w:rsidR="005B3449" w:rsidRDefault="005B3449" w:rsidP="005B3449">
      <w:pPr>
        <w:pStyle w:val="Heading4"/>
      </w:pPr>
      <w:r>
        <w:t>4.2.1.3</w:t>
      </w:r>
      <w:r>
        <w:tab/>
        <w:t>UL</w:t>
      </w:r>
    </w:p>
    <w:tbl>
      <w:tblPr>
        <w:tblStyle w:val="TableGrid"/>
        <w:tblW w:w="0" w:type="auto"/>
        <w:tblLook w:val="04A0" w:firstRow="1" w:lastRow="0" w:firstColumn="1" w:lastColumn="0" w:noHBand="0" w:noVBand="1"/>
      </w:tblPr>
      <w:tblGrid>
        <w:gridCol w:w="9631"/>
      </w:tblGrid>
      <w:tr w:rsidR="005B3449" w:rsidRPr="00D55BCA" w14:paraId="713C542C" w14:textId="77777777" w:rsidTr="001D23AA">
        <w:tc>
          <w:tcPr>
            <w:tcW w:w="9781" w:type="dxa"/>
          </w:tcPr>
          <w:p w14:paraId="0DE1512A" w14:textId="2A6DE0B8" w:rsidR="005B3449" w:rsidRPr="00CB3960" w:rsidRDefault="005B3449" w:rsidP="00A67B03">
            <w:pPr>
              <w:spacing w:after="0"/>
              <w:rPr>
                <w:rFonts w:eastAsia="MS Mincho"/>
                <w:lang w:val="en-US" w:eastAsia="ja-JP"/>
              </w:rPr>
            </w:pPr>
            <w:r w:rsidRPr="00CB3960">
              <w:rPr>
                <w:rFonts w:eastAsia="MS Mincho"/>
                <w:lang w:val="en-US" w:eastAsia="ja-JP"/>
              </w:rPr>
              <w:t xml:space="preserve">For 7-symbol TTI, the following sTTI structure is supported for </w:t>
            </w:r>
            <w:r w:rsidR="00D71EC4">
              <w:rPr>
                <w:rFonts w:eastAsia="MS Mincho"/>
                <w:lang w:val="en-US" w:eastAsia="ja-JP"/>
              </w:rPr>
              <w:t>sPUSCH</w:t>
            </w:r>
          </w:p>
          <w:p w14:paraId="17F370D5" w14:textId="5602989F" w:rsidR="005B3449" w:rsidRPr="00D55BCA" w:rsidRDefault="00697D56" w:rsidP="001D23AA">
            <w:pPr>
              <w:pStyle w:val="Header"/>
              <w:jc w:val="center"/>
              <w:rPr>
                <w:rFonts w:cs="Arial"/>
              </w:rPr>
            </w:pPr>
            <w:r w:rsidRPr="00D55BCA">
              <w:rPr>
                <w:rFonts w:eastAsia="MS Mincho"/>
                <w:lang w:eastAsia="en-GB"/>
              </w:rPr>
              <w:drawing>
                <wp:inline distT="0" distB="0" distL="0" distR="0" wp14:anchorId="156990B6" wp14:editId="56214937">
                  <wp:extent cx="4419600" cy="975360"/>
                  <wp:effectExtent l="0" t="0" r="0" b="0"/>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19600" cy="975360"/>
                          </a:xfrm>
                          <a:prstGeom prst="rect">
                            <a:avLst/>
                          </a:prstGeom>
                          <a:noFill/>
                          <a:ln>
                            <a:noFill/>
                          </a:ln>
                        </pic:spPr>
                      </pic:pic>
                    </a:graphicData>
                  </a:graphic>
                </wp:inline>
              </w:drawing>
            </w:r>
          </w:p>
        </w:tc>
      </w:tr>
      <w:tr w:rsidR="00906E81" w:rsidRPr="00D55BCA" w14:paraId="152F3833" w14:textId="77777777" w:rsidTr="001D23AA">
        <w:tc>
          <w:tcPr>
            <w:tcW w:w="9781" w:type="dxa"/>
          </w:tcPr>
          <w:p w14:paraId="10D07132" w14:textId="3F326BAF" w:rsidR="00906E81" w:rsidRDefault="00906E81" w:rsidP="00A67B03">
            <w:pPr>
              <w:spacing w:after="0"/>
              <w:rPr>
                <w:rFonts w:eastAsia="MS Mincho"/>
                <w:lang w:val="en-US" w:eastAsia="ja-JP"/>
              </w:rPr>
            </w:pPr>
            <w:r w:rsidRPr="00FB4A65">
              <w:rPr>
                <w:rFonts w:eastAsia="MS Mincho"/>
                <w:lang w:val="en-US" w:eastAsia="ja-JP"/>
              </w:rPr>
              <w:lastRenderedPageBreak/>
              <w:t>For 2-OS sTTI, UL sTTI pattern for sPUSCH and sPUCCH is [3,2,2,2,2,3]</w:t>
            </w:r>
          </w:p>
          <w:p w14:paraId="0C59EE4C" w14:textId="77777777" w:rsidR="00623C32" w:rsidRDefault="00623C32" w:rsidP="00A67B03">
            <w:pPr>
              <w:spacing w:after="0"/>
              <w:rPr>
                <w:rFonts w:eastAsia="MS Mincho"/>
                <w:lang w:val="en-US" w:eastAsia="ja-JP"/>
              </w:rPr>
            </w:pPr>
          </w:p>
          <w:p w14:paraId="5511452F" w14:textId="288CDE21" w:rsidR="00C17034" w:rsidRDefault="00623C32" w:rsidP="00C17034">
            <w:pPr>
              <w:spacing w:after="0"/>
              <w:jc w:val="center"/>
              <w:rPr>
                <w:rFonts w:eastAsia="MS Mincho"/>
                <w:lang w:val="en-US" w:eastAsia="ja-JP"/>
              </w:rPr>
            </w:pPr>
            <w:r>
              <w:object w:dxaOrig="8112" w:dyaOrig="1380" w14:anchorId="40478DAA">
                <v:shape id="_x0000_i1027" type="#_x0000_t75" style="width:356.4pt;height:60pt" o:ole="">
                  <v:imagedata r:id="rId21" o:title=""/>
                </v:shape>
                <o:OLEObject Type="Embed" ProgID="Visio.Drawing.15" ShapeID="_x0000_i1027" DrawAspect="Content" ObjectID="_1581831239" r:id="rId22"/>
              </w:object>
            </w:r>
          </w:p>
          <w:p w14:paraId="55756EF9" w14:textId="5610942C" w:rsidR="00C17034" w:rsidRPr="00CB3960" w:rsidRDefault="00C17034" w:rsidP="00A67B03">
            <w:pPr>
              <w:spacing w:after="0"/>
              <w:rPr>
                <w:rFonts w:eastAsia="MS Mincho"/>
                <w:lang w:val="en-US" w:eastAsia="ja-JP"/>
              </w:rPr>
            </w:pPr>
          </w:p>
        </w:tc>
      </w:tr>
      <w:tr w:rsidR="00624599" w:rsidRPr="00D55BCA" w14:paraId="206ECED3" w14:textId="77777777" w:rsidTr="001D23AA">
        <w:tc>
          <w:tcPr>
            <w:tcW w:w="9781" w:type="dxa"/>
          </w:tcPr>
          <w:p w14:paraId="1F212847" w14:textId="68FE1701" w:rsidR="00624599" w:rsidRPr="00556B16" w:rsidRDefault="00624599" w:rsidP="00624599">
            <w:pPr>
              <w:spacing w:after="0"/>
              <w:rPr>
                <w:rFonts w:eastAsia="MS Mincho"/>
                <w:iCs/>
                <w:lang w:val="en-US" w:eastAsia="ja-JP"/>
              </w:rPr>
            </w:pPr>
            <w:r w:rsidRPr="00556B16">
              <w:rPr>
                <w:rFonts w:eastAsia="MS Mincho"/>
                <w:iCs/>
                <w:lang w:val="en-US" w:eastAsia="ja-JP"/>
              </w:rPr>
              <w:t>For 2</w:t>
            </w:r>
            <w:r w:rsidR="00CA4456" w:rsidRPr="00556B16">
              <w:rPr>
                <w:rFonts w:eastAsia="MS Mincho"/>
                <w:iCs/>
                <w:lang w:val="en-US" w:eastAsia="ja-JP"/>
              </w:rPr>
              <w:t>/3os</w:t>
            </w:r>
            <w:r w:rsidRPr="00556B16">
              <w:rPr>
                <w:rFonts w:eastAsia="MS Mincho"/>
                <w:iCs/>
                <w:lang w:val="en-US" w:eastAsia="ja-JP"/>
              </w:rPr>
              <w:t xml:space="preserve"> sTTI:</w:t>
            </w:r>
          </w:p>
          <w:p w14:paraId="56130003" w14:textId="77777777" w:rsidR="00624599" w:rsidRPr="00556B16" w:rsidRDefault="00624599" w:rsidP="00CA630A">
            <w:pPr>
              <w:numPr>
                <w:ilvl w:val="0"/>
                <w:numId w:val="7"/>
              </w:numPr>
              <w:spacing w:after="0"/>
              <w:rPr>
                <w:rFonts w:eastAsia="MS Mincho"/>
                <w:iCs/>
                <w:lang w:val="en-US" w:eastAsia="ja-JP"/>
              </w:rPr>
            </w:pPr>
            <w:r w:rsidRPr="00556B16">
              <w:rPr>
                <w:rFonts w:eastAsia="MS Mincho"/>
                <w:iCs/>
                <w:lang w:val="en-US" w:eastAsia="ja-JP"/>
              </w:rPr>
              <w:t>The data symbol(s) for a sPUSCH are confined within a sTTI</w:t>
            </w:r>
          </w:p>
          <w:p w14:paraId="31F45339" w14:textId="77777777" w:rsidR="00624599" w:rsidRPr="00556B16" w:rsidRDefault="00624599" w:rsidP="00CA630A">
            <w:pPr>
              <w:numPr>
                <w:ilvl w:val="0"/>
                <w:numId w:val="7"/>
              </w:numPr>
              <w:spacing w:after="0"/>
              <w:rPr>
                <w:rFonts w:eastAsia="MS Mincho"/>
                <w:iCs/>
                <w:lang w:val="en-US" w:eastAsia="ja-JP"/>
              </w:rPr>
            </w:pPr>
            <w:r w:rsidRPr="00556B16">
              <w:rPr>
                <w:rFonts w:eastAsia="MS Mincho"/>
                <w:iCs/>
                <w:lang w:val="en-US" w:eastAsia="ja-JP"/>
              </w:rPr>
              <w:t xml:space="preserve">If sPUSCH is transmitted, the number of symbols available for data transmission within a sTTI can be </w:t>
            </w:r>
          </w:p>
          <w:p w14:paraId="05298D46" w14:textId="77777777" w:rsidR="00624599" w:rsidRPr="00556B16" w:rsidRDefault="00624599" w:rsidP="00CA630A">
            <w:pPr>
              <w:numPr>
                <w:ilvl w:val="1"/>
                <w:numId w:val="7"/>
              </w:numPr>
              <w:spacing w:after="0"/>
              <w:rPr>
                <w:rFonts w:eastAsia="MS Mincho"/>
                <w:iCs/>
                <w:lang w:val="en-US" w:eastAsia="ja-JP"/>
              </w:rPr>
            </w:pPr>
            <w:r w:rsidRPr="00556B16">
              <w:rPr>
                <w:rFonts w:eastAsia="MS Mincho"/>
                <w:iCs/>
                <w:lang w:val="en-US" w:eastAsia="ja-JP"/>
              </w:rPr>
              <w:t>1 or 2 for a sTTI with 2 symbols</w:t>
            </w:r>
          </w:p>
          <w:p w14:paraId="6468B82F" w14:textId="4874613F" w:rsidR="00624599" w:rsidRPr="00556B16" w:rsidRDefault="00624599" w:rsidP="00CA630A">
            <w:pPr>
              <w:numPr>
                <w:ilvl w:val="1"/>
                <w:numId w:val="7"/>
              </w:numPr>
              <w:spacing w:after="0"/>
              <w:rPr>
                <w:rFonts w:eastAsia="MS Mincho"/>
                <w:iCs/>
                <w:lang w:val="en-US" w:eastAsia="ja-JP"/>
              </w:rPr>
            </w:pPr>
            <w:r w:rsidRPr="00556B16">
              <w:rPr>
                <w:rFonts w:eastAsia="MS Mincho"/>
                <w:iCs/>
                <w:lang w:val="en-US" w:eastAsia="ja-JP"/>
              </w:rPr>
              <w:t xml:space="preserve">1 or 2 for a sTTI with 3 symbols </w:t>
            </w:r>
          </w:p>
        </w:tc>
      </w:tr>
      <w:tr w:rsidR="00D4445A" w:rsidRPr="00D55BCA" w14:paraId="392BDF7E" w14:textId="77777777" w:rsidTr="001D23AA">
        <w:tc>
          <w:tcPr>
            <w:tcW w:w="9781" w:type="dxa"/>
          </w:tcPr>
          <w:p w14:paraId="386FEEE0" w14:textId="2D702AAA" w:rsidR="00D4445A" w:rsidRPr="00556B16" w:rsidRDefault="00D4445A" w:rsidP="00D4445A">
            <w:pPr>
              <w:spacing w:after="150"/>
              <w:ind w:right="150"/>
              <w:jc w:val="both"/>
              <w:rPr>
                <w:lang w:val="en-US"/>
              </w:rPr>
            </w:pPr>
            <w:r w:rsidRPr="00556B16">
              <w:rPr>
                <w:lang w:val="en-US"/>
              </w:rPr>
              <w:t>If a UE is not configured with simultaneous transmission of PUSCH and PUCCH, the UE is not expected to transmit sPUCCH and only DMRS of sPUSCH simultaneously within the same sTTI (i.e., within sTTI#n+1 in case { DD | R } is indicated for sTTI#n and sTTI#n+1 respectively</w:t>
            </w:r>
          </w:p>
        </w:tc>
      </w:tr>
    </w:tbl>
    <w:p w14:paraId="6850569B" w14:textId="3F1F884A" w:rsidR="00BD1F8F" w:rsidRDefault="00261713" w:rsidP="00072B2B">
      <w:pPr>
        <w:pStyle w:val="Heading3"/>
      </w:pPr>
      <w:r>
        <w:t>4</w:t>
      </w:r>
      <w:r w:rsidR="00072B2B">
        <w:t>.</w:t>
      </w:r>
      <w:r w:rsidR="00511F77">
        <w:t>3</w:t>
      </w:r>
      <w:r w:rsidR="00072B2B">
        <w:t>.2</w:t>
      </w:r>
      <w:r w:rsidR="00072B2B">
        <w:tab/>
      </w:r>
      <w:r w:rsidR="00BD1F8F">
        <w:t>Flexible UL DMRS position</w:t>
      </w:r>
    </w:p>
    <w:tbl>
      <w:tblPr>
        <w:tblStyle w:val="TableGrid"/>
        <w:tblW w:w="0" w:type="auto"/>
        <w:tblLook w:val="04A0" w:firstRow="1" w:lastRow="0" w:firstColumn="1" w:lastColumn="0" w:noHBand="0" w:noVBand="1"/>
      </w:tblPr>
      <w:tblGrid>
        <w:gridCol w:w="9631"/>
      </w:tblGrid>
      <w:tr w:rsidR="0095509D" w14:paraId="6726EA61" w14:textId="77777777" w:rsidTr="0095509D">
        <w:tc>
          <w:tcPr>
            <w:tcW w:w="9781" w:type="dxa"/>
          </w:tcPr>
          <w:p w14:paraId="20B238AD" w14:textId="74492F27" w:rsidR="007D6C8B" w:rsidRDefault="007D6C8B" w:rsidP="007D6C8B">
            <w:pPr>
              <w:spacing w:after="0"/>
              <w:rPr>
                <w:rFonts w:eastAsia="MS Mincho"/>
                <w:iCs/>
                <w:lang w:val="en-US" w:eastAsia="ja-JP"/>
              </w:rPr>
            </w:pPr>
            <w:r>
              <w:rPr>
                <w:rFonts w:eastAsia="MS Mincho"/>
                <w:iCs/>
                <w:lang w:val="en-US" w:eastAsia="ja-JP"/>
              </w:rPr>
              <w:t>For 2/3os sTTI:</w:t>
            </w:r>
          </w:p>
          <w:p w14:paraId="5E48E324" w14:textId="622781FA" w:rsidR="007D6C8B" w:rsidRPr="0066282B" w:rsidRDefault="007D6C8B" w:rsidP="00CA630A">
            <w:pPr>
              <w:numPr>
                <w:ilvl w:val="0"/>
                <w:numId w:val="7"/>
              </w:numPr>
              <w:spacing w:after="0"/>
              <w:rPr>
                <w:rFonts w:eastAsia="MS Mincho"/>
                <w:iCs/>
                <w:lang w:val="en-US" w:eastAsia="ja-JP"/>
              </w:rPr>
            </w:pPr>
            <w:r w:rsidRPr="0066282B">
              <w:rPr>
                <w:rFonts w:eastAsia="MS Mincho"/>
                <w:iCs/>
                <w:lang w:val="en-US" w:eastAsia="ja-JP"/>
              </w:rPr>
              <w:t xml:space="preserve">The presence (if any) and the position of the UL DMRS is given or determined by the UL grant, </w:t>
            </w:r>
          </w:p>
          <w:p w14:paraId="203688B2" w14:textId="0A438930" w:rsidR="007D6C8B" w:rsidRPr="00211EF0" w:rsidRDefault="007D6C8B" w:rsidP="00CA630A">
            <w:pPr>
              <w:numPr>
                <w:ilvl w:val="1"/>
                <w:numId w:val="7"/>
              </w:numPr>
              <w:spacing w:after="0"/>
              <w:rPr>
                <w:rFonts w:eastAsia="MS Mincho"/>
                <w:iCs/>
                <w:lang w:val="en-US" w:eastAsia="ja-JP"/>
              </w:rPr>
            </w:pPr>
            <w:r w:rsidRPr="0066282B">
              <w:rPr>
                <w:rFonts w:eastAsia="MS Mincho"/>
                <w:iCs/>
                <w:lang w:val="en-US" w:eastAsia="ja-JP"/>
              </w:rPr>
              <w:t xml:space="preserve">The UL DMRS can be positioned before or within the associated sTTI </w:t>
            </w:r>
          </w:p>
        </w:tc>
      </w:tr>
      <w:tr w:rsidR="0095509D" w14:paraId="2F3270F8" w14:textId="77777777" w:rsidTr="0095509D">
        <w:tc>
          <w:tcPr>
            <w:tcW w:w="9781" w:type="dxa"/>
          </w:tcPr>
          <w:p w14:paraId="23F8DA5A" w14:textId="747E8D5E" w:rsidR="0095509D" w:rsidRPr="00DC78EF" w:rsidRDefault="0095509D" w:rsidP="0095509D">
            <w:pPr>
              <w:rPr>
                <w:rFonts w:eastAsia="MS Mincho"/>
                <w:iCs/>
                <w:lang w:eastAsia="ja-JP"/>
              </w:rPr>
            </w:pPr>
            <w:r>
              <w:rPr>
                <w:rFonts w:eastAsia="MS Mincho"/>
                <w:iCs/>
                <w:lang w:eastAsia="ja-JP"/>
              </w:rPr>
              <w:t>I</w:t>
            </w:r>
            <w:r w:rsidRPr="005B7EFA">
              <w:rPr>
                <w:rFonts w:eastAsia="MS Mincho"/>
                <w:iCs/>
                <w:lang w:eastAsia="ja-JP"/>
              </w:rPr>
              <w:t>n case of 2</w:t>
            </w:r>
            <w:r>
              <w:rPr>
                <w:rFonts w:eastAsia="MS Mincho"/>
                <w:iCs/>
                <w:lang w:eastAsia="ja-JP"/>
              </w:rPr>
              <w:t>/3</w:t>
            </w:r>
            <w:r w:rsidRPr="005B7EFA">
              <w:rPr>
                <w:rFonts w:eastAsia="MS Mincho"/>
                <w:iCs/>
                <w:lang w:eastAsia="ja-JP"/>
              </w:rPr>
              <w:t xml:space="preserve">os in UL, the following </w:t>
            </w:r>
            <w:r>
              <w:rPr>
                <w:rFonts w:eastAsia="MS Mincho"/>
                <w:iCs/>
                <w:lang w:eastAsia="ja-JP"/>
              </w:rPr>
              <w:t xml:space="preserve">DMRS placement can be indicated by </w:t>
            </w:r>
            <w:r w:rsidRPr="005B7EFA">
              <w:rPr>
                <w:rFonts w:eastAsia="MS Mincho"/>
                <w:iCs/>
                <w:lang w:eastAsia="ja-JP"/>
              </w:rPr>
              <w:t>an UL grant in sTTI#n-x which schedules sPUSCH in sTTI n, where x is processing time configured for a PUCCH group</w:t>
            </w:r>
          </w:p>
          <w:tbl>
            <w:tblPr>
              <w:tblW w:w="7029" w:type="dxa"/>
              <w:jc w:val="center"/>
              <w:tblCellMar>
                <w:left w:w="0" w:type="dxa"/>
                <w:right w:w="0" w:type="dxa"/>
              </w:tblCellMar>
              <w:tblLook w:val="0600" w:firstRow="0" w:lastRow="0" w:firstColumn="0" w:lastColumn="0" w:noHBand="1" w:noVBand="1"/>
            </w:tblPr>
            <w:tblGrid>
              <w:gridCol w:w="1538"/>
              <w:gridCol w:w="938"/>
              <w:gridCol w:w="1080"/>
              <w:gridCol w:w="1170"/>
              <w:gridCol w:w="1080"/>
              <w:gridCol w:w="1223"/>
            </w:tblGrid>
            <w:tr w:rsidR="0095509D" w:rsidRPr="006B5DD2" w14:paraId="74A73CAB" w14:textId="77777777" w:rsidTr="00DC78EF">
              <w:trPr>
                <w:trHeight w:val="236"/>
                <w:jc w:val="center"/>
              </w:trPr>
              <w:tc>
                <w:tcPr>
                  <w:tcW w:w="7029" w:type="dxa"/>
                  <w:gridSpan w:val="6"/>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CDD6638" w14:textId="77777777" w:rsidR="0095509D" w:rsidRPr="006B5DD2" w:rsidRDefault="0095509D" w:rsidP="00DC78EF">
                  <w:pPr>
                    <w:pStyle w:val="TAH"/>
                    <w:rPr>
                      <w:rFonts w:eastAsia="MS Mincho"/>
                      <w:lang w:val="en-US"/>
                    </w:rPr>
                  </w:pPr>
                  <w:r w:rsidRPr="006B5DD2">
                    <w:rPr>
                      <w:rFonts w:eastAsia="MS Mincho"/>
                    </w:rPr>
                    <w:t>DMRS position pattern indicated by a UL grant scheduling sPUSCH in sTTI n</w:t>
                  </w:r>
                </w:p>
              </w:tc>
            </w:tr>
            <w:tr w:rsidR="0095509D" w:rsidRPr="006B5DD2" w14:paraId="41655E16" w14:textId="77777777" w:rsidTr="00DC78EF">
              <w:trPr>
                <w:trHeight w:val="209"/>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4ECF7384" w14:textId="77777777" w:rsidR="0095509D" w:rsidRPr="006B5DD2" w:rsidRDefault="0095509D" w:rsidP="00DC78EF">
                  <w:pPr>
                    <w:pStyle w:val="TAH"/>
                    <w:rPr>
                      <w:rFonts w:eastAsia="MS Mincho"/>
                      <w:lang w:val="en-US"/>
                    </w:rPr>
                  </w:pPr>
                  <w:r w:rsidRPr="006B5DD2">
                    <w:rPr>
                      <w:rFonts w:eastAsia="MS Mincho"/>
                      <w:lang w:val="en-US"/>
                    </w:rPr>
                    <w:t>sTTI 0</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78F717D" w14:textId="77777777" w:rsidR="0095509D" w:rsidRPr="006B5DD2" w:rsidRDefault="0095509D" w:rsidP="00DC78EF">
                  <w:pPr>
                    <w:pStyle w:val="TAH"/>
                    <w:rPr>
                      <w:rFonts w:eastAsia="MS Mincho"/>
                      <w:lang w:val="en-US"/>
                    </w:rPr>
                  </w:pPr>
                  <w:r w:rsidRPr="006B5DD2">
                    <w:rPr>
                      <w:rFonts w:eastAsia="MS Mincho"/>
                      <w:lang w:val="en-US"/>
                    </w:rPr>
                    <w:t>sTTI 1</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501766B" w14:textId="77777777" w:rsidR="0095509D" w:rsidRPr="006B5DD2" w:rsidRDefault="0095509D" w:rsidP="00DC78EF">
                  <w:pPr>
                    <w:pStyle w:val="TAH"/>
                    <w:rPr>
                      <w:rFonts w:eastAsia="MS Mincho"/>
                      <w:lang w:val="en-US"/>
                    </w:rPr>
                  </w:pPr>
                  <w:r w:rsidRPr="006B5DD2">
                    <w:rPr>
                      <w:rFonts w:eastAsia="MS Mincho"/>
                      <w:lang w:val="en-US"/>
                    </w:rPr>
                    <w:t>sTTI 2</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4428AE94" w14:textId="77777777" w:rsidR="0095509D" w:rsidRPr="006B5DD2" w:rsidRDefault="0095509D" w:rsidP="00DC78EF">
                  <w:pPr>
                    <w:pStyle w:val="TAH"/>
                    <w:rPr>
                      <w:rFonts w:eastAsia="MS Mincho"/>
                      <w:lang w:val="en-US"/>
                    </w:rPr>
                  </w:pPr>
                  <w:r w:rsidRPr="006B5DD2">
                    <w:rPr>
                      <w:rFonts w:eastAsia="MS Mincho"/>
                      <w:lang w:val="en-US"/>
                    </w:rPr>
                    <w:t>sTTI 3</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67BE3715" w14:textId="77777777" w:rsidR="0095509D" w:rsidRPr="006B5DD2" w:rsidRDefault="0095509D" w:rsidP="00DC78EF">
                  <w:pPr>
                    <w:pStyle w:val="TAH"/>
                    <w:rPr>
                      <w:rFonts w:eastAsia="MS Mincho"/>
                      <w:lang w:val="en-US"/>
                    </w:rPr>
                  </w:pPr>
                  <w:r w:rsidRPr="006B5DD2">
                    <w:rPr>
                      <w:rFonts w:eastAsia="MS Mincho"/>
                      <w:lang w:val="en-US"/>
                    </w:rPr>
                    <w:t>sTTI 4</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754203C" w14:textId="77777777" w:rsidR="0095509D" w:rsidRPr="006B5DD2" w:rsidRDefault="0095509D" w:rsidP="00DC78EF">
                  <w:pPr>
                    <w:pStyle w:val="TAH"/>
                    <w:rPr>
                      <w:rFonts w:eastAsia="MS Mincho"/>
                      <w:lang w:val="en-US"/>
                    </w:rPr>
                  </w:pPr>
                  <w:r w:rsidRPr="006B5DD2">
                    <w:rPr>
                      <w:rFonts w:eastAsia="MS Mincho"/>
                      <w:lang w:val="en-US"/>
                    </w:rPr>
                    <w:t>sTTI 5</w:t>
                  </w:r>
                </w:p>
              </w:tc>
            </w:tr>
            <w:tr w:rsidR="0095509D" w:rsidRPr="006B5DD2" w14:paraId="77CCF3FF" w14:textId="77777777" w:rsidTr="00DC78EF">
              <w:trPr>
                <w:trHeight w:val="17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68D745FC"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R D D</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5A4C624"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R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3D5214A4"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R D</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0EEAEF3"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R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FBA4BD0"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R D</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8FB327F"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R D D</w:t>
                  </w:r>
                </w:p>
              </w:tc>
            </w:tr>
            <w:tr w:rsidR="0095509D" w:rsidRPr="006B5DD2" w14:paraId="38A8AD69" w14:textId="77777777" w:rsidTr="00DC78EF">
              <w:trPr>
                <w:trHeight w:val="62"/>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CB970E1"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D D R</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412C294D"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D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56394657"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D D</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6E4C4980"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D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7FACA1CA"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D R</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CC7D0F9" w14:textId="77777777" w:rsidR="0095509D" w:rsidRPr="00454218" w:rsidRDefault="0095509D" w:rsidP="00DC78EF">
                  <w:pPr>
                    <w:spacing w:after="0"/>
                    <w:jc w:val="center"/>
                    <w:rPr>
                      <w:rFonts w:eastAsia="MS Mincho"/>
                      <w:iCs/>
                      <w:lang w:val="en-US" w:eastAsia="ja-JP"/>
                    </w:rPr>
                  </w:pPr>
                </w:p>
              </w:tc>
            </w:tr>
            <w:tr w:rsidR="0095509D" w:rsidRPr="006B5DD2" w14:paraId="74BCBADD" w14:textId="77777777" w:rsidTr="00DC78EF">
              <w:trPr>
                <w:trHeight w:val="109"/>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3A115D87" w14:textId="77777777" w:rsidR="0095509D" w:rsidRPr="00454218" w:rsidRDefault="0095509D" w:rsidP="00DC78EF">
                  <w:pPr>
                    <w:spacing w:after="0"/>
                    <w:jc w:val="center"/>
                    <w:rPr>
                      <w:rFonts w:eastAsia="MS Mincho"/>
                      <w:iCs/>
                      <w:lang w:val="en-US" w:eastAsia="ja-JP"/>
                    </w:rPr>
                  </w:pP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473DC95A" w14:textId="77777777" w:rsidR="0095509D" w:rsidRPr="00454218" w:rsidRDefault="0095509D" w:rsidP="00DC78EF">
                  <w:pPr>
                    <w:spacing w:after="0"/>
                    <w:jc w:val="center"/>
                    <w:rPr>
                      <w:rFonts w:eastAsia="MS Mincho"/>
                      <w:iCs/>
                      <w:lang w:val="en-US" w:eastAsia="ja-JP"/>
                    </w:rPr>
                  </w:pPr>
                  <w:r w:rsidRPr="00454218">
                    <w:rPr>
                      <w:rFonts w:eastAsia="MS Mincho"/>
                      <w:iCs/>
                      <w:lang w:eastAsia="ja-JP"/>
                    </w:rPr>
                    <w:t xml:space="preserve">D </w:t>
                  </w:r>
                  <w:r>
                    <w:rPr>
                      <w:rFonts w:eastAsia="MS Mincho"/>
                      <w:iCs/>
                      <w:lang w:eastAsia="ja-JP"/>
                    </w:rPr>
                    <w:t>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8625C36" w14:textId="77777777" w:rsidR="0095509D" w:rsidRPr="00454218" w:rsidRDefault="0095509D" w:rsidP="00DC78EF">
                  <w:pPr>
                    <w:spacing w:after="0"/>
                    <w:jc w:val="center"/>
                    <w:rPr>
                      <w:rFonts w:eastAsia="MS Mincho"/>
                      <w:iCs/>
                      <w:lang w:val="en-US" w:eastAsia="ja-JP"/>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60784747" w14:textId="77777777" w:rsidR="0095509D" w:rsidRPr="00454218" w:rsidRDefault="0095509D" w:rsidP="00DC78EF">
                  <w:pPr>
                    <w:spacing w:after="0"/>
                    <w:jc w:val="center"/>
                    <w:rPr>
                      <w:rFonts w:eastAsia="MS Mincho"/>
                      <w:iCs/>
                      <w:lang w:val="en-US" w:eastAsia="ja-JP"/>
                    </w:rPr>
                  </w:pPr>
                  <w:r w:rsidRPr="00454218">
                    <w:rPr>
                      <w:rFonts w:eastAsia="MS Mincho"/>
                      <w:iCs/>
                      <w:lang w:eastAsia="ja-JP"/>
                    </w:rPr>
                    <w:t>D D |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1534976" w14:textId="77777777" w:rsidR="0095509D" w:rsidRPr="00454218" w:rsidRDefault="0095509D" w:rsidP="00DC78EF">
                  <w:pPr>
                    <w:spacing w:after="0"/>
                    <w:jc w:val="center"/>
                    <w:rPr>
                      <w:rFonts w:eastAsia="MS Mincho"/>
                      <w:iCs/>
                      <w:lang w:val="en-US" w:eastAsia="ja-JP"/>
                    </w:rPr>
                  </w:pPr>
                  <w:r w:rsidRPr="00454218">
                    <w:rPr>
                      <w:rFonts w:eastAsia="MS Mincho"/>
                      <w:iCs/>
                      <w:lang w:eastAsia="ja-JP"/>
                    </w:rPr>
                    <w:t>D D</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7335DF19" w14:textId="77777777" w:rsidR="0095509D" w:rsidRPr="00454218" w:rsidRDefault="0095509D" w:rsidP="00DC78EF">
                  <w:pPr>
                    <w:spacing w:after="0"/>
                    <w:jc w:val="center"/>
                    <w:rPr>
                      <w:rFonts w:eastAsia="MS Mincho"/>
                      <w:iCs/>
                      <w:lang w:val="en-US" w:eastAsia="ja-JP"/>
                    </w:rPr>
                  </w:pPr>
                </w:p>
              </w:tc>
            </w:tr>
            <w:tr w:rsidR="0095509D" w:rsidRPr="006B5DD2" w14:paraId="4EB2AE16" w14:textId="77777777" w:rsidTr="00DC78EF">
              <w:trPr>
                <w:trHeight w:val="19"/>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759B48A" w14:textId="77777777" w:rsidR="0095509D" w:rsidRPr="00454218" w:rsidRDefault="0095509D" w:rsidP="00DC78EF">
                  <w:pPr>
                    <w:spacing w:after="0"/>
                    <w:jc w:val="center"/>
                    <w:rPr>
                      <w:rFonts w:eastAsia="MS Mincho"/>
                      <w:iCs/>
                      <w:lang w:val="en-US" w:eastAsia="ja-JP"/>
                    </w:rPr>
                  </w:pP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76FB62D"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D D |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33AC9DFC" w14:textId="77777777" w:rsidR="0095509D" w:rsidRPr="00454218" w:rsidRDefault="0095509D" w:rsidP="00DC78EF">
                  <w:pPr>
                    <w:spacing w:after="0"/>
                    <w:jc w:val="center"/>
                    <w:rPr>
                      <w:rFonts w:eastAsia="MS Mincho"/>
                      <w:iCs/>
                      <w:lang w:val="en-US" w:eastAsia="ja-JP"/>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035AAE3" w14:textId="77777777" w:rsidR="0095509D" w:rsidRPr="00454218" w:rsidRDefault="0095509D" w:rsidP="00DC78EF">
                  <w:pPr>
                    <w:spacing w:after="0"/>
                    <w:jc w:val="center"/>
                    <w:rPr>
                      <w:rFonts w:eastAsia="MS Mincho"/>
                      <w:iCs/>
                      <w:lang w:val="en-US" w:eastAsia="ja-JP"/>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5E96DE1" w14:textId="77777777" w:rsidR="0095509D" w:rsidRPr="00454218" w:rsidRDefault="0095509D" w:rsidP="00DC78EF">
                  <w:pPr>
                    <w:spacing w:after="0"/>
                    <w:jc w:val="center"/>
                    <w:rPr>
                      <w:rFonts w:eastAsia="MS Mincho"/>
                      <w:iCs/>
                      <w:lang w:val="en-US" w:eastAsia="ja-JP"/>
                    </w:rPr>
                  </w:pPr>
                  <w:r w:rsidRPr="00454218">
                    <w:rPr>
                      <w:rFonts w:eastAsia="MS Mincho"/>
                      <w:iCs/>
                      <w:lang w:val="en-US" w:eastAsia="ja-JP"/>
                    </w:rPr>
                    <w:t>D D | R</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729190D" w14:textId="77777777" w:rsidR="0095509D" w:rsidRPr="00454218" w:rsidRDefault="0095509D" w:rsidP="00DC78EF">
                  <w:pPr>
                    <w:spacing w:after="0"/>
                    <w:jc w:val="center"/>
                    <w:rPr>
                      <w:rFonts w:eastAsia="MS Mincho"/>
                      <w:iCs/>
                      <w:lang w:val="en-US" w:eastAsia="ja-JP"/>
                    </w:rPr>
                  </w:pPr>
                </w:p>
              </w:tc>
            </w:tr>
          </w:tbl>
          <w:p w14:paraId="57994D2C" w14:textId="1E9A41C8" w:rsidR="0095509D" w:rsidRPr="003C5156" w:rsidRDefault="0095509D" w:rsidP="003C5156">
            <w:pPr>
              <w:ind w:left="432" w:firstLine="720"/>
              <w:rPr>
                <w:rFonts w:eastAsia="MS Mincho"/>
                <w:iCs/>
                <w:lang w:eastAsia="ja-JP"/>
              </w:rPr>
            </w:pPr>
            <w:r w:rsidRPr="006B5DD2">
              <w:rPr>
                <w:rFonts w:eastAsia="MS Mincho"/>
                <w:iCs/>
                <w:lang w:eastAsia="ja-JP"/>
              </w:rPr>
              <w:t>Note: | denotes the boundary of sTTI n</w:t>
            </w:r>
          </w:p>
        </w:tc>
      </w:tr>
    </w:tbl>
    <w:p w14:paraId="6D175777" w14:textId="3FDF786A" w:rsidR="00BD1F8F" w:rsidRDefault="00261713" w:rsidP="00072B2B">
      <w:pPr>
        <w:pStyle w:val="Heading3"/>
      </w:pPr>
      <w:r>
        <w:t>4</w:t>
      </w:r>
      <w:r w:rsidR="00511F77">
        <w:t>.3</w:t>
      </w:r>
      <w:r w:rsidR="00072B2B">
        <w:t>.3</w:t>
      </w:r>
      <w:r w:rsidR="00072B2B">
        <w:tab/>
      </w:r>
      <w:r w:rsidR="009564F1">
        <w:t>HARQ</w:t>
      </w:r>
    </w:p>
    <w:tbl>
      <w:tblPr>
        <w:tblStyle w:val="TableGrid"/>
        <w:tblW w:w="0" w:type="auto"/>
        <w:tblLook w:val="04A0" w:firstRow="1" w:lastRow="0" w:firstColumn="1" w:lastColumn="0" w:noHBand="0" w:noVBand="1"/>
      </w:tblPr>
      <w:tblGrid>
        <w:gridCol w:w="9631"/>
      </w:tblGrid>
      <w:tr w:rsidR="009564F1" w14:paraId="582652F0" w14:textId="77777777" w:rsidTr="00BA2884">
        <w:tc>
          <w:tcPr>
            <w:tcW w:w="9631" w:type="dxa"/>
          </w:tcPr>
          <w:p w14:paraId="2284B527" w14:textId="1D6F93B3" w:rsidR="009564F1" w:rsidRPr="00D928E6" w:rsidRDefault="009564F1" w:rsidP="009564F1">
            <w:pPr>
              <w:rPr>
                <w:lang w:val="en-US"/>
              </w:rPr>
            </w:pPr>
            <w:r w:rsidRPr="005D4280">
              <w:rPr>
                <w:lang w:val="en-US"/>
              </w:rPr>
              <w:t xml:space="preserve">PHICH-less asynchronous UL HARQ for </w:t>
            </w:r>
            <w:r>
              <w:rPr>
                <w:lang w:val="en-US"/>
              </w:rPr>
              <w:t>s</w:t>
            </w:r>
            <w:r w:rsidRPr="005D4280">
              <w:rPr>
                <w:lang w:val="en-US"/>
              </w:rPr>
              <w:t xml:space="preserve">PUSCH </w:t>
            </w:r>
            <w:r>
              <w:rPr>
                <w:lang w:val="en-US"/>
              </w:rPr>
              <w:t>is supported</w:t>
            </w:r>
            <w:r w:rsidRPr="005D4280">
              <w:rPr>
                <w:lang w:val="en-US"/>
              </w:rPr>
              <w:t>.</w:t>
            </w:r>
          </w:p>
        </w:tc>
      </w:tr>
      <w:tr w:rsidR="00DC60F2" w14:paraId="383CE07E" w14:textId="77777777" w:rsidTr="00BA2884">
        <w:tc>
          <w:tcPr>
            <w:tcW w:w="9631" w:type="dxa"/>
          </w:tcPr>
          <w:p w14:paraId="54A69595" w14:textId="7E466B3C" w:rsidR="00DC60F2" w:rsidRDefault="00DC60F2" w:rsidP="00F82AC5">
            <w:pPr>
              <w:spacing w:after="0"/>
              <w:rPr>
                <w:rFonts w:eastAsia="MS Mincho"/>
                <w:iCs/>
                <w:lang w:val="en-US" w:eastAsia="ja-JP"/>
              </w:rPr>
            </w:pPr>
            <w:r w:rsidRPr="00685EC7">
              <w:rPr>
                <w:rFonts w:eastAsia="MS Mincho"/>
                <w:iCs/>
                <w:lang w:eastAsia="ja-JP"/>
              </w:rPr>
              <w:t xml:space="preserve">The </w:t>
            </w:r>
            <w:r>
              <w:rPr>
                <w:rFonts w:eastAsia="MS Mincho"/>
                <w:iCs/>
                <w:lang w:eastAsia="ja-JP"/>
              </w:rPr>
              <w:t>total number of soft channel bits</w:t>
            </w:r>
            <w:r w:rsidRPr="00685EC7">
              <w:rPr>
                <w:rFonts w:eastAsia="MS Mincho"/>
                <w:iCs/>
                <w:lang w:eastAsia="ja-JP"/>
              </w:rPr>
              <w:t xml:space="preserve"> is not increased if UE support</w:t>
            </w:r>
            <w:r>
              <w:rPr>
                <w:rFonts w:eastAsia="MS Mincho"/>
                <w:iCs/>
                <w:lang w:eastAsia="ja-JP"/>
              </w:rPr>
              <w:t>s</w:t>
            </w:r>
            <w:r w:rsidR="00F82AC5">
              <w:rPr>
                <w:rFonts w:eastAsia="MS Mincho"/>
                <w:iCs/>
                <w:lang w:eastAsia="ja-JP"/>
              </w:rPr>
              <w:t xml:space="preserve"> sTTI operations, </w:t>
            </w:r>
            <w:r w:rsidRPr="00685EC7">
              <w:rPr>
                <w:rFonts w:eastAsia="MS Mincho"/>
                <w:iCs/>
                <w:lang w:eastAsia="ja-JP"/>
              </w:rPr>
              <w:t>i.e. no new UE category need to be specified for sTTI.</w:t>
            </w:r>
          </w:p>
          <w:p w14:paraId="61208937" w14:textId="1BB04728" w:rsidR="00DC60F2" w:rsidRPr="00DC60F2" w:rsidRDefault="00DC60F2" w:rsidP="001F46DF">
            <w:pPr>
              <w:numPr>
                <w:ilvl w:val="0"/>
                <w:numId w:val="17"/>
              </w:numPr>
              <w:spacing w:after="0"/>
              <w:rPr>
                <w:rFonts w:eastAsia="MS Mincho"/>
                <w:iCs/>
                <w:lang w:val="en-US" w:eastAsia="ja-JP"/>
              </w:rPr>
            </w:pPr>
            <w:r w:rsidRPr="00DC60F2">
              <w:rPr>
                <w:rFonts w:eastAsia="MS Mincho" w:hint="eastAsia"/>
                <w:iCs/>
                <w:lang w:eastAsia="ja-JP"/>
              </w:rPr>
              <w:t>Note that this does not preclude defining UE category in the future release in the sTTI operation</w:t>
            </w:r>
          </w:p>
        </w:tc>
      </w:tr>
      <w:tr w:rsidR="00935FAF" w14:paraId="3D70E5E6" w14:textId="77777777" w:rsidTr="00BA2884">
        <w:tc>
          <w:tcPr>
            <w:tcW w:w="9631" w:type="dxa"/>
          </w:tcPr>
          <w:p w14:paraId="2F308D8F" w14:textId="77777777" w:rsidR="00935FAF" w:rsidRPr="00AC153C" w:rsidRDefault="00935FAF" w:rsidP="00935FAF">
            <w:pPr>
              <w:rPr>
                <w:rFonts w:eastAsia="MS Mincho"/>
                <w:iCs/>
                <w:lang w:val="en-US" w:eastAsia="ja-JP"/>
              </w:rPr>
            </w:pPr>
            <w:r w:rsidRPr="00AC153C">
              <w:rPr>
                <w:rFonts w:eastAsia="MS Mincho"/>
                <w:iCs/>
                <w:lang w:val="en-US" w:eastAsia="ja-JP"/>
              </w:rPr>
              <w:t>Support HARQ process sharing between TTI and sTTI</w:t>
            </w:r>
          </w:p>
          <w:p w14:paraId="74B37B17" w14:textId="77777777" w:rsidR="00935FAF" w:rsidRPr="00AC153C" w:rsidRDefault="00935FAF" w:rsidP="001F46DF">
            <w:pPr>
              <w:numPr>
                <w:ilvl w:val="0"/>
                <w:numId w:val="37"/>
              </w:numPr>
              <w:spacing w:after="0"/>
              <w:rPr>
                <w:rFonts w:eastAsia="MS Mincho"/>
                <w:iCs/>
                <w:lang w:val="en-US" w:eastAsia="ja-JP"/>
              </w:rPr>
            </w:pPr>
            <w:r w:rsidRPr="00AC153C">
              <w:rPr>
                <w:rFonts w:eastAsia="MS Mincho"/>
                <w:iCs/>
                <w:lang w:val="de-DE" w:eastAsia="ja-JP"/>
              </w:rPr>
              <w:t>The sharing is only possible for asynchronous HARQ processes, i.e. not supported for legacy processing time synchrounous UL HARQ processes</w:t>
            </w:r>
          </w:p>
          <w:p w14:paraId="248620E3" w14:textId="77777777" w:rsidR="00935FAF" w:rsidRPr="00AC153C" w:rsidRDefault="00935FAF" w:rsidP="001F46DF">
            <w:pPr>
              <w:numPr>
                <w:ilvl w:val="0"/>
                <w:numId w:val="37"/>
              </w:numPr>
              <w:spacing w:after="0"/>
              <w:rPr>
                <w:rFonts w:eastAsia="MS Mincho"/>
                <w:iCs/>
                <w:lang w:val="en-US" w:eastAsia="ja-JP"/>
              </w:rPr>
            </w:pPr>
            <w:r w:rsidRPr="00AC153C">
              <w:rPr>
                <w:rFonts w:eastAsia="MS Mincho"/>
                <w:iCs/>
                <w:lang w:val="en-US" w:eastAsia="ja-JP"/>
              </w:rPr>
              <w:t>If configured with sTTI on a CC:</w:t>
            </w:r>
          </w:p>
          <w:p w14:paraId="48A85DEF" w14:textId="77777777" w:rsidR="00935FAF" w:rsidRPr="00AC153C" w:rsidRDefault="00935FAF" w:rsidP="001F46DF">
            <w:pPr>
              <w:numPr>
                <w:ilvl w:val="1"/>
                <w:numId w:val="37"/>
              </w:numPr>
              <w:spacing w:after="0"/>
              <w:rPr>
                <w:rFonts w:eastAsia="MS Mincho"/>
                <w:iCs/>
                <w:lang w:val="en-US" w:eastAsia="ja-JP"/>
              </w:rPr>
            </w:pPr>
            <w:r w:rsidRPr="00AC153C">
              <w:rPr>
                <w:rFonts w:eastAsia="MS Mincho"/>
                <w:iCs/>
                <w:lang w:val="en-US" w:eastAsia="ja-JP"/>
              </w:rPr>
              <w:t xml:space="preserve">the HARQ ID field size in the DL assignments of PDSCH on USS for legacy and reduced processing time is the same as for sPDSCH assignments </w:t>
            </w:r>
          </w:p>
          <w:p w14:paraId="7E287FE0" w14:textId="77777777" w:rsidR="00935FAF" w:rsidRPr="00AC153C" w:rsidRDefault="00935FAF" w:rsidP="001F46DF">
            <w:pPr>
              <w:numPr>
                <w:ilvl w:val="1"/>
                <w:numId w:val="37"/>
              </w:numPr>
              <w:spacing w:after="0"/>
              <w:rPr>
                <w:rFonts w:eastAsia="MS Mincho"/>
                <w:iCs/>
                <w:lang w:val="en-US" w:eastAsia="ja-JP"/>
              </w:rPr>
            </w:pPr>
            <w:r w:rsidRPr="00AC153C">
              <w:rPr>
                <w:rFonts w:eastAsia="MS Mincho"/>
                <w:iCs/>
                <w:lang w:val="en-US" w:eastAsia="ja-JP"/>
              </w:rPr>
              <w:t>the HARQ ID field size in the UL grants on USS for reduced processing time is the same as for sPUSCH grants</w:t>
            </w:r>
          </w:p>
          <w:p w14:paraId="72BE9D59" w14:textId="77777777" w:rsidR="00935FAF" w:rsidRPr="00AC153C" w:rsidRDefault="00935FAF" w:rsidP="001F46DF">
            <w:pPr>
              <w:numPr>
                <w:ilvl w:val="0"/>
                <w:numId w:val="37"/>
              </w:numPr>
              <w:spacing w:after="0"/>
              <w:rPr>
                <w:rFonts w:eastAsia="MS Mincho"/>
                <w:iCs/>
                <w:lang w:val="en-US" w:eastAsia="ja-JP"/>
              </w:rPr>
            </w:pPr>
            <w:r w:rsidRPr="00AC153C">
              <w:rPr>
                <w:rFonts w:eastAsia="MS Mincho"/>
                <w:iCs/>
                <w:lang w:val="de-DE" w:eastAsia="ja-JP"/>
              </w:rPr>
              <w:t>The re-transmission of a TB with another (s)TTI length is possible if:</w:t>
            </w:r>
          </w:p>
          <w:p w14:paraId="1FE142A1" w14:textId="77777777" w:rsidR="008E17A8" w:rsidRPr="00AC153C" w:rsidRDefault="00935FAF" w:rsidP="001F46DF">
            <w:pPr>
              <w:numPr>
                <w:ilvl w:val="1"/>
                <w:numId w:val="37"/>
              </w:numPr>
              <w:spacing w:after="0"/>
              <w:rPr>
                <w:rFonts w:eastAsia="MS Mincho"/>
                <w:iCs/>
                <w:lang w:val="en-US" w:eastAsia="ja-JP"/>
              </w:rPr>
            </w:pPr>
            <w:r w:rsidRPr="00AC153C">
              <w:rPr>
                <w:rFonts w:eastAsia="MS Mincho"/>
                <w:iCs/>
                <w:lang w:val="de-DE" w:eastAsia="ja-JP"/>
              </w:rPr>
              <w:t>The number of codewords of the HARQ process is not larger than supported by the respective sTTI length</w:t>
            </w:r>
          </w:p>
          <w:p w14:paraId="0CA320F3" w14:textId="03BD3FEC" w:rsidR="008E17A8" w:rsidRPr="00AC153C" w:rsidRDefault="008E17A8" w:rsidP="001F46DF">
            <w:pPr>
              <w:numPr>
                <w:ilvl w:val="1"/>
                <w:numId w:val="37"/>
              </w:numPr>
              <w:spacing w:after="0"/>
              <w:rPr>
                <w:rFonts w:eastAsia="MS Mincho"/>
                <w:iCs/>
                <w:lang w:val="en-US" w:eastAsia="ja-JP"/>
              </w:rPr>
            </w:pPr>
            <w:r w:rsidRPr="00AC153C">
              <w:rPr>
                <w:lang w:eastAsia="x-none"/>
              </w:rPr>
              <w:t xml:space="preserve">The TB size of a codeword for transmission/reception using a specific (s)TTI length is limited by the maximum supported TBS for that respective (s)TTI length. </w:t>
            </w:r>
          </w:p>
          <w:p w14:paraId="2E9C4E34" w14:textId="6933B5F5" w:rsidR="00935FAF" w:rsidRPr="00AC153C" w:rsidRDefault="008E17A8" w:rsidP="001F46DF">
            <w:pPr>
              <w:numPr>
                <w:ilvl w:val="1"/>
                <w:numId w:val="37"/>
              </w:numPr>
              <w:spacing w:after="0"/>
              <w:rPr>
                <w:rFonts w:eastAsia="MS Mincho"/>
                <w:iCs/>
                <w:lang w:val="en-US" w:eastAsia="ja-JP"/>
              </w:rPr>
            </w:pPr>
            <w:r w:rsidRPr="00AC153C">
              <w:rPr>
                <w:lang w:eastAsia="x-none"/>
              </w:rPr>
              <w:t>Note: The circular buffer rate-matching is based on the TTI length of the initial transmission</w:t>
            </w:r>
          </w:p>
        </w:tc>
      </w:tr>
      <w:tr w:rsidR="0013565D" w14:paraId="7DDB7212" w14:textId="77777777" w:rsidTr="00BA2884">
        <w:tc>
          <w:tcPr>
            <w:tcW w:w="9631" w:type="dxa"/>
          </w:tcPr>
          <w:p w14:paraId="25CE7E99" w14:textId="5D65D2B9" w:rsidR="0013565D" w:rsidRPr="00AC153C" w:rsidRDefault="0013565D" w:rsidP="00935FAF">
            <w:pPr>
              <w:rPr>
                <w:iCs/>
              </w:rPr>
            </w:pPr>
            <w:r w:rsidRPr="00AC153C">
              <w:rPr>
                <w:iCs/>
              </w:rPr>
              <w:t>HARQ-ACK bundling across different TTI lengths is not supported</w:t>
            </w:r>
          </w:p>
        </w:tc>
      </w:tr>
      <w:tr w:rsidR="00E85530" w14:paraId="1EBC7D78" w14:textId="77777777" w:rsidTr="00BA2884">
        <w:tc>
          <w:tcPr>
            <w:tcW w:w="9631" w:type="dxa"/>
          </w:tcPr>
          <w:p w14:paraId="57A10AE8" w14:textId="77777777" w:rsidR="00E85530" w:rsidRPr="00AC153C" w:rsidRDefault="00E85530" w:rsidP="00E85530">
            <w:pPr>
              <w:rPr>
                <w:lang w:eastAsia="x-none"/>
              </w:rPr>
            </w:pPr>
            <w:r w:rsidRPr="00AC153C">
              <w:rPr>
                <w:lang w:eastAsia="x-none"/>
              </w:rPr>
              <w:lastRenderedPageBreak/>
              <w:t>For the equation in 3GPP TS 36.212, the following changes are applied:</w:t>
            </w:r>
          </w:p>
          <w:p w14:paraId="582C4810" w14:textId="77777777" w:rsidR="00E85530" w:rsidRPr="00AC153C" w:rsidRDefault="00E85530" w:rsidP="001F46DF">
            <w:pPr>
              <w:numPr>
                <w:ilvl w:val="0"/>
                <w:numId w:val="65"/>
              </w:numPr>
              <w:spacing w:after="0"/>
              <w:rPr>
                <w:lang w:eastAsia="x-none"/>
              </w:rPr>
            </w:pPr>
            <w:r w:rsidRPr="00AC153C">
              <w:rPr>
                <w:lang w:eastAsia="x-none"/>
              </w:rPr>
              <w:t xml:space="preserve">For slot-PDSCH </w:t>
            </w:r>
          </w:p>
          <w:p w14:paraId="35D5693A" w14:textId="77777777" w:rsidR="00E85530" w:rsidRPr="00AC153C" w:rsidRDefault="00E85530" w:rsidP="00E85530">
            <w:r w:rsidRPr="00AC153C">
              <w:rPr>
                <w:position w:val="-26"/>
              </w:rPr>
              <w:object w:dxaOrig="3240" w:dyaOrig="600" w14:anchorId="40262B54">
                <v:shape id="_x0000_i1028" type="#_x0000_t75" style="width:162pt;height:30pt" o:ole="">
                  <v:imagedata r:id="rId23" o:title=""/>
                </v:shape>
                <o:OLEObject Type="Embed" ProgID="Equation.3" ShapeID="_x0000_i1028" DrawAspect="Content" ObjectID="_1581831240" r:id="rId24"/>
              </w:object>
            </w:r>
          </w:p>
          <w:p w14:paraId="5732A09F" w14:textId="77777777" w:rsidR="00E85530" w:rsidRPr="00AC153C" w:rsidRDefault="00E85530" w:rsidP="001F46DF">
            <w:pPr>
              <w:numPr>
                <w:ilvl w:val="0"/>
                <w:numId w:val="65"/>
              </w:numPr>
              <w:spacing w:after="0"/>
            </w:pPr>
            <w:r w:rsidRPr="00AC153C">
              <w:t>For subslot-PDSCH</w:t>
            </w:r>
          </w:p>
          <w:p w14:paraId="4C48E9B3" w14:textId="77777777" w:rsidR="00E85530" w:rsidRPr="00AC153C" w:rsidRDefault="00E85530" w:rsidP="00E85530">
            <w:pPr>
              <w:rPr>
                <w:lang w:eastAsia="x-none"/>
              </w:rPr>
            </w:pPr>
            <w:r w:rsidRPr="00AC153C">
              <w:rPr>
                <w:position w:val="-26"/>
              </w:rPr>
              <w:object w:dxaOrig="3240" w:dyaOrig="600" w14:anchorId="1358FAFA">
                <v:shape id="_x0000_i1029" type="#_x0000_t75" style="width:162pt;height:30pt" o:ole="">
                  <v:imagedata r:id="rId25" o:title=""/>
                </v:shape>
                <o:OLEObject Type="Embed" ProgID="Equation.3" ShapeID="_x0000_i1029" DrawAspect="Content" ObjectID="_1581831241" r:id="rId26"/>
              </w:object>
            </w:r>
          </w:p>
          <w:p w14:paraId="1CEF2DCB" w14:textId="243A4E1F" w:rsidR="00E85530" w:rsidRPr="00AC153C" w:rsidRDefault="00E85530" w:rsidP="00E85530">
            <w:pPr>
              <w:rPr>
                <w:lang w:eastAsia="x-none"/>
              </w:rPr>
            </w:pPr>
            <w:r w:rsidRPr="00AC153C">
              <w:rPr>
                <w:lang w:val="en-US"/>
              </w:rPr>
              <w:t>Using Kmimo = 1. M_limit is not changed</w:t>
            </w:r>
          </w:p>
        </w:tc>
      </w:tr>
      <w:tr w:rsidR="001244CF" w14:paraId="2DFF6B13" w14:textId="77777777" w:rsidTr="00BA2884">
        <w:tc>
          <w:tcPr>
            <w:tcW w:w="9631" w:type="dxa"/>
          </w:tcPr>
          <w:p w14:paraId="1E048217" w14:textId="64BF7D9B" w:rsidR="001244CF" w:rsidRPr="00AC153C" w:rsidRDefault="001244CF" w:rsidP="00E85530">
            <w:pPr>
              <w:rPr>
                <w:rFonts w:eastAsia="Malgun Gothic"/>
                <w:iCs/>
                <w:lang w:eastAsia="ko-KR"/>
              </w:rPr>
            </w:pPr>
            <w:r w:rsidRPr="00AC153C">
              <w:rPr>
                <w:rFonts w:eastAsia="Malgun Gothic"/>
                <w:iCs/>
                <w:lang w:eastAsia="ko-KR"/>
              </w:rPr>
              <w:t xml:space="preserve">Regarding how to determine HARQ-ACK bits of PDSCH when transmitting sPUSCH or sPUCCH, no carrier bundling is supported for HARQ-ACK of PDSCH. </w:t>
            </w:r>
          </w:p>
        </w:tc>
      </w:tr>
      <w:tr w:rsidR="00202A39" w14:paraId="5E47CA9A" w14:textId="77777777" w:rsidTr="00BA2884">
        <w:tc>
          <w:tcPr>
            <w:tcW w:w="9631" w:type="dxa"/>
          </w:tcPr>
          <w:p w14:paraId="033D35DB" w14:textId="0334710F" w:rsidR="00202A39" w:rsidRPr="00AC153C" w:rsidRDefault="00202A39" w:rsidP="00E85530">
            <w:pPr>
              <w:rPr>
                <w:rFonts w:eastAsia="Malgun Gothic"/>
                <w:iCs/>
                <w:lang w:eastAsia="ko-KR"/>
              </w:rPr>
            </w:pPr>
            <w:r w:rsidRPr="00AC153C">
              <w:rPr>
                <w:rFonts w:eastAsia="Malgun Gothic"/>
                <w:lang w:eastAsia="ko-KR"/>
              </w:rPr>
              <w:t>For FS1 and for a UE configured with {2,7} sTTI combination</w:t>
            </w:r>
            <w:r w:rsidRPr="00AC153C">
              <w:t xml:space="preserve"> and dynamic codebook size</w:t>
            </w:r>
            <w:r w:rsidRPr="00AC153C">
              <w:rPr>
                <w:rFonts w:eastAsia="Malgun Gothic"/>
                <w:lang w:eastAsia="ko-KR"/>
              </w:rPr>
              <w:t>, the DAI counter is increased over the scheduled carriers, and then the DL sTTIs, for which HARQ feedback is expected in the same UL slot. The total DAI is increased over time.</w:t>
            </w:r>
          </w:p>
        </w:tc>
      </w:tr>
      <w:tr w:rsidR="00202A39" w14:paraId="45AEBB43" w14:textId="77777777" w:rsidTr="00BA2884">
        <w:tc>
          <w:tcPr>
            <w:tcW w:w="9631" w:type="dxa"/>
          </w:tcPr>
          <w:p w14:paraId="76AF7F2C" w14:textId="5B52D1FB" w:rsidR="00202A39" w:rsidRPr="00AC153C" w:rsidRDefault="00202A39" w:rsidP="00E85530">
            <w:pPr>
              <w:rPr>
                <w:rFonts w:eastAsia="Malgun Gothic"/>
                <w:lang w:eastAsia="ko-KR"/>
              </w:rPr>
            </w:pPr>
            <w:r w:rsidRPr="00AC153C">
              <w:rPr>
                <w:rFonts w:eastAsia="Malgun Gothic"/>
                <w:lang w:eastAsia="ko-KR"/>
              </w:rPr>
              <w:t>Whether dynamic codebook size for sTTI operation can be configured or not follow legacy rules.</w:t>
            </w:r>
          </w:p>
        </w:tc>
      </w:tr>
      <w:tr w:rsidR="0068445D" w14:paraId="43A9AA92" w14:textId="77777777" w:rsidTr="00BA2884">
        <w:tc>
          <w:tcPr>
            <w:tcW w:w="9631" w:type="dxa"/>
          </w:tcPr>
          <w:p w14:paraId="30302FE1" w14:textId="5F018917" w:rsidR="0068445D" w:rsidRPr="00AC153C" w:rsidRDefault="0068445D" w:rsidP="00E85530">
            <w:pPr>
              <w:rPr>
                <w:rFonts w:eastAsia="Malgun Gothic"/>
                <w:iCs/>
                <w:lang w:eastAsia="ko-KR"/>
              </w:rPr>
            </w:pPr>
            <w:r w:rsidRPr="00AC153C">
              <w:t>The maximum number of DL/UL HARQ processes is 16 for FS1 and FS2.</w:t>
            </w:r>
          </w:p>
        </w:tc>
      </w:tr>
    </w:tbl>
    <w:p w14:paraId="44CC3C65" w14:textId="2A00DB37" w:rsidR="006D5D40" w:rsidRDefault="00261713" w:rsidP="00072B2B">
      <w:pPr>
        <w:pStyle w:val="Heading3"/>
      </w:pPr>
      <w:r>
        <w:t>4</w:t>
      </w:r>
      <w:r w:rsidR="00511F77">
        <w:t>.3</w:t>
      </w:r>
      <w:r w:rsidR="00072B2B">
        <w:t>.4</w:t>
      </w:r>
      <w:r w:rsidR="00072B2B">
        <w:tab/>
      </w:r>
      <w:r w:rsidR="007D3AF0">
        <w:t>Collision</w:t>
      </w:r>
      <w:r w:rsidR="006D5D40">
        <w:t>s in UL</w:t>
      </w:r>
    </w:p>
    <w:p w14:paraId="59E0EB32" w14:textId="7DFDE220" w:rsidR="007D3AF0" w:rsidRDefault="00511F77" w:rsidP="006D5D40">
      <w:pPr>
        <w:pStyle w:val="Heading4"/>
      </w:pPr>
      <w:r>
        <w:t>4.3</w:t>
      </w:r>
      <w:r w:rsidR="006D5D40">
        <w:t>.4.1</w:t>
      </w:r>
      <w:r w:rsidR="006D5D40">
        <w:tab/>
      </w:r>
      <w:r w:rsidR="007D3AF0">
        <w:t>sTTI/sTTI</w:t>
      </w:r>
    </w:p>
    <w:tbl>
      <w:tblPr>
        <w:tblStyle w:val="TableGrid"/>
        <w:tblW w:w="0" w:type="auto"/>
        <w:tblLook w:val="04A0" w:firstRow="1" w:lastRow="0" w:firstColumn="1" w:lastColumn="0" w:noHBand="0" w:noVBand="1"/>
      </w:tblPr>
      <w:tblGrid>
        <w:gridCol w:w="9631"/>
      </w:tblGrid>
      <w:tr w:rsidR="007D3AF0" w:rsidRPr="00930B5E" w14:paraId="282FA11F" w14:textId="77777777" w:rsidTr="00BF1041">
        <w:tc>
          <w:tcPr>
            <w:tcW w:w="9631" w:type="dxa"/>
          </w:tcPr>
          <w:p w14:paraId="44B022C9" w14:textId="77777777" w:rsidR="007D3AF0" w:rsidRPr="00556B16" w:rsidRDefault="007D3AF0" w:rsidP="001F46DF">
            <w:pPr>
              <w:numPr>
                <w:ilvl w:val="0"/>
                <w:numId w:val="13"/>
              </w:numPr>
              <w:spacing w:after="0"/>
              <w:rPr>
                <w:rFonts w:eastAsia="MS Mincho"/>
                <w:lang w:val="en-US" w:eastAsia="ja-JP"/>
              </w:rPr>
            </w:pPr>
            <w:r w:rsidRPr="00556B16">
              <w:rPr>
                <w:rFonts w:eastAsia="MS Mincho"/>
                <w:lang w:val="en-US" w:eastAsia="ja-JP"/>
              </w:rPr>
              <w:t>In case of collision between sPUSCH and sPUCCH in the same sTTI on a given carrier for a UE</w:t>
            </w:r>
          </w:p>
          <w:p w14:paraId="34335389" w14:textId="77777777" w:rsidR="007D3AF0" w:rsidRPr="00556B16" w:rsidRDefault="007D3AF0" w:rsidP="001F46DF">
            <w:pPr>
              <w:numPr>
                <w:ilvl w:val="1"/>
                <w:numId w:val="13"/>
              </w:numPr>
              <w:spacing w:after="0"/>
              <w:rPr>
                <w:rFonts w:eastAsia="MS Mincho"/>
                <w:lang w:val="en-US" w:eastAsia="ja-JP"/>
              </w:rPr>
            </w:pPr>
            <w:r w:rsidRPr="00556B16">
              <w:rPr>
                <w:rFonts w:eastAsia="MS Mincho"/>
                <w:lang w:val="en-US" w:eastAsia="ja-JP"/>
              </w:rPr>
              <w:t>The UE transmits both sPUSCH and sPUCCH if the UE is indicating the capability of and is configured with simultaneous transmission of sPUSCH and sPUCCH</w:t>
            </w:r>
          </w:p>
          <w:p w14:paraId="3018726E" w14:textId="77777777" w:rsidR="007D3AF0" w:rsidRPr="00556B16" w:rsidRDefault="007D3AF0" w:rsidP="001F46DF">
            <w:pPr>
              <w:numPr>
                <w:ilvl w:val="1"/>
                <w:numId w:val="13"/>
              </w:numPr>
              <w:spacing w:after="0"/>
              <w:rPr>
                <w:rFonts w:eastAsia="MS Mincho"/>
                <w:lang w:val="en-US" w:eastAsia="ja-JP"/>
              </w:rPr>
            </w:pPr>
            <w:r w:rsidRPr="00556B16">
              <w:rPr>
                <w:rFonts w:eastAsia="MS Mincho"/>
                <w:lang w:val="en-US" w:eastAsia="ja-JP"/>
              </w:rPr>
              <w:t>Otherwise, the UE transmits only sPUSCH including UCI of sPUCCH</w:t>
            </w:r>
          </w:p>
          <w:p w14:paraId="1AD994D6" w14:textId="79B3BF1F" w:rsidR="007D3AF0" w:rsidRPr="00556B16" w:rsidRDefault="007D3AF0" w:rsidP="001F46DF">
            <w:pPr>
              <w:numPr>
                <w:ilvl w:val="1"/>
                <w:numId w:val="13"/>
              </w:numPr>
              <w:spacing w:after="0"/>
              <w:rPr>
                <w:rFonts w:eastAsia="MS Mincho"/>
                <w:lang w:val="en-US" w:eastAsia="ja-JP"/>
              </w:rPr>
            </w:pPr>
            <w:r w:rsidRPr="007569AA">
              <w:rPr>
                <w:rFonts w:eastAsia="MS Mincho"/>
                <w:lang w:val="en-US" w:eastAsia="ja-JP"/>
              </w:rPr>
              <w:t>FFS</w:t>
            </w:r>
            <w:r w:rsidRPr="00556B16">
              <w:rPr>
                <w:rFonts w:eastAsia="MS Mincho"/>
                <w:lang w:val="en-US" w:eastAsia="ja-JP"/>
              </w:rPr>
              <w:t xml:space="preserve"> whether some priority rule applies for inclusion of UCI from sPUCCH</w:t>
            </w:r>
          </w:p>
        </w:tc>
      </w:tr>
      <w:tr w:rsidR="00384343" w:rsidRPr="00930B5E" w14:paraId="108EBD71" w14:textId="77777777" w:rsidTr="00BF1041">
        <w:tc>
          <w:tcPr>
            <w:tcW w:w="9631" w:type="dxa"/>
          </w:tcPr>
          <w:p w14:paraId="4F065B1C" w14:textId="77777777" w:rsidR="00384343" w:rsidRPr="00556B16" w:rsidRDefault="00384343" w:rsidP="00384343">
            <w:pPr>
              <w:rPr>
                <w:iCs/>
              </w:rPr>
            </w:pPr>
            <w:r w:rsidRPr="00556B16">
              <w:rPr>
                <w:iCs/>
              </w:rPr>
              <w:t>When HARQ-ACK for PDSCH is transmitted on sPUSCH due to collision between PUSCH and sPUSCH or between PUCCH and sPUSCH in the same subframe on a given carrier, joint coding of HARQ-ACK for PDSCH and sHARQ-ACK for sPDSCH is supported.</w:t>
            </w:r>
          </w:p>
          <w:p w14:paraId="7FDE5C7A" w14:textId="0E94576A" w:rsidR="00384343" w:rsidRPr="00556B16" w:rsidRDefault="00384343" w:rsidP="00384343">
            <w:pPr>
              <w:rPr>
                <w:iCs/>
              </w:rPr>
            </w:pPr>
            <w:r w:rsidRPr="00556B16">
              <w:rPr>
                <w:iCs/>
              </w:rPr>
              <w:t>- The feedback on sPUSCH consists of the concatenation of sHARQ-ACK (from one with the lowest cell index) prior to HARQ-ACK (from one with the lowest cell index).</w:t>
            </w:r>
          </w:p>
        </w:tc>
      </w:tr>
    </w:tbl>
    <w:p w14:paraId="3383644C" w14:textId="160B7097" w:rsidR="002D7AFA" w:rsidRDefault="00511F77" w:rsidP="006D5D40">
      <w:pPr>
        <w:pStyle w:val="Heading4"/>
      </w:pPr>
      <w:r>
        <w:t>4.3</w:t>
      </w:r>
      <w:r w:rsidR="007D3AF0">
        <w:t>.</w:t>
      </w:r>
      <w:r w:rsidR="006D5D40">
        <w:t>4.2</w:t>
      </w:r>
      <w:r w:rsidR="007D3AF0">
        <w:tab/>
      </w:r>
      <w:r w:rsidR="00BD1F8F">
        <w:t>sTTI/TTI</w:t>
      </w:r>
    </w:p>
    <w:p w14:paraId="422A62E5" w14:textId="2152C4E6" w:rsidR="00FD3017" w:rsidRDefault="00511F77" w:rsidP="00FD3017">
      <w:pPr>
        <w:pStyle w:val="Heading5"/>
      </w:pPr>
      <w:r>
        <w:t>4.3</w:t>
      </w:r>
      <w:r w:rsidR="00FD3017">
        <w:t>.4.2.1</w:t>
      </w:r>
      <w:r w:rsidR="00FD3017">
        <w:tab/>
        <w:t>General</w:t>
      </w:r>
    </w:p>
    <w:tbl>
      <w:tblPr>
        <w:tblStyle w:val="TableGrid"/>
        <w:tblW w:w="0" w:type="auto"/>
        <w:tblLook w:val="04A0" w:firstRow="1" w:lastRow="0" w:firstColumn="1" w:lastColumn="0" w:noHBand="0" w:noVBand="1"/>
      </w:tblPr>
      <w:tblGrid>
        <w:gridCol w:w="9631"/>
      </w:tblGrid>
      <w:tr w:rsidR="00FD3017" w14:paraId="36245F1E" w14:textId="77777777" w:rsidTr="00FD3017">
        <w:tc>
          <w:tcPr>
            <w:tcW w:w="9781" w:type="dxa"/>
          </w:tcPr>
          <w:p w14:paraId="2C61C1F7" w14:textId="77777777" w:rsidR="00FD3017" w:rsidRPr="00162D14" w:rsidRDefault="00FD3017" w:rsidP="001F46DF">
            <w:pPr>
              <w:numPr>
                <w:ilvl w:val="0"/>
                <w:numId w:val="18"/>
              </w:numPr>
              <w:spacing w:after="0"/>
              <w:rPr>
                <w:rFonts w:eastAsia="MS Mincho"/>
                <w:iCs/>
                <w:lang w:val="en-US" w:eastAsia="ja-JP"/>
              </w:rPr>
            </w:pPr>
            <w:r w:rsidRPr="00162D14">
              <w:rPr>
                <w:rFonts w:eastAsia="MS Mincho"/>
                <w:iCs/>
                <w:lang w:val="en-US" w:eastAsia="ja-JP"/>
              </w:rPr>
              <w:t>Simultaneous transmission of TTI and sTTI UL channels is not allowed within the same carrier on overlapped symbols</w:t>
            </w:r>
          </w:p>
          <w:p w14:paraId="3D5ADFD2" w14:textId="3B8682B9" w:rsidR="00FD3017" w:rsidRPr="00162D14" w:rsidRDefault="00FD3017" w:rsidP="001F46DF">
            <w:pPr>
              <w:numPr>
                <w:ilvl w:val="1"/>
                <w:numId w:val="18"/>
              </w:numPr>
              <w:spacing w:after="0"/>
              <w:rPr>
                <w:rFonts w:eastAsia="MS Mincho"/>
                <w:iCs/>
                <w:lang w:val="en-US" w:eastAsia="ja-JP"/>
              </w:rPr>
            </w:pPr>
            <w:r w:rsidRPr="00162D14">
              <w:rPr>
                <w:rFonts w:eastAsia="MS Mincho"/>
                <w:iCs/>
                <w:lang w:val="en-US" w:eastAsia="ja-JP"/>
              </w:rPr>
              <w:t>PUSCH and sPUSCH</w:t>
            </w:r>
          </w:p>
          <w:p w14:paraId="624952E1" w14:textId="77777777" w:rsidR="00FD3017" w:rsidRPr="00162D14" w:rsidRDefault="00FD3017" w:rsidP="001F46DF">
            <w:pPr>
              <w:numPr>
                <w:ilvl w:val="1"/>
                <w:numId w:val="18"/>
              </w:numPr>
              <w:spacing w:after="0"/>
              <w:rPr>
                <w:rFonts w:eastAsia="MS Mincho"/>
                <w:iCs/>
                <w:lang w:val="en-US" w:eastAsia="ja-JP"/>
              </w:rPr>
            </w:pPr>
            <w:r w:rsidRPr="00162D14">
              <w:rPr>
                <w:rFonts w:eastAsia="MS Mincho"/>
                <w:iCs/>
                <w:lang w:val="en-US" w:eastAsia="ja-JP"/>
              </w:rPr>
              <w:t>PUCCH and sPUCCH</w:t>
            </w:r>
          </w:p>
          <w:p w14:paraId="31FD688B" w14:textId="77777777" w:rsidR="00FD3017" w:rsidRPr="00162D14" w:rsidRDefault="00FD3017" w:rsidP="001F46DF">
            <w:pPr>
              <w:numPr>
                <w:ilvl w:val="1"/>
                <w:numId w:val="18"/>
              </w:numPr>
              <w:spacing w:after="0"/>
              <w:rPr>
                <w:rFonts w:eastAsia="MS Mincho"/>
                <w:iCs/>
                <w:lang w:val="en-US" w:eastAsia="ja-JP"/>
              </w:rPr>
            </w:pPr>
            <w:r w:rsidRPr="00162D14">
              <w:rPr>
                <w:rFonts w:eastAsia="MS Mincho"/>
                <w:iCs/>
                <w:lang w:val="en-US" w:eastAsia="ja-JP"/>
              </w:rPr>
              <w:t>PUSCH and sPUCCH</w:t>
            </w:r>
          </w:p>
          <w:p w14:paraId="794DBBA3" w14:textId="720F074D" w:rsidR="00FD3017" w:rsidRPr="00162D14" w:rsidRDefault="00FD3017" w:rsidP="001F46DF">
            <w:pPr>
              <w:numPr>
                <w:ilvl w:val="1"/>
                <w:numId w:val="18"/>
              </w:numPr>
              <w:spacing w:after="0"/>
              <w:rPr>
                <w:rFonts w:eastAsia="MS Mincho"/>
                <w:iCs/>
                <w:lang w:val="en-US" w:eastAsia="ja-JP"/>
              </w:rPr>
            </w:pPr>
            <w:r w:rsidRPr="00162D14">
              <w:rPr>
                <w:rFonts w:eastAsia="MS Mincho"/>
                <w:iCs/>
                <w:lang w:val="en-US" w:eastAsia="ja-JP"/>
              </w:rPr>
              <w:t>PUCCH and sPUSCH</w:t>
            </w:r>
          </w:p>
        </w:tc>
      </w:tr>
      <w:tr w:rsidR="00CF23B0" w14:paraId="0286201C" w14:textId="77777777" w:rsidTr="00FD3017">
        <w:tc>
          <w:tcPr>
            <w:tcW w:w="9781" w:type="dxa"/>
          </w:tcPr>
          <w:p w14:paraId="72820EFE" w14:textId="6E8A9322" w:rsidR="00CF23B0" w:rsidRPr="00AC153C" w:rsidRDefault="00CF23B0" w:rsidP="00CF23B0">
            <w:pPr>
              <w:spacing w:after="0"/>
              <w:rPr>
                <w:rFonts w:eastAsia="MS Mincho"/>
                <w:iCs/>
                <w:lang w:val="en-US" w:eastAsia="ja-JP"/>
              </w:rPr>
            </w:pPr>
            <w:r w:rsidRPr="00AC153C">
              <w:rPr>
                <w:lang w:val="en-US"/>
              </w:rPr>
              <w:t>If a UE is not configured with simultaneous transmission of PUSCH and PUCCH, and if more than two three UL channels are collided within the same subframe on a given carrier, collision handling between two UL channels of same TTI length is first applied, followed by collision handling of two UL channels of different TTI length.</w:t>
            </w:r>
          </w:p>
        </w:tc>
      </w:tr>
      <w:tr w:rsidR="002359A2" w14:paraId="0D90A70A" w14:textId="77777777" w:rsidTr="00FD3017">
        <w:tc>
          <w:tcPr>
            <w:tcW w:w="9781" w:type="dxa"/>
          </w:tcPr>
          <w:p w14:paraId="7CF63D0A" w14:textId="0164EE99" w:rsidR="002359A2" w:rsidRPr="00AC153C" w:rsidRDefault="002359A2" w:rsidP="00CF23B0">
            <w:pPr>
              <w:spacing w:after="0"/>
              <w:rPr>
                <w:lang w:val="en-US"/>
              </w:rPr>
            </w:pPr>
            <w:r w:rsidRPr="00AC153C">
              <w:rPr>
                <w:lang w:eastAsia="x-none"/>
              </w:rPr>
              <w:t>In case a UE is not capable of simultaneous transmission of different TTI lengths across different carriers for a given band combination, and if UL channels with different TTI lengths are collided across different carriers for the band combination, all of the longer TTI channel(s) (including also PRACH) for the band combinations(are) dropped/stopped.</w:t>
            </w:r>
          </w:p>
        </w:tc>
      </w:tr>
      <w:tr w:rsidR="002359A2" w14:paraId="65141A81" w14:textId="77777777" w:rsidTr="00FD3017">
        <w:tc>
          <w:tcPr>
            <w:tcW w:w="9781" w:type="dxa"/>
          </w:tcPr>
          <w:p w14:paraId="3EA1ED29" w14:textId="5C1829C6" w:rsidR="002359A2" w:rsidRPr="00AC153C" w:rsidRDefault="002359A2" w:rsidP="002359A2">
            <w:pPr>
              <w:pStyle w:val="ListParagraph"/>
              <w:ind w:leftChars="0" w:left="0" w:firstLine="0"/>
              <w:jc w:val="both"/>
              <w:rPr>
                <w:rFonts w:eastAsia="Malgun Gothic"/>
                <w:iCs/>
                <w:lang w:eastAsia="ko-KR"/>
              </w:rPr>
            </w:pPr>
            <w:r w:rsidRPr="00AC153C">
              <w:rPr>
                <w:rFonts w:eastAsia="Malgun Gothic"/>
                <w:iCs/>
                <w:lang w:eastAsia="ko-KR"/>
              </w:rPr>
              <w:t>In case of collision of 1ms TTI and multiple sTTIs of potentially different channel types within the same subframe on the same carrier (e.g., primary cell of a PUCCH group), and if sTTI is carrying 1 ms HARQ-ACK, HARQ-ACK of 1ms TTI is carried on the first sTTI of those colliding sTTIs</w:t>
            </w:r>
          </w:p>
        </w:tc>
      </w:tr>
      <w:tr w:rsidR="00F23C38" w14:paraId="57716D29" w14:textId="77777777" w:rsidTr="00FD3017">
        <w:tc>
          <w:tcPr>
            <w:tcW w:w="9781" w:type="dxa"/>
          </w:tcPr>
          <w:p w14:paraId="46D6AC1A" w14:textId="77777777" w:rsidR="004D1DF4" w:rsidRPr="00AC153C" w:rsidRDefault="004D1DF4" w:rsidP="004D1DF4">
            <w:pPr>
              <w:jc w:val="both"/>
              <w:rPr>
                <w:rFonts w:eastAsia="Malgun Gothic"/>
                <w:iCs/>
                <w:lang w:eastAsia="ko-KR"/>
              </w:rPr>
            </w:pPr>
            <w:r w:rsidRPr="00AC153C">
              <w:rPr>
                <w:rFonts w:eastAsia="Malgun Gothic"/>
                <w:iCs/>
                <w:lang w:eastAsia="ko-KR"/>
              </w:rPr>
              <w:lastRenderedPageBreak/>
              <w:t xml:space="preserve">Regarding UE behaviour in case simultaneous transmission of different TTI lengths across different carriers is allowed/supported but when the UE is power-limited, </w:t>
            </w:r>
          </w:p>
          <w:p w14:paraId="349530A5" w14:textId="77777777" w:rsidR="004D1DF4" w:rsidRPr="00AC153C" w:rsidRDefault="004D1DF4" w:rsidP="001F46DF">
            <w:pPr>
              <w:pStyle w:val="ListParagraph"/>
              <w:numPr>
                <w:ilvl w:val="0"/>
                <w:numId w:val="66"/>
              </w:numPr>
              <w:ind w:leftChars="0"/>
              <w:contextualSpacing/>
              <w:jc w:val="both"/>
              <w:rPr>
                <w:rFonts w:eastAsia="Malgun Gothic"/>
                <w:b/>
                <w:iCs/>
                <w:lang w:eastAsia="ko-KR"/>
              </w:rPr>
            </w:pPr>
            <w:r w:rsidRPr="00AC153C">
              <w:rPr>
                <w:rFonts w:eastAsia="Malgun Gothic"/>
                <w:iCs/>
                <w:lang w:eastAsia="ko-KR"/>
              </w:rPr>
              <w:t>TTI channel(s) with lower priority (e.g., longer TTI) is(are) dropped/stopped until the condition that the UE becomes non-power-limited is met</w:t>
            </w:r>
          </w:p>
          <w:p w14:paraId="5A78038E" w14:textId="77777777" w:rsidR="004D1DF4" w:rsidRPr="00AC153C" w:rsidRDefault="004D1DF4" w:rsidP="001F46DF">
            <w:pPr>
              <w:pStyle w:val="ListParagraph"/>
              <w:numPr>
                <w:ilvl w:val="0"/>
                <w:numId w:val="66"/>
              </w:numPr>
              <w:ind w:leftChars="0"/>
              <w:contextualSpacing/>
              <w:jc w:val="both"/>
              <w:rPr>
                <w:rFonts w:eastAsia="Malgun Gothic"/>
                <w:iCs/>
                <w:lang w:eastAsia="ko-KR"/>
              </w:rPr>
            </w:pPr>
            <w:r w:rsidRPr="00AC153C">
              <w:rPr>
                <w:rFonts w:eastAsia="Malgun Gothic"/>
                <w:iCs/>
                <w:lang w:eastAsia="ko-KR"/>
              </w:rPr>
              <w:t>The following UE behaviors are defined:</w:t>
            </w:r>
          </w:p>
          <w:p w14:paraId="492D41B7" w14:textId="77777777" w:rsidR="004D1DF4" w:rsidRPr="00AC153C" w:rsidRDefault="004D1DF4" w:rsidP="001F46DF">
            <w:pPr>
              <w:pStyle w:val="ListParagraph"/>
              <w:numPr>
                <w:ilvl w:val="0"/>
                <w:numId w:val="65"/>
              </w:numPr>
              <w:ind w:leftChars="0" w:left="720"/>
              <w:contextualSpacing/>
              <w:jc w:val="both"/>
              <w:rPr>
                <w:rFonts w:eastAsia="Malgun Gothic"/>
                <w:iCs/>
                <w:lang w:eastAsia="ko-KR"/>
              </w:rPr>
            </w:pPr>
            <w:r w:rsidRPr="00AC153C">
              <w:rPr>
                <w:rFonts w:eastAsia="Malgun Gothic"/>
                <w:iCs/>
                <w:lang w:eastAsia="ko-KR"/>
              </w:rPr>
              <w:t>As long as there are transmissions with different TTI lengths and the UE is power-limited, transmissions with longer TTI lengths are dropped/stopped, based on the following priority rules:</w:t>
            </w:r>
          </w:p>
          <w:tbl>
            <w:tblPr>
              <w:tblW w:w="10077"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7"/>
            </w:tblGrid>
            <w:tr w:rsidR="00AC153C" w:rsidRPr="00AC153C" w14:paraId="562733D0" w14:textId="77777777" w:rsidTr="0019722E">
              <w:tc>
                <w:tcPr>
                  <w:tcW w:w="10077" w:type="dxa"/>
                  <w:shd w:val="clear" w:color="auto" w:fill="auto"/>
                </w:tcPr>
                <w:p w14:paraId="683EEF3B" w14:textId="77777777" w:rsidR="004D1DF4" w:rsidRPr="00AC153C" w:rsidRDefault="004D1DF4" w:rsidP="0019722E">
                  <w:pPr>
                    <w:pStyle w:val="ListParagraph"/>
                    <w:ind w:leftChars="0" w:left="1440"/>
                    <w:jc w:val="both"/>
                    <w:rPr>
                      <w:rFonts w:eastAsia="Malgun Gothic"/>
                      <w:iCs/>
                      <w:lang w:eastAsia="ko-KR"/>
                    </w:rPr>
                  </w:pPr>
                  <w:r w:rsidRPr="00AC153C">
                    <w:rPr>
                      <w:rFonts w:eastAsia="Malgun Gothic"/>
                      <w:iCs/>
                      <w:lang w:eastAsia="ko-KR"/>
                    </w:rPr>
                    <w:t>sPUSCH with HARQ-ACK of P1 / sPUCCH of P1 &gt; sPUSCH with HARQ-ACK of P2 / sPUCCH of P2 &gt;</w:t>
                  </w:r>
                </w:p>
                <w:p w14:paraId="516C9DE6" w14:textId="77777777" w:rsidR="004D1DF4" w:rsidRPr="00AC153C" w:rsidRDefault="004D1DF4" w:rsidP="0019722E">
                  <w:pPr>
                    <w:pStyle w:val="ListParagraph"/>
                    <w:ind w:leftChars="0" w:left="1440"/>
                    <w:jc w:val="both"/>
                    <w:rPr>
                      <w:rFonts w:eastAsia="Malgun Gothic"/>
                      <w:iCs/>
                      <w:lang w:eastAsia="ko-KR"/>
                    </w:rPr>
                  </w:pPr>
                  <w:r w:rsidRPr="00AC153C">
                    <w:rPr>
                      <w:rFonts w:eastAsia="Malgun Gothic"/>
                      <w:iCs/>
                      <w:lang w:eastAsia="ko-KR"/>
                    </w:rPr>
                    <w:t>PUSCH with HARQ-ACK of P1 / PUCCH of P1 &gt; PUSCH with HARQ-ACK of P2 / PUCCH of P2&gt;</w:t>
                  </w:r>
                </w:p>
                <w:p w14:paraId="4EF256DF" w14:textId="77777777" w:rsidR="004D1DF4" w:rsidRPr="00AC153C" w:rsidRDefault="004D1DF4" w:rsidP="0019722E">
                  <w:pPr>
                    <w:pStyle w:val="ListParagraph"/>
                    <w:ind w:leftChars="0" w:left="1440"/>
                    <w:jc w:val="both"/>
                    <w:rPr>
                      <w:rFonts w:eastAsia="Malgun Gothic"/>
                      <w:iCs/>
                      <w:lang w:eastAsia="ko-KR"/>
                    </w:rPr>
                  </w:pPr>
                  <w:r w:rsidRPr="00AC153C">
                    <w:rPr>
                      <w:rFonts w:eastAsia="Malgun Gothic"/>
                      <w:iCs/>
                      <w:lang w:eastAsia="ko-KR"/>
                    </w:rPr>
                    <w:t xml:space="preserve">sPUSCH without HARQ-ACK with DMRS of P1 &gt; sPUSCH without HARQ-ACK with DMRS of P2 &gt; </w:t>
                  </w:r>
                </w:p>
                <w:p w14:paraId="41FB8C71" w14:textId="77777777" w:rsidR="004D1DF4" w:rsidRPr="00AC153C" w:rsidRDefault="004D1DF4" w:rsidP="0019722E">
                  <w:pPr>
                    <w:pStyle w:val="ListParagraph"/>
                    <w:ind w:leftChars="0" w:left="1440"/>
                    <w:jc w:val="both"/>
                    <w:rPr>
                      <w:rFonts w:eastAsia="Malgun Gothic"/>
                      <w:iCs/>
                      <w:lang w:eastAsia="ko-KR"/>
                    </w:rPr>
                  </w:pPr>
                  <w:r w:rsidRPr="00AC153C">
                    <w:rPr>
                      <w:rFonts w:eastAsia="Malgun Gothic"/>
                      <w:iCs/>
                      <w:lang w:eastAsia="ko-KR"/>
                    </w:rPr>
                    <w:t>sPUSCH without HARQ-ACK without DMRS of P1 &gt; sPUSCH without HARQ-ACK of P2 &gt;</w:t>
                  </w:r>
                </w:p>
                <w:p w14:paraId="6A47A650" w14:textId="77777777" w:rsidR="004D1DF4" w:rsidRPr="00AC153C" w:rsidRDefault="004D1DF4" w:rsidP="0019722E">
                  <w:pPr>
                    <w:pStyle w:val="ListParagraph"/>
                    <w:ind w:leftChars="0" w:left="1440"/>
                    <w:jc w:val="both"/>
                    <w:rPr>
                      <w:rFonts w:eastAsia="Malgun Gothic"/>
                      <w:iCs/>
                      <w:lang w:eastAsia="ko-KR"/>
                    </w:rPr>
                  </w:pPr>
                  <w:r w:rsidRPr="00AC153C">
                    <w:rPr>
                      <w:rFonts w:eastAsia="Malgun Gothic"/>
                      <w:iCs/>
                      <w:lang w:eastAsia="ko-KR"/>
                    </w:rPr>
                    <w:t xml:space="preserve">PUSCH without HARQ-ACK of P1&gt; PUSCH without HARQ-ACK of P2 &gt; </w:t>
                  </w:r>
                </w:p>
                <w:p w14:paraId="59C42E0B" w14:textId="77777777" w:rsidR="004D1DF4" w:rsidRPr="00AC153C" w:rsidRDefault="004D1DF4" w:rsidP="001F46DF">
                  <w:pPr>
                    <w:pStyle w:val="ListParagraph"/>
                    <w:numPr>
                      <w:ilvl w:val="0"/>
                      <w:numId w:val="65"/>
                    </w:numPr>
                    <w:ind w:leftChars="0"/>
                    <w:contextualSpacing/>
                    <w:jc w:val="both"/>
                    <w:rPr>
                      <w:rFonts w:eastAsia="Malgun Gothic"/>
                      <w:iCs/>
                      <w:lang w:eastAsia="ko-KR"/>
                    </w:rPr>
                  </w:pPr>
                  <w:r w:rsidRPr="00AC153C">
                    <w:rPr>
                      <w:rFonts w:eastAsia="Malgun Gothic"/>
                      <w:iCs/>
                      <w:lang w:eastAsia="ko-KR"/>
                    </w:rPr>
                    <w:t>For subslot/slot/subframe PUSCH: Lower cell index &gt; higher cell index</w:t>
                  </w:r>
                </w:p>
              </w:tc>
            </w:tr>
          </w:tbl>
          <w:p w14:paraId="38FB87E8" w14:textId="77777777" w:rsidR="004D1DF4" w:rsidRPr="00AC153C" w:rsidRDefault="004D1DF4" w:rsidP="001F46DF">
            <w:pPr>
              <w:pStyle w:val="ListParagraph"/>
              <w:numPr>
                <w:ilvl w:val="0"/>
                <w:numId w:val="65"/>
              </w:numPr>
              <w:ind w:leftChars="0" w:left="720"/>
              <w:contextualSpacing/>
              <w:jc w:val="both"/>
              <w:rPr>
                <w:rFonts w:eastAsia="Malgun Gothic"/>
                <w:iCs/>
                <w:lang w:eastAsia="ko-KR"/>
              </w:rPr>
            </w:pPr>
            <w:r w:rsidRPr="00AC153C">
              <w:rPr>
                <w:rFonts w:eastAsia="Malgun Gothic"/>
                <w:iCs/>
                <w:lang w:eastAsia="ko-KR"/>
              </w:rPr>
              <w:t>NOTE: P1 – primary PUCCH group, P2 – secondary PUCCH group, if present.</w:t>
            </w:r>
          </w:p>
          <w:p w14:paraId="2499A4DA" w14:textId="77777777" w:rsidR="004D1DF4" w:rsidRPr="00AC153C" w:rsidRDefault="004D1DF4" w:rsidP="001F46DF">
            <w:pPr>
              <w:pStyle w:val="ListParagraph"/>
              <w:numPr>
                <w:ilvl w:val="0"/>
                <w:numId w:val="65"/>
              </w:numPr>
              <w:ind w:leftChars="0" w:left="720"/>
              <w:contextualSpacing/>
              <w:jc w:val="both"/>
              <w:rPr>
                <w:rFonts w:eastAsia="Malgun Gothic"/>
                <w:iCs/>
                <w:lang w:eastAsia="ko-KR"/>
              </w:rPr>
            </w:pPr>
            <w:r w:rsidRPr="00AC153C">
              <w:rPr>
                <w:rFonts w:eastAsia="Malgun Gothic"/>
                <w:iCs/>
                <w:lang w:eastAsia="ko-KR"/>
              </w:rPr>
              <w:t>HARQ-ACK of the dropped/stopped channel is transmitted on the channel (to be transmitted without dropping/stopping) with the highest priority.</w:t>
            </w:r>
          </w:p>
          <w:p w14:paraId="24625A6C" w14:textId="77777777" w:rsidR="004D1DF4" w:rsidRPr="00AC153C" w:rsidRDefault="004D1DF4" w:rsidP="001F46DF">
            <w:pPr>
              <w:pStyle w:val="ListParagraph"/>
              <w:numPr>
                <w:ilvl w:val="0"/>
                <w:numId w:val="65"/>
              </w:numPr>
              <w:ind w:leftChars="0" w:left="720"/>
              <w:contextualSpacing/>
              <w:jc w:val="both"/>
              <w:rPr>
                <w:rFonts w:eastAsia="Malgun Gothic"/>
                <w:iCs/>
                <w:lang w:eastAsia="ko-KR"/>
              </w:rPr>
            </w:pPr>
            <w:r w:rsidRPr="00AC153C">
              <w:rPr>
                <w:rFonts w:eastAsia="Malgun Gothic"/>
                <w:iCs/>
                <w:lang w:eastAsia="ko-KR"/>
              </w:rPr>
              <w:t>CSI of the dropped/stopped channel is dropped.</w:t>
            </w:r>
          </w:p>
          <w:p w14:paraId="3336C6B2" w14:textId="7A302758" w:rsidR="00F23C38" w:rsidRPr="00AC153C" w:rsidRDefault="004D1DF4" w:rsidP="001F46DF">
            <w:pPr>
              <w:pStyle w:val="ListParagraph"/>
              <w:numPr>
                <w:ilvl w:val="0"/>
                <w:numId w:val="65"/>
              </w:numPr>
              <w:ind w:leftChars="0" w:left="720"/>
              <w:contextualSpacing/>
              <w:jc w:val="both"/>
              <w:rPr>
                <w:rFonts w:eastAsia="Malgun Gothic"/>
                <w:iCs/>
                <w:lang w:eastAsia="ko-KR"/>
              </w:rPr>
            </w:pPr>
            <w:r w:rsidRPr="00AC153C">
              <w:rPr>
                <w:rFonts w:eastAsia="Malgun Gothic"/>
                <w:iCs/>
                <w:lang w:eastAsia="ko-KR"/>
              </w:rPr>
              <w:t>After the dropping/stopping, if there is only a single TTI for transmission, and if the UE is still power limited, the power allocations in 36.213 are applied.</w:t>
            </w:r>
          </w:p>
        </w:tc>
      </w:tr>
      <w:tr w:rsidR="00793966" w14:paraId="5CBE5232" w14:textId="77777777" w:rsidTr="00FD3017">
        <w:tc>
          <w:tcPr>
            <w:tcW w:w="9781" w:type="dxa"/>
          </w:tcPr>
          <w:p w14:paraId="1B8BC982" w14:textId="0C643D6E" w:rsidR="00793966" w:rsidRPr="00AC153C" w:rsidRDefault="00793966" w:rsidP="004D1DF4">
            <w:pPr>
              <w:jc w:val="both"/>
              <w:rPr>
                <w:rFonts w:eastAsia="Malgun Gothic"/>
                <w:iCs/>
                <w:lang w:eastAsia="ko-KR"/>
              </w:rPr>
            </w:pPr>
            <w:r w:rsidRPr="00AC153C">
              <w:rPr>
                <w:rFonts w:eastAsia="Malgun Gothic"/>
                <w:iCs/>
                <w:lang w:eastAsia="ko-KR"/>
              </w:rPr>
              <w:t>Regardless of whether or not a UE is capable of simultaneous transmission of different TTI lengths across different carriers, UCI of dropped/stopped channel is not allowed to be piggybacked onto channel of different PUCCH group, and will be dropped if there is no channel to be transmitted within the same PUCCH group containing the dropped/stopped channel.</w:t>
            </w:r>
          </w:p>
        </w:tc>
      </w:tr>
    </w:tbl>
    <w:p w14:paraId="57CE1C3C" w14:textId="15784698" w:rsidR="00A20612" w:rsidRPr="00A20612" w:rsidRDefault="00A20612" w:rsidP="00A20612">
      <w:pPr>
        <w:pStyle w:val="Heading5"/>
      </w:pPr>
      <w:r>
        <w:t>4</w:t>
      </w:r>
      <w:r w:rsidR="00511F77">
        <w:t>.3</w:t>
      </w:r>
      <w:r w:rsidR="00FD3017">
        <w:t>.4.2.2</w:t>
      </w:r>
      <w:r>
        <w:tab/>
        <w:t>PUSCH/sPUSCH</w:t>
      </w:r>
    </w:p>
    <w:tbl>
      <w:tblPr>
        <w:tblStyle w:val="TableGrid"/>
        <w:tblW w:w="0" w:type="auto"/>
        <w:tblLook w:val="04A0" w:firstRow="1" w:lastRow="0" w:firstColumn="1" w:lastColumn="0" w:noHBand="0" w:noVBand="1"/>
      </w:tblPr>
      <w:tblGrid>
        <w:gridCol w:w="9631"/>
      </w:tblGrid>
      <w:tr w:rsidR="00F34B0B" w:rsidRPr="00930B5E" w14:paraId="7B3BCB61" w14:textId="77777777" w:rsidTr="0003346B">
        <w:tc>
          <w:tcPr>
            <w:tcW w:w="9631" w:type="dxa"/>
          </w:tcPr>
          <w:p w14:paraId="3FF63AF4" w14:textId="77777777" w:rsidR="00F34B0B" w:rsidRPr="00162D14" w:rsidRDefault="00F34B0B" w:rsidP="00F34B0B">
            <w:pPr>
              <w:spacing w:after="0"/>
              <w:rPr>
                <w:rFonts w:eastAsia="MS Mincho"/>
                <w:iCs/>
                <w:lang w:val="en-US" w:eastAsia="ja-JP"/>
              </w:rPr>
            </w:pPr>
            <w:r w:rsidRPr="00162D14">
              <w:rPr>
                <w:rFonts w:eastAsia="MS Mincho"/>
                <w:iCs/>
                <w:lang w:val="en-US" w:eastAsia="ja-JP"/>
              </w:rPr>
              <w:t>In case of collision between PUSCH and sPUSCH in the same subframe on a given carrier for a UE</w:t>
            </w:r>
          </w:p>
          <w:p w14:paraId="0042301A" w14:textId="77777777" w:rsidR="00AE4BBA" w:rsidRPr="00162D14" w:rsidRDefault="00AE4BBA" w:rsidP="001F46DF">
            <w:pPr>
              <w:numPr>
                <w:ilvl w:val="0"/>
                <w:numId w:val="19"/>
              </w:numPr>
              <w:spacing w:after="0"/>
              <w:rPr>
                <w:rFonts w:eastAsia="MS Mincho"/>
                <w:iCs/>
                <w:lang w:val="en-US" w:eastAsia="ja-JP"/>
              </w:rPr>
            </w:pPr>
            <w:r w:rsidRPr="00162D14">
              <w:rPr>
                <w:rFonts w:eastAsia="MS Mincho"/>
                <w:iCs/>
                <w:lang w:val="en-US" w:eastAsia="ja-JP"/>
              </w:rPr>
              <w:t xml:space="preserve">The UE shall transmit sPUSCH </w:t>
            </w:r>
          </w:p>
          <w:p w14:paraId="64408013" w14:textId="03942D9D" w:rsidR="00F34B0B" w:rsidRPr="00162D14" w:rsidRDefault="00F34B0B" w:rsidP="001F46DF">
            <w:pPr>
              <w:numPr>
                <w:ilvl w:val="0"/>
                <w:numId w:val="19"/>
              </w:numPr>
              <w:spacing w:after="0"/>
              <w:rPr>
                <w:rFonts w:eastAsia="MS Mincho"/>
                <w:iCs/>
                <w:lang w:val="en-US" w:eastAsia="ja-JP"/>
              </w:rPr>
            </w:pPr>
            <w:r w:rsidRPr="00162D14">
              <w:rPr>
                <w:rFonts w:eastAsia="MS Mincho"/>
                <w:iCs/>
                <w:lang w:val="en-US" w:eastAsia="ja-JP"/>
              </w:rPr>
              <w:t>The UE sh</w:t>
            </w:r>
            <w:r w:rsidR="00CA5CBA" w:rsidRPr="00162D14">
              <w:rPr>
                <w:rFonts w:eastAsia="MS Mincho"/>
                <w:iCs/>
                <w:lang w:val="en-US" w:eastAsia="ja-JP"/>
              </w:rPr>
              <w:t>ould</w:t>
            </w:r>
            <w:r w:rsidRPr="00162D14">
              <w:rPr>
                <w:rFonts w:eastAsia="MS Mincho"/>
                <w:iCs/>
                <w:lang w:val="en-US" w:eastAsia="ja-JP"/>
              </w:rPr>
              <w:t xml:space="preserve"> attempt to drop/stop as soon as possible (up to UE implementation) the whole/remaining transmission of PUSCH without resuming the transmission</w:t>
            </w:r>
          </w:p>
          <w:p w14:paraId="66A6978E" w14:textId="52678AE5" w:rsidR="00CA5CBA" w:rsidRPr="00162D14" w:rsidRDefault="00CA5CBA" w:rsidP="001F46DF">
            <w:pPr>
              <w:numPr>
                <w:ilvl w:val="0"/>
                <w:numId w:val="19"/>
              </w:numPr>
              <w:spacing w:after="0"/>
              <w:rPr>
                <w:rFonts w:eastAsia="MS Mincho"/>
                <w:iCs/>
                <w:lang w:val="en-US" w:eastAsia="ja-JP"/>
              </w:rPr>
            </w:pPr>
            <w:r w:rsidRPr="00162D14">
              <w:rPr>
                <w:rFonts w:eastAsia="MS Mincho"/>
                <w:iCs/>
                <w:lang w:val="en-US" w:eastAsia="ja-JP"/>
              </w:rPr>
              <w:t>The UE shall not resume the dropped/stopped transmission</w:t>
            </w:r>
          </w:p>
          <w:p w14:paraId="37F9051D" w14:textId="77777777" w:rsidR="00B56D10" w:rsidRPr="00162D14" w:rsidRDefault="0003346B" w:rsidP="001F46DF">
            <w:pPr>
              <w:numPr>
                <w:ilvl w:val="0"/>
                <w:numId w:val="19"/>
              </w:numPr>
              <w:spacing w:after="0"/>
              <w:rPr>
                <w:rFonts w:eastAsia="MS Mincho"/>
                <w:iCs/>
                <w:lang w:val="en-US" w:eastAsia="ja-JP"/>
              </w:rPr>
            </w:pPr>
            <w:r w:rsidRPr="00162D14">
              <w:rPr>
                <w:rFonts w:eastAsia="MS Mincho"/>
                <w:iCs/>
                <w:lang w:val="en-US" w:eastAsia="ja-JP"/>
              </w:rPr>
              <w:t>HARQ-ACK of PUSCH is transmitted on sPUSCH</w:t>
            </w:r>
          </w:p>
          <w:p w14:paraId="61CA458E" w14:textId="77777777" w:rsidR="00B56D10" w:rsidRPr="00162D14" w:rsidRDefault="00B56D10" w:rsidP="001F46DF">
            <w:pPr>
              <w:numPr>
                <w:ilvl w:val="1"/>
                <w:numId w:val="19"/>
              </w:numPr>
              <w:spacing w:after="0"/>
              <w:rPr>
                <w:rFonts w:eastAsia="MS Mincho"/>
                <w:iCs/>
                <w:lang w:val="en-US" w:eastAsia="ja-JP"/>
              </w:rPr>
            </w:pPr>
            <w:r w:rsidRPr="00162D14">
              <w:rPr>
                <w:iCs/>
              </w:rPr>
              <w:t>Spatial bundling for HARQ-ACK of PUSCH before mapping onto sPUSCH is supported.</w:t>
            </w:r>
          </w:p>
          <w:p w14:paraId="27A8B4C8" w14:textId="27DB39FF" w:rsidR="00B56D10" w:rsidRPr="00162D14" w:rsidRDefault="00B56D10" w:rsidP="001F46DF">
            <w:pPr>
              <w:numPr>
                <w:ilvl w:val="2"/>
                <w:numId w:val="19"/>
              </w:numPr>
              <w:spacing w:after="0"/>
              <w:rPr>
                <w:rFonts w:eastAsia="MS Mincho"/>
                <w:iCs/>
                <w:lang w:val="en-US" w:eastAsia="ja-JP"/>
              </w:rPr>
            </w:pPr>
            <w:r w:rsidRPr="00162D14">
              <w:rPr>
                <w:iCs/>
              </w:rPr>
              <w:t>For 7os sPUSCH spatial bundling is applied when configured, for 2/3os sPUSCH spatial bundling is always applied</w:t>
            </w:r>
          </w:p>
          <w:p w14:paraId="2290D5C1" w14:textId="77777777" w:rsidR="0003346B" w:rsidRPr="00162D14" w:rsidRDefault="0003346B" w:rsidP="001F46DF">
            <w:pPr>
              <w:numPr>
                <w:ilvl w:val="0"/>
                <w:numId w:val="19"/>
              </w:numPr>
              <w:spacing w:after="0"/>
              <w:rPr>
                <w:rFonts w:eastAsia="MS Mincho"/>
                <w:iCs/>
                <w:lang w:val="en-US" w:eastAsia="ja-JP"/>
              </w:rPr>
            </w:pPr>
            <w:r w:rsidRPr="00162D14">
              <w:rPr>
                <w:rFonts w:eastAsia="MS Mincho"/>
                <w:iCs/>
                <w:lang w:val="en-US" w:eastAsia="ja-JP"/>
              </w:rPr>
              <w:t>No requirement on the time of dropping prior to sPUSCH transmission is adopted</w:t>
            </w:r>
          </w:p>
          <w:p w14:paraId="2EFB56C0" w14:textId="511C3D41" w:rsidR="00F34B0B" w:rsidRPr="00162D14" w:rsidRDefault="0003346B" w:rsidP="001F46DF">
            <w:pPr>
              <w:numPr>
                <w:ilvl w:val="0"/>
                <w:numId w:val="19"/>
              </w:numPr>
              <w:spacing w:after="0"/>
              <w:rPr>
                <w:rFonts w:eastAsia="MS Mincho"/>
                <w:iCs/>
                <w:lang w:val="en-US" w:eastAsia="ja-JP"/>
              </w:rPr>
            </w:pPr>
            <w:r w:rsidRPr="00162D14">
              <w:rPr>
                <w:rFonts w:eastAsia="MS Mincho"/>
                <w:iCs/>
                <w:lang w:val="en-US" w:eastAsia="ja-JP"/>
              </w:rPr>
              <w:t>CSI of PUSCH is dropped</w:t>
            </w:r>
          </w:p>
        </w:tc>
      </w:tr>
      <w:tr w:rsidR="00347F6C" w:rsidRPr="00930B5E" w14:paraId="10C35C7E" w14:textId="77777777" w:rsidTr="0003346B">
        <w:tc>
          <w:tcPr>
            <w:tcW w:w="9631" w:type="dxa"/>
          </w:tcPr>
          <w:p w14:paraId="31C019C0" w14:textId="77777777" w:rsidR="00347F6C" w:rsidRPr="00162D14" w:rsidRDefault="00347F6C" w:rsidP="00347F6C">
            <w:pPr>
              <w:wordWrap w:val="0"/>
              <w:spacing w:after="150"/>
              <w:ind w:right="300"/>
              <w:jc w:val="both"/>
              <w:rPr>
                <w:lang w:val="en-US"/>
              </w:rPr>
            </w:pPr>
            <w:r w:rsidRPr="00162D14">
              <w:rPr>
                <w:lang w:val="en-US"/>
              </w:rPr>
              <w:t xml:space="preserve">If a UE is configured with simultaneous transmission of PUSCH and PUCCH, and if PUSCH, PUCCH, and sPUSCH are collided within the same subframe on a given carrier, the UE should attempt to drop/stop as soon as possible (up to UE implementation) the whole/remaining transmission of PUSCH and PUCCH, and shall transmit sPUSCH. The UE shall not resume the dropped/stopped transmission. </w:t>
            </w:r>
          </w:p>
          <w:p w14:paraId="54A5B943" w14:textId="77777777" w:rsidR="00347F6C" w:rsidRPr="00162D14" w:rsidRDefault="00347F6C" w:rsidP="001F46DF">
            <w:pPr>
              <w:numPr>
                <w:ilvl w:val="0"/>
                <w:numId w:val="59"/>
              </w:numPr>
              <w:spacing w:after="150"/>
              <w:ind w:right="450"/>
              <w:jc w:val="both"/>
              <w:rPr>
                <w:lang w:val="en-US"/>
              </w:rPr>
            </w:pPr>
            <w:r w:rsidRPr="00162D14">
              <w:rPr>
                <w:lang w:val="en-US"/>
              </w:rPr>
              <w:t>HARQ-ACK of PDSCH is transmitted on sPUSCH</w:t>
            </w:r>
          </w:p>
          <w:p w14:paraId="3FC8ADE1" w14:textId="7E42683C" w:rsidR="00347F6C" w:rsidRPr="00162D14" w:rsidRDefault="00347F6C" w:rsidP="001F46DF">
            <w:pPr>
              <w:numPr>
                <w:ilvl w:val="0"/>
                <w:numId w:val="59"/>
              </w:numPr>
              <w:spacing w:after="150"/>
              <w:ind w:right="450"/>
              <w:jc w:val="both"/>
              <w:rPr>
                <w:lang w:val="en-US"/>
              </w:rPr>
            </w:pPr>
            <w:r w:rsidRPr="00162D14">
              <w:rPr>
                <w:lang w:val="en-US"/>
              </w:rPr>
              <w:t>CSI on PUSCH or PUCCH is dropped</w:t>
            </w:r>
          </w:p>
        </w:tc>
      </w:tr>
      <w:tr w:rsidR="00347F6C" w:rsidRPr="00930B5E" w14:paraId="72DC2A90" w14:textId="77777777" w:rsidTr="0003346B">
        <w:tc>
          <w:tcPr>
            <w:tcW w:w="9631" w:type="dxa"/>
          </w:tcPr>
          <w:p w14:paraId="0359BDDE" w14:textId="77777777" w:rsidR="00347F6C" w:rsidRPr="00162D14" w:rsidRDefault="00347F6C" w:rsidP="00347F6C">
            <w:pPr>
              <w:spacing w:after="150"/>
              <w:ind w:right="150"/>
              <w:jc w:val="both"/>
              <w:rPr>
                <w:lang w:val="en-US"/>
              </w:rPr>
            </w:pPr>
            <w:r w:rsidRPr="00162D14">
              <w:rPr>
                <w:lang w:val="en-US"/>
              </w:rPr>
              <w:t xml:space="preserve">If a UE is configured with simultaneous transmission of PUSCH and PUCCH, and if PUSCH is collided with sPUSCH and sPUCCH of the same sTTI within the same subframe on a given carrier, the UE should attempt to drop/stop as soon as possible (up to UE implementation) the whole/remaining transmission of PUSCH, and shall transmit sPUSCH and sPUCCH. The UE shall not resume the dropped/stopped transmission. </w:t>
            </w:r>
          </w:p>
          <w:p w14:paraId="24D5A253" w14:textId="77777777" w:rsidR="00347F6C" w:rsidRPr="00162D14" w:rsidRDefault="00347F6C" w:rsidP="001F46DF">
            <w:pPr>
              <w:numPr>
                <w:ilvl w:val="0"/>
                <w:numId w:val="59"/>
              </w:numPr>
              <w:spacing w:after="150"/>
              <w:ind w:right="300"/>
              <w:jc w:val="both"/>
              <w:rPr>
                <w:lang w:val="en-US"/>
              </w:rPr>
            </w:pPr>
            <w:r w:rsidRPr="00162D14">
              <w:rPr>
                <w:lang w:val="en-US"/>
              </w:rPr>
              <w:t>HARQ-ACK of PDSCH is transmitted on sPUCCH</w:t>
            </w:r>
          </w:p>
          <w:p w14:paraId="0B87C6A4" w14:textId="4592C684" w:rsidR="00347F6C" w:rsidRPr="00162D14" w:rsidRDefault="00347F6C" w:rsidP="001F46DF">
            <w:pPr>
              <w:numPr>
                <w:ilvl w:val="0"/>
                <w:numId w:val="59"/>
              </w:numPr>
              <w:spacing w:after="150"/>
              <w:ind w:right="300"/>
              <w:jc w:val="both"/>
              <w:rPr>
                <w:lang w:val="en-US"/>
              </w:rPr>
            </w:pPr>
            <w:r w:rsidRPr="00162D14">
              <w:rPr>
                <w:lang w:val="en-US"/>
              </w:rPr>
              <w:t>CSI on PUSCH is dropped</w:t>
            </w:r>
          </w:p>
        </w:tc>
      </w:tr>
      <w:tr w:rsidR="00D4445A" w:rsidRPr="00930B5E" w14:paraId="69588F29" w14:textId="77777777" w:rsidTr="0003346B">
        <w:tc>
          <w:tcPr>
            <w:tcW w:w="9631" w:type="dxa"/>
          </w:tcPr>
          <w:p w14:paraId="0579170D" w14:textId="77777777" w:rsidR="00D4445A" w:rsidRPr="00AC153C" w:rsidRDefault="00D4445A" w:rsidP="00D4445A">
            <w:pPr>
              <w:wordWrap w:val="0"/>
              <w:spacing w:after="150"/>
              <w:ind w:right="300"/>
              <w:jc w:val="both"/>
              <w:rPr>
                <w:lang w:val="en-US"/>
              </w:rPr>
            </w:pPr>
            <w:r w:rsidRPr="00AC153C">
              <w:rPr>
                <w:lang w:val="en-US"/>
              </w:rPr>
              <w:t xml:space="preserve">If a UE is configured with simultaneous transmission of PUSCH and PUCCH, and if PUSCH and PUCCH are collided with sPUSCH and sPUCCH of the same sTTI within the same subframe on a given carrier, the UE should attempt to drop/stop as soon as possible (up to UE implementation) the whole/remaining transmission of PUSCH and PUCCH, and shall transmit sPUSCH and sPUCCH. The UE shall not resume the dropped/stopped transmission. </w:t>
            </w:r>
          </w:p>
          <w:p w14:paraId="11760A91" w14:textId="77777777" w:rsidR="00D4445A" w:rsidRPr="00AC153C" w:rsidRDefault="00D4445A" w:rsidP="001F46DF">
            <w:pPr>
              <w:numPr>
                <w:ilvl w:val="0"/>
                <w:numId w:val="59"/>
              </w:numPr>
              <w:spacing w:after="150"/>
              <w:ind w:right="450"/>
              <w:jc w:val="both"/>
              <w:rPr>
                <w:lang w:val="en-US"/>
              </w:rPr>
            </w:pPr>
            <w:r w:rsidRPr="00AC153C">
              <w:rPr>
                <w:lang w:val="en-US"/>
              </w:rPr>
              <w:lastRenderedPageBreak/>
              <w:t>HARQ-ACK of PDSCH is transmitted on sPUCCH</w:t>
            </w:r>
          </w:p>
          <w:p w14:paraId="1D80981F" w14:textId="0828480B" w:rsidR="00D4445A" w:rsidRPr="00AC153C" w:rsidRDefault="00D4445A" w:rsidP="001F46DF">
            <w:pPr>
              <w:numPr>
                <w:ilvl w:val="0"/>
                <w:numId w:val="59"/>
              </w:numPr>
              <w:spacing w:after="150"/>
              <w:ind w:right="450"/>
              <w:jc w:val="both"/>
              <w:rPr>
                <w:lang w:val="en-US"/>
              </w:rPr>
            </w:pPr>
            <w:r w:rsidRPr="00AC153C">
              <w:rPr>
                <w:lang w:val="en-US"/>
              </w:rPr>
              <w:t>CSI on PUSCH or PUCCH is dropped</w:t>
            </w:r>
          </w:p>
        </w:tc>
      </w:tr>
      <w:tr w:rsidR="00F94496" w:rsidRPr="00930B5E" w14:paraId="58852236" w14:textId="77777777" w:rsidTr="0003346B">
        <w:tc>
          <w:tcPr>
            <w:tcW w:w="9631" w:type="dxa"/>
          </w:tcPr>
          <w:p w14:paraId="5F04DC52" w14:textId="067E4517" w:rsidR="00F94496" w:rsidRPr="00AC153C" w:rsidRDefault="00F94496" w:rsidP="00985645">
            <w:pPr>
              <w:rPr>
                <w:rFonts w:eastAsia="Malgun Gothic"/>
                <w:iCs/>
                <w:lang w:val="en-US" w:eastAsia="ko-KR"/>
              </w:rPr>
            </w:pPr>
            <w:r w:rsidRPr="00AC153C">
              <w:lastRenderedPageBreak/>
              <w:t>In case sPUSCH is transmitted and in case dynamic codebook size is configured for 1 ms TTI, the HARQ-ACK bits for 1ms TTI are determined based on 1 ms DAI in DCI.</w:t>
            </w:r>
          </w:p>
        </w:tc>
      </w:tr>
      <w:tr w:rsidR="00051F15" w:rsidRPr="00930B5E" w14:paraId="3C36E420" w14:textId="77777777" w:rsidTr="0003346B">
        <w:tc>
          <w:tcPr>
            <w:tcW w:w="9631" w:type="dxa"/>
          </w:tcPr>
          <w:p w14:paraId="20DA6F5A" w14:textId="77777777" w:rsidR="00051F15" w:rsidRPr="00AC153C" w:rsidRDefault="00051F15" w:rsidP="00051F15">
            <w:pPr>
              <w:pStyle w:val="BodyText"/>
              <w:rPr>
                <w:lang w:eastAsia="zh-CN"/>
              </w:rPr>
            </w:pPr>
            <w:r w:rsidRPr="00AC153C">
              <w:rPr>
                <w:lang w:eastAsia="zh-CN"/>
              </w:rPr>
              <w:t xml:space="preserve">UE behaviour in case of sPUSCH transmission when simultaneous transmission of sPUCCH and sPUSCH is not configured and </w:t>
            </w:r>
            <w:r w:rsidRPr="00AC153C">
              <w:rPr>
                <w:rFonts w:eastAsia="Malgun Gothic"/>
                <w:iCs/>
                <w:lang w:eastAsia="ko-KR"/>
              </w:rPr>
              <w:t>in case fixed codebook size is configured</w:t>
            </w:r>
            <w:r w:rsidRPr="00AC153C">
              <w:rPr>
                <w:lang w:eastAsia="zh-CN"/>
              </w:rPr>
              <w:t>:</w:t>
            </w:r>
          </w:p>
          <w:p w14:paraId="76EE8D5C" w14:textId="3C057273" w:rsidR="00051F15" w:rsidRPr="00AC153C" w:rsidRDefault="00051F15" w:rsidP="001F46DF">
            <w:pPr>
              <w:pStyle w:val="BodyText"/>
              <w:numPr>
                <w:ilvl w:val="0"/>
                <w:numId w:val="64"/>
              </w:numPr>
              <w:spacing w:after="0"/>
              <w:jc w:val="both"/>
              <w:rPr>
                <w:lang w:eastAsia="zh-CN"/>
              </w:rPr>
            </w:pPr>
            <w:r w:rsidRPr="00AC153C">
              <w:rPr>
                <w:lang w:eastAsia="zh-CN"/>
              </w:rPr>
              <w:t>PDSCH assignment detected and sPDSCH assignment not detected</w:t>
            </w:r>
            <w:r w:rsidR="005B6343" w:rsidRPr="005B6343">
              <w:rPr>
                <w:color w:val="70AD47" w:themeColor="accent6"/>
              </w:rPr>
              <w:t>, and it is the first transmitted UL sTTI in the subframe</w:t>
            </w:r>
          </w:p>
          <w:p w14:paraId="38B1EF12" w14:textId="77777777" w:rsidR="00051F15" w:rsidRPr="00AC153C" w:rsidRDefault="00051F15" w:rsidP="001F46DF">
            <w:pPr>
              <w:pStyle w:val="BodyText"/>
              <w:numPr>
                <w:ilvl w:val="1"/>
                <w:numId w:val="64"/>
              </w:numPr>
              <w:spacing w:after="0"/>
              <w:jc w:val="both"/>
              <w:rPr>
                <w:lang w:eastAsia="zh-CN"/>
              </w:rPr>
            </w:pPr>
            <w:r w:rsidRPr="00AC153C">
              <w:rPr>
                <w:lang w:eastAsia="zh-CN"/>
              </w:rPr>
              <w:sym w:font="Wingdings" w:char="F0E0"/>
            </w:r>
            <w:r w:rsidRPr="00AC153C">
              <w:rPr>
                <w:lang w:eastAsia="zh-CN"/>
              </w:rPr>
              <w:t xml:space="preserve"> no sHARQ-ACK bits on sPUSCH + all HARQ-ACK bits for 1ms TTI on sPUSCH</w:t>
            </w:r>
          </w:p>
          <w:p w14:paraId="1D2D47B4" w14:textId="77777777" w:rsidR="00051F15" w:rsidRPr="00AC153C" w:rsidRDefault="00051F15" w:rsidP="001F46DF">
            <w:pPr>
              <w:pStyle w:val="BodyText"/>
              <w:numPr>
                <w:ilvl w:val="0"/>
                <w:numId w:val="64"/>
              </w:numPr>
              <w:spacing w:after="0"/>
              <w:jc w:val="both"/>
              <w:rPr>
                <w:lang w:eastAsia="zh-CN"/>
              </w:rPr>
            </w:pPr>
            <w:r w:rsidRPr="00AC153C">
              <w:rPr>
                <w:lang w:eastAsia="zh-CN"/>
              </w:rPr>
              <w:t xml:space="preserve">PDSCH assignment detected and sPDSCH assignement detected </w:t>
            </w:r>
          </w:p>
          <w:p w14:paraId="6D2486C6" w14:textId="77777777" w:rsidR="00051F15" w:rsidRPr="00AC153C" w:rsidRDefault="00051F15" w:rsidP="001F46DF">
            <w:pPr>
              <w:pStyle w:val="BodyText"/>
              <w:numPr>
                <w:ilvl w:val="1"/>
                <w:numId w:val="64"/>
              </w:numPr>
              <w:spacing w:after="0"/>
              <w:jc w:val="both"/>
              <w:rPr>
                <w:lang w:eastAsia="zh-CN"/>
              </w:rPr>
            </w:pPr>
            <w:r w:rsidRPr="00AC153C">
              <w:rPr>
                <w:lang w:eastAsia="zh-CN"/>
              </w:rPr>
              <w:sym w:font="Wingdings" w:char="F0E0"/>
            </w:r>
            <w:r w:rsidRPr="00AC153C">
              <w:rPr>
                <w:lang w:eastAsia="zh-CN"/>
              </w:rPr>
              <w:t xml:space="preserve"> include all HARQ-ACK bits for 1ms TTI + sHARQ-ACK bits on sPUSCH </w:t>
            </w:r>
          </w:p>
          <w:p w14:paraId="2D535796" w14:textId="30C4EC1F" w:rsidR="00051F15" w:rsidRPr="00AC153C" w:rsidRDefault="00051F15" w:rsidP="001F46DF">
            <w:pPr>
              <w:pStyle w:val="BodyText"/>
              <w:numPr>
                <w:ilvl w:val="0"/>
                <w:numId w:val="64"/>
              </w:numPr>
              <w:spacing w:after="0"/>
              <w:jc w:val="both"/>
              <w:rPr>
                <w:lang w:eastAsia="zh-CN"/>
              </w:rPr>
            </w:pPr>
            <w:r w:rsidRPr="00AC153C">
              <w:rPr>
                <w:lang w:eastAsia="zh-CN"/>
              </w:rPr>
              <w:t>PDSCH assignment not detected and sPDSCH assignement detected</w:t>
            </w:r>
            <w:r w:rsidR="005B6343" w:rsidRPr="005B6343">
              <w:rPr>
                <w:color w:val="70AD47" w:themeColor="accent6"/>
              </w:rPr>
              <w:t>, and it is the first transmitted UL sTTI in the subframe</w:t>
            </w:r>
          </w:p>
          <w:p w14:paraId="7153E07E" w14:textId="77777777" w:rsidR="00051F15" w:rsidRPr="00AC153C" w:rsidRDefault="00051F15" w:rsidP="001F46DF">
            <w:pPr>
              <w:pStyle w:val="BodyText"/>
              <w:numPr>
                <w:ilvl w:val="1"/>
                <w:numId w:val="64"/>
              </w:numPr>
              <w:spacing w:after="0"/>
              <w:jc w:val="both"/>
              <w:rPr>
                <w:lang w:eastAsia="zh-CN"/>
              </w:rPr>
            </w:pPr>
            <w:r w:rsidRPr="00AC153C">
              <w:rPr>
                <w:lang w:eastAsia="zh-CN"/>
              </w:rPr>
              <w:sym w:font="Wingdings" w:char="F0E0"/>
            </w:r>
            <w:r w:rsidRPr="00AC153C">
              <w:rPr>
                <w:lang w:eastAsia="zh-CN"/>
              </w:rPr>
              <w:t xml:space="preserve"> include all HARQ-ACK bits for 1ms TTI + sHARQ-ACK bits on sPUSCH</w:t>
            </w:r>
          </w:p>
          <w:p w14:paraId="39D83B28" w14:textId="77777777" w:rsidR="00051F15" w:rsidRPr="00AC153C" w:rsidRDefault="00051F15" w:rsidP="001F46DF">
            <w:pPr>
              <w:pStyle w:val="BodyText"/>
              <w:numPr>
                <w:ilvl w:val="0"/>
                <w:numId w:val="64"/>
              </w:numPr>
              <w:spacing w:after="0"/>
              <w:jc w:val="both"/>
              <w:rPr>
                <w:lang w:eastAsia="zh-CN"/>
              </w:rPr>
            </w:pPr>
            <w:r w:rsidRPr="00AC153C">
              <w:rPr>
                <w:lang w:eastAsia="zh-CN"/>
              </w:rPr>
              <w:t xml:space="preserve">PDSCH assignment not detected and sPDSCH assignment not detected </w:t>
            </w:r>
          </w:p>
          <w:p w14:paraId="2B036498" w14:textId="0F1DA311" w:rsidR="00051F15" w:rsidRPr="00AC153C" w:rsidRDefault="00051F15" w:rsidP="001F46DF">
            <w:pPr>
              <w:pStyle w:val="BodyText"/>
              <w:numPr>
                <w:ilvl w:val="1"/>
                <w:numId w:val="64"/>
              </w:numPr>
              <w:spacing w:after="0"/>
              <w:jc w:val="both"/>
              <w:rPr>
                <w:lang w:eastAsia="zh-CN"/>
              </w:rPr>
            </w:pPr>
            <w:r w:rsidRPr="00AC153C">
              <w:rPr>
                <w:lang w:eastAsia="zh-CN"/>
              </w:rPr>
              <w:sym w:font="Wingdings" w:char="F0E0"/>
            </w:r>
            <w:r w:rsidRPr="00AC153C">
              <w:rPr>
                <w:lang w:eastAsia="zh-CN"/>
              </w:rPr>
              <w:t xml:space="preserve"> no HARQ bits on sPUSCH</w:t>
            </w:r>
          </w:p>
        </w:tc>
      </w:tr>
    </w:tbl>
    <w:p w14:paraId="55B85FCD" w14:textId="76F67519" w:rsidR="00553FF9" w:rsidRDefault="00511F77" w:rsidP="0036714A">
      <w:pPr>
        <w:pStyle w:val="Heading5"/>
      </w:pPr>
      <w:r>
        <w:t>4.3</w:t>
      </w:r>
      <w:r w:rsidR="0036714A">
        <w:t>.4.2.3</w:t>
      </w:r>
      <w:r w:rsidR="0036714A">
        <w:tab/>
      </w:r>
      <w:r w:rsidR="00553FF9">
        <w:t>PUSCH/sPUCCH</w:t>
      </w:r>
    </w:p>
    <w:tbl>
      <w:tblPr>
        <w:tblStyle w:val="TableGrid"/>
        <w:tblW w:w="0" w:type="auto"/>
        <w:tblLook w:val="04A0" w:firstRow="1" w:lastRow="0" w:firstColumn="1" w:lastColumn="0" w:noHBand="0" w:noVBand="1"/>
      </w:tblPr>
      <w:tblGrid>
        <w:gridCol w:w="9631"/>
      </w:tblGrid>
      <w:tr w:rsidR="00553FF9" w14:paraId="7BFBCADB" w14:textId="77777777" w:rsidTr="00553FF9">
        <w:tc>
          <w:tcPr>
            <w:tcW w:w="9781" w:type="dxa"/>
          </w:tcPr>
          <w:p w14:paraId="18184611" w14:textId="77777777" w:rsidR="009934CB" w:rsidRPr="00AC153C" w:rsidRDefault="009934CB" w:rsidP="009934CB">
            <w:pPr>
              <w:pStyle w:val="ListParagraph"/>
              <w:ind w:leftChars="0" w:left="0" w:firstLine="0"/>
              <w:jc w:val="both"/>
              <w:rPr>
                <w:rFonts w:eastAsia="Malgun Gothic"/>
                <w:iCs/>
                <w:lang w:eastAsia="ko-KR"/>
              </w:rPr>
            </w:pPr>
            <w:r w:rsidRPr="00AC153C">
              <w:rPr>
                <w:iCs/>
              </w:rPr>
              <w:t>In case of collision between PUSCH and sPUCCH in the same subframe on a given carrier, the UE should attempt to drop/stop as soon as possible (up to UE implementation) the whole/remaining transmission of PUSCH and shall transmit sPUCCH, and the UE shall not resume the dropped/stopped transmission.</w:t>
            </w:r>
          </w:p>
          <w:p w14:paraId="7644BFB5" w14:textId="77777777" w:rsidR="009934CB" w:rsidRPr="00AC153C" w:rsidRDefault="009934CB" w:rsidP="001F46DF">
            <w:pPr>
              <w:pStyle w:val="ListParagraph"/>
              <w:numPr>
                <w:ilvl w:val="1"/>
                <w:numId w:val="65"/>
              </w:numPr>
              <w:ind w:leftChars="0" w:left="0" w:firstLine="0"/>
              <w:contextualSpacing/>
              <w:jc w:val="both"/>
              <w:rPr>
                <w:rFonts w:eastAsia="Malgun Gothic"/>
                <w:iCs/>
                <w:lang w:eastAsia="ko-KR"/>
              </w:rPr>
            </w:pPr>
            <w:r w:rsidRPr="00AC153C">
              <w:rPr>
                <w:rFonts w:eastAsia="Malgun Gothic"/>
                <w:iCs/>
                <w:lang w:eastAsia="ko-KR"/>
              </w:rPr>
              <w:t>HARQ-ACK of PUSCH is transmitted on sPUCCH</w:t>
            </w:r>
          </w:p>
          <w:p w14:paraId="467B722C" w14:textId="77777777" w:rsidR="009934CB" w:rsidRPr="00AC153C" w:rsidRDefault="009934CB" w:rsidP="001F46DF">
            <w:pPr>
              <w:pStyle w:val="ListParagraph"/>
              <w:numPr>
                <w:ilvl w:val="1"/>
                <w:numId w:val="65"/>
              </w:numPr>
              <w:ind w:leftChars="0"/>
              <w:contextualSpacing/>
              <w:jc w:val="both"/>
              <w:rPr>
                <w:rFonts w:eastAsia="Malgun Gothic"/>
                <w:iCs/>
                <w:lang w:eastAsia="ko-KR"/>
              </w:rPr>
            </w:pPr>
            <w:r w:rsidRPr="00AC153C">
              <w:rPr>
                <w:iCs/>
              </w:rPr>
              <w:t>Spatial bundling for HARQ-ACK of PUSCH before mapping onto 1-slot sPUCCH is supported when configured</w:t>
            </w:r>
          </w:p>
          <w:p w14:paraId="08D7DFB9" w14:textId="77777777" w:rsidR="009934CB" w:rsidRPr="00AC153C" w:rsidRDefault="009934CB" w:rsidP="001F46DF">
            <w:pPr>
              <w:pStyle w:val="ListParagraph"/>
              <w:numPr>
                <w:ilvl w:val="1"/>
                <w:numId w:val="65"/>
              </w:numPr>
              <w:ind w:leftChars="0"/>
              <w:contextualSpacing/>
              <w:jc w:val="both"/>
              <w:rPr>
                <w:rFonts w:eastAsia="Malgun Gothic"/>
                <w:iCs/>
                <w:lang w:eastAsia="ko-KR"/>
              </w:rPr>
            </w:pPr>
            <w:r w:rsidRPr="00AC153C">
              <w:rPr>
                <w:rFonts w:eastAsia="Malgun Gothic"/>
                <w:iCs/>
                <w:lang w:eastAsia="ko-KR"/>
              </w:rPr>
              <w:t>Spatial bundling for HARQ-ACK of PUSCH before mapping onto 2/3-OS sPUCCH is applied.</w:t>
            </w:r>
          </w:p>
          <w:p w14:paraId="5CAE7899" w14:textId="77777777" w:rsidR="009934CB" w:rsidRPr="00AC153C" w:rsidRDefault="009934CB" w:rsidP="001F46DF">
            <w:pPr>
              <w:pStyle w:val="ListParagraph"/>
              <w:numPr>
                <w:ilvl w:val="1"/>
                <w:numId w:val="65"/>
              </w:numPr>
              <w:ind w:leftChars="0"/>
              <w:contextualSpacing/>
              <w:jc w:val="both"/>
              <w:rPr>
                <w:rFonts w:eastAsia="Malgun Gothic"/>
                <w:iCs/>
                <w:lang w:eastAsia="ko-KR"/>
              </w:rPr>
            </w:pPr>
            <w:r w:rsidRPr="00AC153C">
              <w:rPr>
                <w:iCs/>
              </w:rPr>
              <w:t>Joint coding of HARQ-ACK for PDSCH and sHARQ-ACK for sPDSCH is supported</w:t>
            </w:r>
          </w:p>
          <w:p w14:paraId="117CCE1C" w14:textId="21EBFAE0" w:rsidR="00553FF9" w:rsidRPr="00AC153C" w:rsidRDefault="009934CB" w:rsidP="001F46DF">
            <w:pPr>
              <w:pStyle w:val="ListParagraph"/>
              <w:numPr>
                <w:ilvl w:val="1"/>
                <w:numId w:val="65"/>
              </w:numPr>
              <w:ind w:leftChars="0" w:left="0" w:firstLine="0"/>
              <w:contextualSpacing/>
              <w:jc w:val="both"/>
              <w:rPr>
                <w:iCs/>
              </w:rPr>
            </w:pPr>
            <w:r w:rsidRPr="00AC153C">
              <w:rPr>
                <w:iCs/>
              </w:rPr>
              <w:t>CSI of PUSCH is dropped</w:t>
            </w:r>
          </w:p>
        </w:tc>
      </w:tr>
    </w:tbl>
    <w:p w14:paraId="564C9C43" w14:textId="4787823A" w:rsidR="0036714A" w:rsidRDefault="00511F77" w:rsidP="00553FF9">
      <w:pPr>
        <w:pStyle w:val="Heading5"/>
      </w:pPr>
      <w:r>
        <w:t>4.3</w:t>
      </w:r>
      <w:r w:rsidR="00553FF9">
        <w:t>.4.2.4</w:t>
      </w:r>
      <w:r w:rsidR="00553FF9">
        <w:tab/>
      </w:r>
      <w:r w:rsidR="0036714A">
        <w:t>PUCCH/sPUCCH</w:t>
      </w:r>
    </w:p>
    <w:tbl>
      <w:tblPr>
        <w:tblStyle w:val="TableGrid"/>
        <w:tblW w:w="0" w:type="auto"/>
        <w:tblLook w:val="04A0" w:firstRow="1" w:lastRow="0" w:firstColumn="1" w:lastColumn="0" w:noHBand="0" w:noVBand="1"/>
      </w:tblPr>
      <w:tblGrid>
        <w:gridCol w:w="9631"/>
      </w:tblGrid>
      <w:tr w:rsidR="0036714A" w14:paraId="7EE8C5DB" w14:textId="77777777" w:rsidTr="005258D5">
        <w:tc>
          <w:tcPr>
            <w:tcW w:w="9631" w:type="dxa"/>
          </w:tcPr>
          <w:p w14:paraId="42FB57AC" w14:textId="77777777" w:rsidR="0036714A" w:rsidRPr="002A1246" w:rsidRDefault="0036714A" w:rsidP="0036714A">
            <w:pPr>
              <w:spacing w:after="0"/>
              <w:rPr>
                <w:rFonts w:eastAsia="MS Mincho"/>
                <w:iCs/>
                <w:lang w:val="en-US" w:eastAsia="ja-JP"/>
              </w:rPr>
            </w:pPr>
            <w:r w:rsidRPr="002A1246">
              <w:rPr>
                <w:rFonts w:eastAsia="MS Mincho"/>
                <w:iCs/>
                <w:lang w:val="en-US" w:eastAsia="ja-JP"/>
              </w:rPr>
              <w:t>In case of collision between PUCCH format 2/4/5 and sPUCCH in the same subframe on a given carrier for a UE</w:t>
            </w:r>
          </w:p>
          <w:p w14:paraId="3F5F37BA" w14:textId="77777777" w:rsidR="0036714A" w:rsidRPr="002A1246" w:rsidRDefault="0036714A" w:rsidP="001F46DF">
            <w:pPr>
              <w:numPr>
                <w:ilvl w:val="0"/>
                <w:numId w:val="20"/>
              </w:numPr>
              <w:spacing w:after="0"/>
              <w:rPr>
                <w:rFonts w:eastAsia="MS Mincho"/>
                <w:iCs/>
                <w:lang w:val="en-US" w:eastAsia="ja-JP"/>
              </w:rPr>
            </w:pPr>
            <w:r w:rsidRPr="002A1246">
              <w:rPr>
                <w:rFonts w:eastAsia="MS Mincho"/>
                <w:iCs/>
                <w:lang w:val="en-US" w:eastAsia="ja-JP"/>
              </w:rPr>
              <w:t>The UE shall transmit sPUCCH</w:t>
            </w:r>
          </w:p>
          <w:p w14:paraId="42E9B708" w14:textId="491733F5" w:rsidR="0036714A" w:rsidRPr="002A1246" w:rsidRDefault="0036714A" w:rsidP="001F46DF">
            <w:pPr>
              <w:numPr>
                <w:ilvl w:val="0"/>
                <w:numId w:val="20"/>
              </w:numPr>
              <w:spacing w:after="0"/>
              <w:rPr>
                <w:rFonts w:eastAsia="MS Mincho"/>
                <w:iCs/>
                <w:lang w:val="en-US" w:eastAsia="ja-JP"/>
              </w:rPr>
            </w:pPr>
            <w:r w:rsidRPr="002A1246">
              <w:rPr>
                <w:rFonts w:eastAsia="MS Mincho"/>
                <w:iCs/>
                <w:lang w:val="en-US" w:eastAsia="ja-JP"/>
              </w:rPr>
              <w:t>The UE sh</w:t>
            </w:r>
            <w:r w:rsidR="00C266F7" w:rsidRPr="002A1246">
              <w:rPr>
                <w:rFonts w:eastAsia="MS Mincho"/>
                <w:iCs/>
                <w:lang w:val="en-US" w:eastAsia="ja-JP"/>
              </w:rPr>
              <w:t>ould</w:t>
            </w:r>
            <w:r w:rsidRPr="002A1246">
              <w:rPr>
                <w:rFonts w:eastAsia="MS Mincho"/>
                <w:iCs/>
                <w:lang w:val="en-US" w:eastAsia="ja-JP"/>
              </w:rPr>
              <w:t xml:space="preserve"> attempt to drop/stop as soon as possible (up to UE implementation) whole/remaining transmission of PUCCH format 2/4/5 without resuming the transmission</w:t>
            </w:r>
          </w:p>
          <w:p w14:paraId="7D108C71" w14:textId="42F648B0" w:rsidR="0036714A" w:rsidRPr="00162D14" w:rsidRDefault="00C266F7" w:rsidP="001F46DF">
            <w:pPr>
              <w:numPr>
                <w:ilvl w:val="0"/>
                <w:numId w:val="20"/>
              </w:numPr>
              <w:spacing w:after="0"/>
              <w:rPr>
                <w:rFonts w:eastAsia="MS Mincho"/>
                <w:iCs/>
                <w:lang w:val="en-US" w:eastAsia="ja-JP"/>
              </w:rPr>
            </w:pPr>
            <w:r w:rsidRPr="002A1246">
              <w:rPr>
                <w:rFonts w:eastAsia="MS Mincho"/>
                <w:iCs/>
                <w:lang w:val="en-US" w:eastAsia="ja-JP"/>
              </w:rPr>
              <w:t>The UE shall not resume the dropped/stopped transmission</w:t>
            </w:r>
          </w:p>
        </w:tc>
      </w:tr>
      <w:tr w:rsidR="009D6E2B" w14:paraId="1E5DBFE8" w14:textId="77777777" w:rsidTr="005258D5">
        <w:tc>
          <w:tcPr>
            <w:tcW w:w="9631" w:type="dxa"/>
          </w:tcPr>
          <w:p w14:paraId="653D1513" w14:textId="77777777" w:rsidR="009D6E2B" w:rsidRPr="00162D14" w:rsidRDefault="009D6E2B" w:rsidP="0036714A">
            <w:pPr>
              <w:spacing w:after="0"/>
              <w:rPr>
                <w:rFonts w:eastAsia="MS Mincho"/>
                <w:iCs/>
                <w:lang w:val="en-US" w:eastAsia="ja-JP"/>
              </w:rPr>
            </w:pPr>
            <w:r w:rsidRPr="00162D14">
              <w:rPr>
                <w:rFonts w:eastAsia="MS Mincho"/>
                <w:iCs/>
                <w:lang w:val="en-US" w:eastAsia="ja-JP"/>
              </w:rPr>
              <w:t>In case of collision between PUCCH format 1/1a/1b/3 and sPUCCH in the same subframe on a given carrier for a UE</w:t>
            </w:r>
          </w:p>
          <w:p w14:paraId="2B2B2378" w14:textId="77777777" w:rsidR="009D6E2B" w:rsidRPr="00162D14" w:rsidRDefault="009D6E2B" w:rsidP="001F46DF">
            <w:pPr>
              <w:pStyle w:val="ListParagraph"/>
              <w:numPr>
                <w:ilvl w:val="0"/>
                <w:numId w:val="38"/>
              </w:numPr>
              <w:ind w:leftChars="0"/>
              <w:rPr>
                <w:rFonts w:eastAsia="MS Mincho"/>
                <w:iCs/>
                <w:lang w:val="en-US" w:eastAsia="ja-JP"/>
              </w:rPr>
            </w:pPr>
            <w:r w:rsidRPr="00162D14">
              <w:rPr>
                <w:rFonts w:eastAsia="MS Mincho"/>
                <w:iCs/>
                <w:lang w:val="en-US" w:eastAsia="ja-JP"/>
              </w:rPr>
              <w:t>The UE shall transmit sPUCCH</w:t>
            </w:r>
          </w:p>
          <w:p w14:paraId="545D2331" w14:textId="77777777" w:rsidR="009D6E2B" w:rsidRPr="00162D14" w:rsidRDefault="009D6E2B" w:rsidP="001F46DF">
            <w:pPr>
              <w:numPr>
                <w:ilvl w:val="0"/>
                <w:numId w:val="39"/>
              </w:numPr>
              <w:spacing w:after="0"/>
              <w:rPr>
                <w:rFonts w:eastAsia="MS Mincho"/>
                <w:iCs/>
                <w:lang w:val="en-US" w:eastAsia="ja-JP"/>
              </w:rPr>
            </w:pPr>
            <w:r w:rsidRPr="00162D14">
              <w:rPr>
                <w:rFonts w:eastAsia="MS Mincho"/>
                <w:iCs/>
                <w:lang w:val="en-US" w:eastAsia="ja-JP"/>
              </w:rPr>
              <w:t xml:space="preserve">The UE, should attempt drop/stop, </w:t>
            </w:r>
            <w:r w:rsidRPr="00162D14">
              <w:rPr>
                <w:rFonts w:eastAsia="MS Mincho"/>
                <w:iCs/>
                <w:lang w:eastAsia="ja-JP"/>
              </w:rPr>
              <w:t>as soon as possible (up to UE implementation) whole/remaining transmission of PUCCH format 1/1a/1b/3</w:t>
            </w:r>
          </w:p>
          <w:p w14:paraId="141BF0F6" w14:textId="77777777" w:rsidR="009D6E2B" w:rsidRPr="00162D14" w:rsidRDefault="009D6E2B" w:rsidP="001F46DF">
            <w:pPr>
              <w:numPr>
                <w:ilvl w:val="0"/>
                <w:numId w:val="40"/>
              </w:numPr>
              <w:spacing w:after="0"/>
              <w:rPr>
                <w:rFonts w:eastAsia="MS Mincho"/>
                <w:iCs/>
                <w:lang w:val="en-US" w:eastAsia="ja-JP"/>
              </w:rPr>
            </w:pPr>
            <w:r w:rsidRPr="00162D14">
              <w:rPr>
                <w:rFonts w:eastAsia="MS Mincho"/>
                <w:iCs/>
                <w:lang w:val="en-US" w:eastAsia="ja-JP"/>
              </w:rPr>
              <w:t>The UE should strive to drop the PUCCH at a slot boundary before the start of the sPUCCH transmission</w:t>
            </w:r>
            <w:r w:rsidRPr="00162D14">
              <w:rPr>
                <w:rFonts w:eastAsia="MS Mincho"/>
                <w:iCs/>
                <w:lang w:eastAsia="ja-JP"/>
              </w:rPr>
              <w:t>.</w:t>
            </w:r>
          </w:p>
          <w:p w14:paraId="4CEC3FF0" w14:textId="0EF7BEE6" w:rsidR="009D6E2B" w:rsidRPr="00162D14" w:rsidRDefault="009D6E2B" w:rsidP="001F46DF">
            <w:pPr>
              <w:pStyle w:val="ListParagraph"/>
              <w:numPr>
                <w:ilvl w:val="0"/>
                <w:numId w:val="38"/>
              </w:numPr>
              <w:ind w:leftChars="0"/>
              <w:rPr>
                <w:rFonts w:eastAsia="MS Mincho"/>
                <w:iCs/>
                <w:lang w:val="en-US" w:eastAsia="ja-JP"/>
              </w:rPr>
            </w:pPr>
            <w:r w:rsidRPr="00162D14">
              <w:rPr>
                <w:rFonts w:eastAsia="MS Mincho"/>
                <w:iCs/>
                <w:lang w:val="en-US" w:eastAsia="ja-JP"/>
              </w:rPr>
              <w:t>The UE shall not resume the dropped/stopped transmission</w:t>
            </w:r>
          </w:p>
        </w:tc>
      </w:tr>
      <w:tr w:rsidR="00CF23B0" w14:paraId="396A557B" w14:textId="77777777" w:rsidTr="005258D5">
        <w:tc>
          <w:tcPr>
            <w:tcW w:w="9631" w:type="dxa"/>
          </w:tcPr>
          <w:p w14:paraId="1BCA429E" w14:textId="3F5E1E5C" w:rsidR="00CF23B0" w:rsidRPr="00162D14" w:rsidRDefault="00CF23B0" w:rsidP="0036714A">
            <w:pPr>
              <w:spacing w:after="0"/>
              <w:rPr>
                <w:rFonts w:eastAsia="MS Mincho"/>
                <w:iCs/>
                <w:lang w:val="en-US" w:eastAsia="ja-JP"/>
              </w:rPr>
            </w:pPr>
            <w:r w:rsidRPr="00162D14">
              <w:rPr>
                <w:lang w:val="en-US"/>
              </w:rPr>
              <w:t>In case of collision between PUCCH and sPUCCH in the same subframe on a given carrier, CSI of PUCCH is dropped</w:t>
            </w:r>
          </w:p>
        </w:tc>
      </w:tr>
      <w:tr w:rsidR="00846A0C" w14:paraId="4402EB14" w14:textId="77777777" w:rsidTr="005258D5">
        <w:tc>
          <w:tcPr>
            <w:tcW w:w="9631" w:type="dxa"/>
          </w:tcPr>
          <w:p w14:paraId="3F012AD8" w14:textId="77777777" w:rsidR="00846A0C" w:rsidRPr="00162D14" w:rsidRDefault="00846A0C" w:rsidP="00846A0C">
            <w:pPr>
              <w:spacing w:after="0"/>
              <w:rPr>
                <w:rFonts w:eastAsia="MS Mincho"/>
                <w:iCs/>
                <w:lang w:val="en-US" w:eastAsia="ja-JP"/>
              </w:rPr>
            </w:pPr>
            <w:r w:rsidRPr="00162D14">
              <w:rPr>
                <w:rFonts w:eastAsia="MS Mincho"/>
                <w:iCs/>
                <w:lang w:val="en-US" w:eastAsia="ja-JP"/>
              </w:rPr>
              <w:t>In case of collision between PUCCH and sPUCCH in the same subframe on a given carrier for a UE</w:t>
            </w:r>
          </w:p>
          <w:p w14:paraId="2AD56C5F" w14:textId="77777777" w:rsidR="00846A0C" w:rsidRPr="00162D14" w:rsidRDefault="00846A0C" w:rsidP="001F46DF">
            <w:pPr>
              <w:numPr>
                <w:ilvl w:val="0"/>
                <w:numId w:val="41"/>
              </w:numPr>
              <w:spacing w:after="0"/>
              <w:rPr>
                <w:rFonts w:eastAsia="MS Mincho"/>
                <w:iCs/>
                <w:lang w:val="en-US" w:eastAsia="ja-JP"/>
              </w:rPr>
            </w:pPr>
            <w:r w:rsidRPr="00162D14">
              <w:rPr>
                <w:rFonts w:eastAsia="MS Mincho"/>
                <w:iCs/>
                <w:lang w:val="en-US" w:eastAsia="ja-JP"/>
              </w:rPr>
              <w:t xml:space="preserve">HARQ-ACK of PUCCH is transmitted on 1-slot sPUCCH </w:t>
            </w:r>
          </w:p>
          <w:p w14:paraId="58AB526D" w14:textId="77777777" w:rsidR="00846A0C" w:rsidRPr="00162D14" w:rsidRDefault="00846A0C" w:rsidP="001F46DF">
            <w:pPr>
              <w:numPr>
                <w:ilvl w:val="1"/>
                <w:numId w:val="41"/>
              </w:numPr>
              <w:spacing w:after="0"/>
              <w:rPr>
                <w:rFonts w:eastAsia="MS Mincho"/>
                <w:iCs/>
                <w:lang w:val="en-US" w:eastAsia="ja-JP"/>
              </w:rPr>
            </w:pPr>
            <w:r w:rsidRPr="00162D14">
              <w:rPr>
                <w:rFonts w:eastAsia="MS Mincho"/>
                <w:iCs/>
                <w:lang w:val="en-US" w:eastAsia="ja-JP"/>
              </w:rPr>
              <w:t>Spatial bundling of HARQ-ACK of PUCCH is applied when configured</w:t>
            </w:r>
          </w:p>
          <w:p w14:paraId="3F85F83D" w14:textId="6EC9E6F4" w:rsidR="00846A0C" w:rsidRPr="00162D14" w:rsidRDefault="00846A0C" w:rsidP="001F46DF">
            <w:pPr>
              <w:numPr>
                <w:ilvl w:val="1"/>
                <w:numId w:val="41"/>
              </w:numPr>
              <w:spacing w:after="0"/>
              <w:rPr>
                <w:rFonts w:eastAsia="MS Mincho"/>
                <w:iCs/>
                <w:lang w:val="en-US" w:eastAsia="ja-JP"/>
              </w:rPr>
            </w:pPr>
            <w:r w:rsidRPr="00162D14">
              <w:rPr>
                <w:rFonts w:eastAsia="MS Mincho"/>
                <w:iCs/>
                <w:lang w:val="en-US" w:eastAsia="ja-JP"/>
              </w:rPr>
              <w:t>No new higher layer signaling for spatial bundling is added. Existing signaling is re-used for the collision case.</w:t>
            </w:r>
          </w:p>
          <w:p w14:paraId="1191116F" w14:textId="77777777" w:rsidR="00846A0C" w:rsidRPr="00162D14" w:rsidRDefault="00846A0C" w:rsidP="001F46DF">
            <w:pPr>
              <w:numPr>
                <w:ilvl w:val="0"/>
                <w:numId w:val="41"/>
              </w:numPr>
              <w:spacing w:after="0"/>
              <w:rPr>
                <w:rFonts w:eastAsia="MS Mincho"/>
                <w:iCs/>
                <w:lang w:val="en-US" w:eastAsia="ja-JP"/>
              </w:rPr>
            </w:pPr>
            <w:r w:rsidRPr="00162D14">
              <w:rPr>
                <w:rFonts w:eastAsia="MS Mincho"/>
                <w:iCs/>
                <w:lang w:val="en-US" w:eastAsia="ja-JP"/>
              </w:rPr>
              <w:t xml:space="preserve">HARQ-ACK of PUCCH is transmitted on 2/3-os sPUCCH </w:t>
            </w:r>
          </w:p>
          <w:p w14:paraId="05567791" w14:textId="2311AF18" w:rsidR="00846A0C" w:rsidRPr="00162D14" w:rsidRDefault="00846A0C" w:rsidP="001F46DF">
            <w:pPr>
              <w:numPr>
                <w:ilvl w:val="1"/>
                <w:numId w:val="41"/>
              </w:numPr>
              <w:spacing w:after="0"/>
              <w:rPr>
                <w:rFonts w:eastAsia="MS Mincho"/>
                <w:iCs/>
                <w:lang w:val="en-US" w:eastAsia="ja-JP"/>
              </w:rPr>
            </w:pPr>
            <w:r w:rsidRPr="00162D14">
              <w:rPr>
                <w:rFonts w:eastAsia="MS Mincho"/>
                <w:iCs/>
                <w:lang w:val="en-US" w:eastAsia="ja-JP"/>
              </w:rPr>
              <w:t xml:space="preserve">Spatial bundling of HARQ-ACK of PUCCH is </w:t>
            </w:r>
            <w:r w:rsidR="0089685A" w:rsidRPr="00162D14">
              <w:rPr>
                <w:rFonts w:eastAsia="MS Mincho"/>
                <w:iCs/>
                <w:lang w:val="en-US" w:eastAsia="ja-JP"/>
              </w:rPr>
              <w:t xml:space="preserve">always </w:t>
            </w:r>
            <w:r w:rsidRPr="00162D14">
              <w:rPr>
                <w:rFonts w:eastAsia="MS Mincho"/>
                <w:iCs/>
                <w:lang w:val="en-US" w:eastAsia="ja-JP"/>
              </w:rPr>
              <w:t>applied</w:t>
            </w:r>
          </w:p>
          <w:p w14:paraId="40D771FA" w14:textId="1ED43066" w:rsidR="005258D5" w:rsidRPr="00162D14" w:rsidRDefault="005258D5" w:rsidP="001F46DF">
            <w:pPr>
              <w:numPr>
                <w:ilvl w:val="0"/>
                <w:numId w:val="41"/>
              </w:numPr>
              <w:spacing w:after="0"/>
              <w:rPr>
                <w:rFonts w:eastAsia="MS Mincho"/>
                <w:iCs/>
                <w:lang w:val="en-US" w:eastAsia="ja-JP"/>
              </w:rPr>
            </w:pPr>
            <w:r w:rsidRPr="00162D14">
              <w:t>Joint coding of HARQ-ACK for PDSCH and sHARQ-ACK for sPDSCH is supported.</w:t>
            </w:r>
          </w:p>
          <w:p w14:paraId="36D928E7" w14:textId="32AEFC58" w:rsidR="00846A0C" w:rsidRPr="00566BD2" w:rsidRDefault="005258D5" w:rsidP="001F46DF">
            <w:pPr>
              <w:numPr>
                <w:ilvl w:val="1"/>
                <w:numId w:val="41"/>
              </w:numPr>
              <w:spacing w:after="0"/>
              <w:rPr>
                <w:rFonts w:eastAsia="MS Mincho"/>
                <w:iCs/>
                <w:lang w:val="en-US" w:eastAsia="ja-JP"/>
              </w:rPr>
            </w:pPr>
            <w:r w:rsidRPr="00162D14">
              <w:t>The feedback on sPUCCH consists of the concatenation of sHARQ-ACK (from one with the lowest cell index) prior to HARQ-ACK (from one with the lowest cell index).</w:t>
            </w:r>
          </w:p>
        </w:tc>
      </w:tr>
      <w:tr w:rsidR="00347F6C" w14:paraId="5A71C6BD" w14:textId="77777777" w:rsidTr="005258D5">
        <w:tc>
          <w:tcPr>
            <w:tcW w:w="9631" w:type="dxa"/>
          </w:tcPr>
          <w:p w14:paraId="0A36268E" w14:textId="59E2207E" w:rsidR="00347F6C" w:rsidRPr="00162D14" w:rsidRDefault="00347F6C" w:rsidP="00846A0C">
            <w:pPr>
              <w:spacing w:after="0"/>
              <w:rPr>
                <w:rFonts w:eastAsia="MS Mincho"/>
                <w:iCs/>
                <w:lang w:val="en-US" w:eastAsia="ja-JP"/>
              </w:rPr>
            </w:pPr>
            <w:r w:rsidRPr="00162D14">
              <w:rPr>
                <w:lang w:val="en-US"/>
              </w:rPr>
              <w:t>When HARQ-ACK for PDSCH is transmitted on sPUCCH due to collision between PUCCH and sPUCCH in the same subframe on a given carrier, HARQ and sHARQ bits are determined independently</w:t>
            </w:r>
          </w:p>
        </w:tc>
      </w:tr>
      <w:tr w:rsidR="00985645" w14:paraId="448E50DA" w14:textId="77777777" w:rsidTr="005258D5">
        <w:tc>
          <w:tcPr>
            <w:tcW w:w="9631" w:type="dxa"/>
          </w:tcPr>
          <w:p w14:paraId="4A088976" w14:textId="22C0A4FF" w:rsidR="00985645" w:rsidRPr="00AC153C" w:rsidRDefault="00985645" w:rsidP="00846A0C">
            <w:pPr>
              <w:spacing w:after="0"/>
              <w:rPr>
                <w:lang w:val="en-US"/>
              </w:rPr>
            </w:pPr>
            <w:r w:rsidRPr="00AC153C">
              <w:rPr>
                <w:rFonts w:eastAsia="Malgun Gothic"/>
                <w:iCs/>
                <w:lang w:val="en-US" w:eastAsia="ko-KR"/>
              </w:rPr>
              <w:t xml:space="preserve">In case sPUCCH is transmitted, </w:t>
            </w:r>
            <w:r w:rsidRPr="00AC153C">
              <w:rPr>
                <w:rFonts w:eastAsia="Malgun Gothic"/>
                <w:iCs/>
                <w:lang w:eastAsia="ko-KR"/>
              </w:rPr>
              <w:t>the HARQ-ACK bits for 1ms TTI are determined based on 1 ms DAI in DCI in case dynamic codebook size is configured for 1ms TTI.</w:t>
            </w:r>
          </w:p>
        </w:tc>
      </w:tr>
      <w:tr w:rsidR="00ED2540" w14:paraId="13A946AC" w14:textId="77777777" w:rsidTr="005258D5">
        <w:tc>
          <w:tcPr>
            <w:tcW w:w="9631" w:type="dxa"/>
          </w:tcPr>
          <w:p w14:paraId="3A1F6351" w14:textId="77777777" w:rsidR="00ED2540" w:rsidRPr="00AC153C" w:rsidRDefault="00ED2540" w:rsidP="00ED2540">
            <w:pPr>
              <w:rPr>
                <w:rFonts w:eastAsia="Malgun Gothic"/>
                <w:iCs/>
                <w:lang w:eastAsia="ko-KR"/>
              </w:rPr>
            </w:pPr>
            <w:r w:rsidRPr="00AC153C">
              <w:rPr>
                <w:rFonts w:eastAsia="Malgun Gothic"/>
                <w:iCs/>
                <w:lang w:val="en-US" w:eastAsia="ko-KR"/>
              </w:rPr>
              <w:lastRenderedPageBreak/>
              <w:t>In case sPUCCH is transmitted</w:t>
            </w:r>
            <w:r w:rsidRPr="00AC153C">
              <w:t xml:space="preserve"> (</w:t>
            </w:r>
            <w:r w:rsidRPr="00AC153C">
              <w:rPr>
                <w:rFonts w:eastAsia="Malgun Gothic"/>
                <w:iCs/>
                <w:lang w:val="en-US" w:eastAsia="ko-KR"/>
              </w:rPr>
              <w:t xml:space="preserve">regardless of whether or not there is a collision with 1 ms), </w:t>
            </w:r>
            <w:r w:rsidRPr="00AC153C">
              <w:rPr>
                <w:rFonts w:eastAsia="Malgun Gothic"/>
                <w:iCs/>
                <w:lang w:eastAsia="ko-KR"/>
              </w:rPr>
              <w:t>all HARQ-ACK bits for 1ms TTI from the configured carriers are always included in case fixed codebook size (including also single carrier case) is configured for 1ms TTI. This translates to the following behaviour:</w:t>
            </w:r>
          </w:p>
          <w:p w14:paraId="6131DBC3" w14:textId="77777777" w:rsidR="00ED2540" w:rsidRPr="00AC153C" w:rsidRDefault="00ED2540" w:rsidP="001F46DF">
            <w:pPr>
              <w:pStyle w:val="BodyText"/>
              <w:numPr>
                <w:ilvl w:val="0"/>
                <w:numId w:val="63"/>
              </w:numPr>
              <w:spacing w:after="0"/>
              <w:jc w:val="both"/>
              <w:rPr>
                <w:lang w:eastAsia="zh-CN"/>
              </w:rPr>
            </w:pPr>
            <w:r w:rsidRPr="00AC153C">
              <w:rPr>
                <w:lang w:eastAsia="zh-CN"/>
              </w:rPr>
              <w:t xml:space="preserve">PDSCH assignment detected and sPDSCH assignment not detected </w:t>
            </w:r>
          </w:p>
          <w:p w14:paraId="50C8B0AA" w14:textId="77777777" w:rsidR="00ED2540" w:rsidRPr="00AC153C" w:rsidRDefault="00ED2540" w:rsidP="001F46DF">
            <w:pPr>
              <w:pStyle w:val="BodyText"/>
              <w:numPr>
                <w:ilvl w:val="1"/>
                <w:numId w:val="63"/>
              </w:numPr>
              <w:spacing w:after="0"/>
              <w:jc w:val="both"/>
              <w:rPr>
                <w:lang w:eastAsia="zh-CN"/>
              </w:rPr>
            </w:pPr>
            <w:r w:rsidRPr="00AC153C">
              <w:rPr>
                <w:lang w:eastAsia="zh-CN"/>
              </w:rPr>
              <w:sym w:font="Wingdings" w:char="F0E0"/>
            </w:r>
            <w:r w:rsidRPr="00AC153C">
              <w:rPr>
                <w:lang w:eastAsia="zh-CN"/>
              </w:rPr>
              <w:t xml:space="preserve"> DTX on sPUCCH + all HARQ-ACK bits for 1ms TTI on PUCCH</w:t>
            </w:r>
          </w:p>
          <w:p w14:paraId="3E2E4805" w14:textId="77777777" w:rsidR="00ED2540" w:rsidRPr="00AC153C" w:rsidRDefault="00ED2540" w:rsidP="001F46DF">
            <w:pPr>
              <w:pStyle w:val="BodyText"/>
              <w:numPr>
                <w:ilvl w:val="0"/>
                <w:numId w:val="63"/>
              </w:numPr>
              <w:spacing w:after="0"/>
              <w:jc w:val="both"/>
              <w:rPr>
                <w:lang w:eastAsia="zh-CN"/>
              </w:rPr>
            </w:pPr>
            <w:r w:rsidRPr="00AC153C">
              <w:rPr>
                <w:lang w:eastAsia="zh-CN"/>
              </w:rPr>
              <w:t xml:space="preserve">PDSCH assignment detected and sPDSCH assignment detected </w:t>
            </w:r>
          </w:p>
          <w:p w14:paraId="108DAEA0" w14:textId="77777777" w:rsidR="00ED2540" w:rsidRPr="00AC153C" w:rsidRDefault="00ED2540" w:rsidP="001F46DF">
            <w:pPr>
              <w:pStyle w:val="BodyText"/>
              <w:numPr>
                <w:ilvl w:val="1"/>
                <w:numId w:val="63"/>
              </w:numPr>
              <w:spacing w:after="0"/>
              <w:jc w:val="both"/>
              <w:rPr>
                <w:lang w:eastAsia="zh-CN"/>
              </w:rPr>
            </w:pPr>
            <w:r w:rsidRPr="00AC153C">
              <w:rPr>
                <w:lang w:eastAsia="zh-CN"/>
              </w:rPr>
              <w:sym w:font="Wingdings" w:char="F0E0"/>
            </w:r>
            <w:r w:rsidRPr="00AC153C">
              <w:rPr>
                <w:lang w:eastAsia="zh-CN"/>
              </w:rPr>
              <w:t xml:space="preserve"> include all HARQ-ACK bits for 1ms TTI + sHARQ-ACK bits on sPUCCH </w:t>
            </w:r>
          </w:p>
          <w:p w14:paraId="2670FC8E" w14:textId="77777777" w:rsidR="00ED2540" w:rsidRPr="00AC153C" w:rsidRDefault="00ED2540" w:rsidP="001F46DF">
            <w:pPr>
              <w:pStyle w:val="BodyText"/>
              <w:numPr>
                <w:ilvl w:val="0"/>
                <w:numId w:val="63"/>
              </w:numPr>
              <w:spacing w:after="0"/>
              <w:jc w:val="both"/>
              <w:rPr>
                <w:lang w:eastAsia="zh-CN"/>
              </w:rPr>
            </w:pPr>
            <w:r w:rsidRPr="00AC153C">
              <w:rPr>
                <w:lang w:eastAsia="zh-CN"/>
              </w:rPr>
              <w:t xml:space="preserve">PDSCH assignment not detected and sPDSCH assignment detected </w:t>
            </w:r>
          </w:p>
          <w:p w14:paraId="5795918D" w14:textId="77777777" w:rsidR="00ED2540" w:rsidRPr="00AC153C" w:rsidRDefault="00ED2540" w:rsidP="001F46DF">
            <w:pPr>
              <w:pStyle w:val="BodyText"/>
              <w:numPr>
                <w:ilvl w:val="1"/>
                <w:numId w:val="63"/>
              </w:numPr>
              <w:spacing w:after="0"/>
              <w:jc w:val="both"/>
              <w:rPr>
                <w:lang w:eastAsia="zh-CN"/>
              </w:rPr>
            </w:pPr>
            <w:r w:rsidRPr="00AC153C">
              <w:rPr>
                <w:lang w:eastAsia="zh-CN"/>
              </w:rPr>
              <w:sym w:font="Wingdings" w:char="F0E0"/>
            </w:r>
            <w:r w:rsidRPr="00AC153C">
              <w:rPr>
                <w:lang w:eastAsia="zh-CN"/>
              </w:rPr>
              <w:t xml:space="preserve"> include all HARQ-ACK bits for 1ms TTI + sHARQ-ACK bits on sPUCCH</w:t>
            </w:r>
          </w:p>
          <w:p w14:paraId="7AF80114" w14:textId="77777777" w:rsidR="00ED2540" w:rsidRPr="00AC153C" w:rsidRDefault="00ED2540" w:rsidP="001F46DF">
            <w:pPr>
              <w:pStyle w:val="BodyText"/>
              <w:numPr>
                <w:ilvl w:val="0"/>
                <w:numId w:val="63"/>
              </w:numPr>
              <w:spacing w:after="0"/>
              <w:jc w:val="both"/>
              <w:rPr>
                <w:lang w:eastAsia="zh-CN"/>
              </w:rPr>
            </w:pPr>
            <w:r w:rsidRPr="00AC153C">
              <w:rPr>
                <w:lang w:eastAsia="zh-CN"/>
              </w:rPr>
              <w:t xml:space="preserve">PDSCH assignment not detected and sPDSCH assignment not detected </w:t>
            </w:r>
          </w:p>
          <w:p w14:paraId="44D3FD4D" w14:textId="49C08D42" w:rsidR="00ED2540" w:rsidRPr="00AC153C" w:rsidRDefault="00ED2540" w:rsidP="001F46DF">
            <w:pPr>
              <w:pStyle w:val="BodyText"/>
              <w:numPr>
                <w:ilvl w:val="1"/>
                <w:numId w:val="63"/>
              </w:numPr>
              <w:spacing w:after="0"/>
              <w:jc w:val="both"/>
              <w:rPr>
                <w:lang w:eastAsia="zh-CN"/>
              </w:rPr>
            </w:pPr>
            <w:r w:rsidRPr="00AC153C">
              <w:rPr>
                <w:lang w:eastAsia="zh-CN"/>
              </w:rPr>
              <w:sym w:font="Wingdings" w:char="F0E0"/>
            </w:r>
            <w:r w:rsidRPr="00AC153C">
              <w:rPr>
                <w:lang w:eastAsia="zh-CN"/>
              </w:rPr>
              <w:t xml:space="preserve"> DTX on sPUCCH and DTX on PUCCH</w:t>
            </w:r>
          </w:p>
        </w:tc>
      </w:tr>
      <w:tr w:rsidR="00ED2540" w14:paraId="0DDE0A7B" w14:textId="77777777" w:rsidTr="005258D5">
        <w:tc>
          <w:tcPr>
            <w:tcW w:w="9631" w:type="dxa"/>
          </w:tcPr>
          <w:p w14:paraId="1A44C848" w14:textId="77777777" w:rsidR="00ED2540" w:rsidRPr="00AC153C" w:rsidRDefault="00ED2540" w:rsidP="00ED2540">
            <w:pPr>
              <w:spacing w:after="0"/>
              <w:rPr>
                <w:lang w:eastAsia="x-none"/>
              </w:rPr>
            </w:pPr>
            <w:r w:rsidRPr="00AC153C">
              <w:rPr>
                <w:lang w:eastAsia="x-none"/>
              </w:rPr>
              <w:t xml:space="preserve">In case of collision between PUCCH and sPUCCH in the same subframe on a given carrier for a UE, </w:t>
            </w:r>
          </w:p>
          <w:p w14:paraId="5BC44374" w14:textId="2099279A" w:rsidR="00ED2540" w:rsidRPr="00AC153C" w:rsidRDefault="00ED2540" w:rsidP="001F46DF">
            <w:pPr>
              <w:pStyle w:val="ListParagraph"/>
              <w:numPr>
                <w:ilvl w:val="0"/>
                <w:numId w:val="76"/>
              </w:numPr>
              <w:ind w:leftChars="0"/>
              <w:rPr>
                <w:lang w:eastAsia="x-none"/>
              </w:rPr>
            </w:pPr>
            <w:r w:rsidRPr="00AC153C">
              <w:rPr>
                <w:lang w:eastAsia="x-none"/>
              </w:rPr>
              <w:t>The PUCCH is not transmitted (including the SR that was prepared to be transmitted as part of the PUCCH)</w:t>
            </w:r>
          </w:p>
          <w:p w14:paraId="18519C18" w14:textId="54C4A300" w:rsidR="00ED2540" w:rsidRPr="00AC153C" w:rsidRDefault="00ED2540" w:rsidP="001F46DF">
            <w:pPr>
              <w:pStyle w:val="ListParagraph"/>
              <w:numPr>
                <w:ilvl w:val="0"/>
                <w:numId w:val="76"/>
              </w:numPr>
              <w:ind w:leftChars="0"/>
              <w:rPr>
                <w:rFonts w:eastAsia="Times New Roman"/>
                <w:lang w:eastAsia="x-none"/>
              </w:rPr>
            </w:pPr>
            <w:r w:rsidRPr="00AC153C">
              <w:rPr>
                <w:lang w:eastAsia="x-none"/>
              </w:rPr>
              <w:t>If sPUCCH contains valid SR resources, SR that was prepared as part of the PUCCH transmission is transmitted on the sPUCCH</w:t>
            </w:r>
          </w:p>
        </w:tc>
      </w:tr>
      <w:tr w:rsidR="00ED2540" w:rsidRPr="00C30914" w14:paraId="2BBD68CF" w14:textId="77777777" w:rsidTr="005258D5">
        <w:tc>
          <w:tcPr>
            <w:tcW w:w="9631" w:type="dxa"/>
          </w:tcPr>
          <w:p w14:paraId="15D4ED71" w14:textId="77777777" w:rsidR="00ED2540" w:rsidRPr="00AC153C" w:rsidRDefault="00ED2540" w:rsidP="00ED2540">
            <w:pPr>
              <w:pStyle w:val="ListParagraph"/>
              <w:ind w:leftChars="0" w:left="0" w:firstLine="0"/>
              <w:jc w:val="both"/>
              <w:rPr>
                <w:rFonts w:eastAsia="Malgun Gothic"/>
                <w:iCs/>
                <w:lang w:eastAsia="ko-KR"/>
              </w:rPr>
            </w:pPr>
            <w:r w:rsidRPr="00AC153C">
              <w:rPr>
                <w:rFonts w:eastAsia="Malgun Gothic"/>
                <w:iCs/>
                <w:lang w:eastAsia="ko-KR"/>
              </w:rPr>
              <w:t>If a UE is configured with simultaneous transmission of PUSCH and PUCCH, and if PUSCH, PUCCH, and sPUCCH are collided within the same subframe on a given carrier, the UE should attempt to drop/stop as soon as possible (up to UE implementation) the whole/remaining transmission of PUSCH and PUCCH, and shall transmit sPUCCH. The UE shall not resume the dropped/stopped transmission.</w:t>
            </w:r>
          </w:p>
          <w:p w14:paraId="24A5C6D8" w14:textId="77777777" w:rsidR="00ED2540" w:rsidRPr="00AC153C" w:rsidRDefault="00ED2540" w:rsidP="001F46DF">
            <w:pPr>
              <w:pStyle w:val="ListParagraph"/>
              <w:numPr>
                <w:ilvl w:val="0"/>
                <w:numId w:val="66"/>
              </w:numPr>
              <w:ind w:leftChars="0" w:left="0" w:firstLine="0"/>
              <w:contextualSpacing/>
              <w:jc w:val="both"/>
              <w:rPr>
                <w:rFonts w:eastAsia="Malgun Gothic"/>
                <w:iCs/>
                <w:lang w:eastAsia="ko-KR"/>
              </w:rPr>
            </w:pPr>
            <w:r w:rsidRPr="00AC153C">
              <w:rPr>
                <w:rFonts w:eastAsia="Malgun Gothic"/>
                <w:iCs/>
                <w:lang w:eastAsia="ko-KR"/>
              </w:rPr>
              <w:t>HARQ-ACK of PDSCH is transmitted on sPUCCH.</w:t>
            </w:r>
          </w:p>
          <w:p w14:paraId="4B80EAD2" w14:textId="5A244989" w:rsidR="00ED2540" w:rsidRPr="00AC153C" w:rsidRDefault="00ED2540" w:rsidP="001F46DF">
            <w:pPr>
              <w:pStyle w:val="ListParagraph"/>
              <w:numPr>
                <w:ilvl w:val="0"/>
                <w:numId w:val="66"/>
              </w:numPr>
              <w:ind w:leftChars="0" w:left="0" w:firstLine="0"/>
              <w:contextualSpacing/>
              <w:jc w:val="both"/>
              <w:rPr>
                <w:rFonts w:eastAsia="Malgun Gothic"/>
                <w:iCs/>
                <w:lang w:eastAsia="ko-KR"/>
              </w:rPr>
            </w:pPr>
            <w:r w:rsidRPr="00AC153C">
              <w:rPr>
                <w:rFonts w:eastAsia="Malgun Gothic"/>
                <w:iCs/>
                <w:lang w:eastAsia="ko-KR"/>
              </w:rPr>
              <w:t>CSI on PUSCH or PUCCH is dropped.</w:t>
            </w:r>
          </w:p>
        </w:tc>
      </w:tr>
    </w:tbl>
    <w:p w14:paraId="26225DE5" w14:textId="6E638C46" w:rsidR="0036714A" w:rsidRDefault="00511F77" w:rsidP="000A2E2E">
      <w:pPr>
        <w:pStyle w:val="Heading5"/>
      </w:pPr>
      <w:r>
        <w:t>4.3</w:t>
      </w:r>
      <w:r w:rsidR="000A2E2E">
        <w:t>.4.2.4</w:t>
      </w:r>
      <w:r w:rsidR="000A2E2E">
        <w:tab/>
        <w:t>PUCCH/sPUSCH</w:t>
      </w:r>
    </w:p>
    <w:tbl>
      <w:tblPr>
        <w:tblStyle w:val="TableGrid"/>
        <w:tblW w:w="0" w:type="auto"/>
        <w:tblLook w:val="04A0" w:firstRow="1" w:lastRow="0" w:firstColumn="1" w:lastColumn="0" w:noHBand="0" w:noVBand="1"/>
      </w:tblPr>
      <w:tblGrid>
        <w:gridCol w:w="9631"/>
      </w:tblGrid>
      <w:tr w:rsidR="000A2E2E" w14:paraId="79C016DC" w14:textId="77777777" w:rsidTr="005258D5">
        <w:tc>
          <w:tcPr>
            <w:tcW w:w="9631" w:type="dxa"/>
          </w:tcPr>
          <w:p w14:paraId="5939DF58" w14:textId="77777777" w:rsidR="000A2E2E" w:rsidRPr="002A1246" w:rsidRDefault="000A2E2E" w:rsidP="000A2E2E">
            <w:pPr>
              <w:spacing w:after="0"/>
              <w:rPr>
                <w:rFonts w:eastAsia="MS Mincho"/>
                <w:iCs/>
                <w:lang w:val="en-US" w:eastAsia="ja-JP"/>
              </w:rPr>
            </w:pPr>
            <w:r w:rsidRPr="002A1246">
              <w:rPr>
                <w:rFonts w:eastAsia="MS Mincho"/>
                <w:iCs/>
                <w:lang w:val="en-US" w:eastAsia="ja-JP"/>
              </w:rPr>
              <w:t>In case of collision between PUCCH format 2/4/5 and sPUSCH in the same subframe on a given carrier for a UE</w:t>
            </w:r>
          </w:p>
          <w:p w14:paraId="1C3A22B0" w14:textId="77777777" w:rsidR="000A2E2E" w:rsidRPr="002A1246" w:rsidRDefault="000A2E2E" w:rsidP="001F46DF">
            <w:pPr>
              <w:numPr>
                <w:ilvl w:val="0"/>
                <w:numId w:val="21"/>
              </w:numPr>
              <w:spacing w:after="0"/>
              <w:rPr>
                <w:rFonts w:eastAsia="MS Mincho"/>
                <w:iCs/>
                <w:lang w:val="en-US" w:eastAsia="ja-JP"/>
              </w:rPr>
            </w:pPr>
            <w:r w:rsidRPr="002A1246">
              <w:rPr>
                <w:rFonts w:eastAsia="MS Mincho"/>
                <w:iCs/>
                <w:lang w:val="en-US" w:eastAsia="ja-JP"/>
              </w:rPr>
              <w:t>The UE shall transmit sPUSCH</w:t>
            </w:r>
          </w:p>
          <w:p w14:paraId="7D518D1B" w14:textId="4EC389D6" w:rsidR="000A2E2E" w:rsidRPr="002A1246" w:rsidRDefault="000A2E2E" w:rsidP="001F46DF">
            <w:pPr>
              <w:numPr>
                <w:ilvl w:val="0"/>
                <w:numId w:val="21"/>
              </w:numPr>
              <w:spacing w:after="0"/>
              <w:rPr>
                <w:rFonts w:eastAsia="MS Mincho"/>
                <w:iCs/>
                <w:lang w:val="en-US" w:eastAsia="ja-JP"/>
              </w:rPr>
            </w:pPr>
            <w:r w:rsidRPr="002A1246">
              <w:rPr>
                <w:rFonts w:eastAsia="MS Mincho"/>
                <w:iCs/>
                <w:lang w:val="en-US" w:eastAsia="ja-JP"/>
              </w:rPr>
              <w:t>The UE sh</w:t>
            </w:r>
            <w:r w:rsidR="00D47B5A" w:rsidRPr="002A1246">
              <w:rPr>
                <w:rFonts w:eastAsia="MS Mincho"/>
                <w:iCs/>
                <w:lang w:val="en-US" w:eastAsia="ja-JP"/>
              </w:rPr>
              <w:t>ould</w:t>
            </w:r>
            <w:r w:rsidRPr="002A1246">
              <w:rPr>
                <w:rFonts w:eastAsia="MS Mincho"/>
                <w:iCs/>
                <w:lang w:val="en-US" w:eastAsia="ja-JP"/>
              </w:rPr>
              <w:t xml:space="preserve"> attempt to drop/stop as soon as possible (up to UE implementation) whole/remaining tra</w:t>
            </w:r>
            <w:r w:rsidR="00D47B5A" w:rsidRPr="002A1246">
              <w:rPr>
                <w:rFonts w:eastAsia="MS Mincho"/>
                <w:iCs/>
                <w:lang w:val="en-US" w:eastAsia="ja-JP"/>
              </w:rPr>
              <w:t>nsmission of PUCCH format 2/4/5</w:t>
            </w:r>
          </w:p>
          <w:p w14:paraId="288B0EB6" w14:textId="43404BB6" w:rsidR="000A2E2E" w:rsidRPr="002A1246" w:rsidRDefault="00D47B5A" w:rsidP="001F46DF">
            <w:pPr>
              <w:numPr>
                <w:ilvl w:val="0"/>
                <w:numId w:val="21"/>
              </w:numPr>
              <w:spacing w:after="0"/>
              <w:rPr>
                <w:rFonts w:eastAsia="MS Mincho"/>
                <w:iCs/>
                <w:lang w:val="en-US" w:eastAsia="ja-JP"/>
              </w:rPr>
            </w:pPr>
            <w:r w:rsidRPr="002A1246">
              <w:rPr>
                <w:rFonts w:eastAsia="MS Mincho"/>
                <w:iCs/>
                <w:lang w:val="en-US" w:eastAsia="ja-JP"/>
              </w:rPr>
              <w:t>The UE shall not resume the dropped/stopped transmission</w:t>
            </w:r>
          </w:p>
        </w:tc>
      </w:tr>
      <w:tr w:rsidR="003A503F" w14:paraId="2409F8BD" w14:textId="77777777" w:rsidTr="005258D5">
        <w:tc>
          <w:tcPr>
            <w:tcW w:w="9631" w:type="dxa"/>
          </w:tcPr>
          <w:p w14:paraId="2D9839A3" w14:textId="77777777" w:rsidR="003A503F" w:rsidRPr="002A1246" w:rsidRDefault="003A503F" w:rsidP="003A503F">
            <w:pPr>
              <w:spacing w:after="0"/>
              <w:rPr>
                <w:rFonts w:eastAsia="MS Mincho"/>
                <w:iCs/>
                <w:lang w:val="en-US" w:eastAsia="ja-JP"/>
              </w:rPr>
            </w:pPr>
            <w:r w:rsidRPr="002A1246">
              <w:rPr>
                <w:rFonts w:eastAsia="MS Mincho"/>
                <w:iCs/>
                <w:lang w:val="en-US" w:eastAsia="ja-JP"/>
              </w:rPr>
              <w:t>In case of collision between PUCCH format 1/1a/1b/3 and sPUSCH in the same subframe on a given carrier for a UE</w:t>
            </w:r>
          </w:p>
          <w:p w14:paraId="4435F91F" w14:textId="77777777" w:rsidR="00897DC3" w:rsidRPr="002A1246" w:rsidRDefault="003A503F" w:rsidP="001F46DF">
            <w:pPr>
              <w:pStyle w:val="ListParagraph"/>
              <w:numPr>
                <w:ilvl w:val="0"/>
                <w:numId w:val="40"/>
              </w:numPr>
              <w:ind w:leftChars="0"/>
              <w:rPr>
                <w:rFonts w:eastAsia="MS Mincho"/>
                <w:iCs/>
                <w:lang w:val="en-US" w:eastAsia="ja-JP"/>
              </w:rPr>
            </w:pPr>
            <w:r w:rsidRPr="002A1246">
              <w:rPr>
                <w:rFonts w:eastAsia="MS Mincho"/>
                <w:iCs/>
                <w:lang w:val="en-US" w:eastAsia="ja-JP"/>
              </w:rPr>
              <w:t>The UE shall transmit sPUSCH</w:t>
            </w:r>
          </w:p>
          <w:p w14:paraId="0F2600F3" w14:textId="177A26FA" w:rsidR="003A503F" w:rsidRPr="002A1246" w:rsidRDefault="003A503F" w:rsidP="001F46DF">
            <w:pPr>
              <w:pStyle w:val="ListParagraph"/>
              <w:numPr>
                <w:ilvl w:val="0"/>
                <w:numId w:val="40"/>
              </w:numPr>
              <w:ind w:leftChars="0"/>
              <w:rPr>
                <w:rFonts w:eastAsia="MS Mincho"/>
                <w:iCs/>
                <w:lang w:val="en-US" w:eastAsia="ja-JP"/>
              </w:rPr>
            </w:pPr>
            <w:r w:rsidRPr="002A1246">
              <w:rPr>
                <w:rFonts w:eastAsia="MS Mincho"/>
                <w:iCs/>
                <w:lang w:val="en-US" w:eastAsia="ja-JP"/>
              </w:rPr>
              <w:t xml:space="preserve">The UE, should attempt drop/stop, </w:t>
            </w:r>
            <w:r w:rsidRPr="002A1246">
              <w:rPr>
                <w:rFonts w:eastAsia="MS Mincho"/>
                <w:iCs/>
                <w:lang w:eastAsia="ja-JP"/>
              </w:rPr>
              <w:t>as soon as possible (up to UE implementation) whole/remaining transmission of PUCCH format 1/1a/1b/3</w:t>
            </w:r>
          </w:p>
          <w:p w14:paraId="3FFF3030" w14:textId="77777777" w:rsidR="003A503F" w:rsidRPr="002A1246" w:rsidRDefault="003A503F" w:rsidP="001F46DF">
            <w:pPr>
              <w:numPr>
                <w:ilvl w:val="1"/>
                <w:numId w:val="40"/>
              </w:numPr>
              <w:spacing w:after="0"/>
              <w:rPr>
                <w:rFonts w:eastAsia="MS Mincho"/>
                <w:iCs/>
                <w:lang w:val="en-US" w:eastAsia="ja-JP"/>
              </w:rPr>
            </w:pPr>
            <w:r w:rsidRPr="002A1246">
              <w:rPr>
                <w:rFonts w:eastAsia="MS Mincho"/>
                <w:iCs/>
                <w:lang w:val="en-US" w:eastAsia="ja-JP"/>
              </w:rPr>
              <w:t>The UE should strive to drop the PUCCH at a slot boundary before the start of the sPUSCH transmission</w:t>
            </w:r>
            <w:r w:rsidRPr="002A1246">
              <w:rPr>
                <w:rFonts w:eastAsia="MS Mincho"/>
                <w:iCs/>
                <w:lang w:eastAsia="ja-JP"/>
              </w:rPr>
              <w:t>.</w:t>
            </w:r>
          </w:p>
          <w:p w14:paraId="662B3E82" w14:textId="6F9A1D28" w:rsidR="003A503F" w:rsidRPr="002A1246" w:rsidRDefault="003A503F" w:rsidP="001F46DF">
            <w:pPr>
              <w:numPr>
                <w:ilvl w:val="1"/>
                <w:numId w:val="40"/>
              </w:numPr>
              <w:spacing w:after="0"/>
              <w:rPr>
                <w:rFonts w:eastAsia="MS Mincho"/>
                <w:iCs/>
                <w:lang w:val="en-US" w:eastAsia="ja-JP"/>
              </w:rPr>
            </w:pPr>
            <w:r w:rsidRPr="002A1246">
              <w:rPr>
                <w:rFonts w:eastAsia="MS Mincho"/>
                <w:iCs/>
                <w:lang w:val="en-US" w:eastAsia="ja-JP"/>
              </w:rPr>
              <w:t>The UE shall not resume the dropped/stopped transmission</w:t>
            </w:r>
          </w:p>
        </w:tc>
      </w:tr>
      <w:tr w:rsidR="003A503F" w14:paraId="7CFC0A96" w14:textId="77777777" w:rsidTr="005258D5">
        <w:tc>
          <w:tcPr>
            <w:tcW w:w="9631" w:type="dxa"/>
          </w:tcPr>
          <w:p w14:paraId="6C2F0B62" w14:textId="77777777" w:rsidR="003A503F" w:rsidRPr="00162D14" w:rsidRDefault="003A503F" w:rsidP="003A503F">
            <w:pPr>
              <w:spacing w:after="0"/>
              <w:rPr>
                <w:rFonts w:eastAsia="MS Mincho"/>
                <w:iCs/>
                <w:lang w:val="en-US" w:eastAsia="ja-JP"/>
              </w:rPr>
            </w:pPr>
            <w:r w:rsidRPr="00162D14">
              <w:rPr>
                <w:rFonts w:eastAsia="MS Mincho"/>
                <w:iCs/>
                <w:lang w:val="en-US" w:eastAsia="ja-JP"/>
              </w:rPr>
              <w:t>In case of collision between PUCCH and sPUSCH in the same subframe on a given carrier for a UE</w:t>
            </w:r>
          </w:p>
          <w:p w14:paraId="6562D83A" w14:textId="77777777" w:rsidR="005258D5" w:rsidRPr="00162D14" w:rsidRDefault="003A503F" w:rsidP="001F46DF">
            <w:pPr>
              <w:numPr>
                <w:ilvl w:val="0"/>
                <w:numId w:val="42"/>
              </w:numPr>
              <w:spacing w:after="0"/>
              <w:rPr>
                <w:rFonts w:eastAsia="MS Mincho"/>
                <w:iCs/>
                <w:lang w:val="en-US" w:eastAsia="ja-JP"/>
              </w:rPr>
            </w:pPr>
            <w:r w:rsidRPr="00162D14">
              <w:rPr>
                <w:rFonts w:eastAsia="MS Mincho"/>
                <w:iCs/>
                <w:lang w:val="en-US" w:eastAsia="ja-JP"/>
              </w:rPr>
              <w:t>HARQ-ACK of PUCCH is transmitted on sPUSCH</w:t>
            </w:r>
          </w:p>
          <w:p w14:paraId="18E67664" w14:textId="77777777" w:rsidR="005258D5" w:rsidRPr="00162D14" w:rsidRDefault="005258D5" w:rsidP="001F46DF">
            <w:pPr>
              <w:numPr>
                <w:ilvl w:val="1"/>
                <w:numId w:val="42"/>
              </w:numPr>
              <w:spacing w:after="0"/>
              <w:rPr>
                <w:rFonts w:eastAsia="MS Mincho"/>
                <w:iCs/>
                <w:lang w:val="en-US" w:eastAsia="ja-JP"/>
              </w:rPr>
            </w:pPr>
            <w:r w:rsidRPr="00162D14">
              <w:rPr>
                <w:rFonts w:eastAsia="MS Mincho"/>
                <w:iCs/>
                <w:lang w:val="en-US" w:eastAsia="ja-JP"/>
              </w:rPr>
              <w:t>S</w:t>
            </w:r>
            <w:r w:rsidRPr="00162D14">
              <w:rPr>
                <w:iCs/>
              </w:rPr>
              <w:t>patial bundling for HARQ-ACK of PUCCH before mapping onto sPUSCH is supported.</w:t>
            </w:r>
          </w:p>
          <w:p w14:paraId="25E57BA7" w14:textId="77777777" w:rsidR="005258D5" w:rsidRPr="00162D14" w:rsidRDefault="005258D5" w:rsidP="001F46DF">
            <w:pPr>
              <w:numPr>
                <w:ilvl w:val="2"/>
                <w:numId w:val="42"/>
              </w:numPr>
              <w:spacing w:after="0"/>
              <w:rPr>
                <w:rFonts w:eastAsia="MS Mincho"/>
                <w:iCs/>
                <w:lang w:val="en-US" w:eastAsia="ja-JP"/>
              </w:rPr>
            </w:pPr>
            <w:r w:rsidRPr="00162D14">
              <w:rPr>
                <w:iCs/>
              </w:rPr>
              <w:t>For 7os sPUSCH spatial bundling is applied when configured, for 2/3os sPUSCH spatial bundling is always applied</w:t>
            </w:r>
          </w:p>
          <w:p w14:paraId="46605C1C" w14:textId="4AA7E413" w:rsidR="003A503F" w:rsidRPr="00162D14" w:rsidRDefault="005258D5" w:rsidP="001F46DF">
            <w:pPr>
              <w:numPr>
                <w:ilvl w:val="2"/>
                <w:numId w:val="42"/>
              </w:numPr>
              <w:spacing w:after="0"/>
              <w:rPr>
                <w:rFonts w:eastAsia="MS Mincho"/>
                <w:iCs/>
                <w:lang w:val="en-US" w:eastAsia="ja-JP"/>
              </w:rPr>
            </w:pPr>
            <w:r w:rsidRPr="00162D14">
              <w:rPr>
                <w:iCs/>
              </w:rPr>
              <w:t>FFS other bundling</w:t>
            </w:r>
          </w:p>
          <w:p w14:paraId="0DC295DD" w14:textId="6BC01967" w:rsidR="003A503F" w:rsidRPr="00162D14" w:rsidRDefault="003A503F" w:rsidP="001F46DF">
            <w:pPr>
              <w:numPr>
                <w:ilvl w:val="0"/>
                <w:numId w:val="42"/>
              </w:numPr>
              <w:spacing w:after="0"/>
              <w:rPr>
                <w:rFonts w:eastAsia="MS Mincho"/>
                <w:iCs/>
                <w:lang w:val="en-US" w:eastAsia="ja-JP"/>
              </w:rPr>
            </w:pPr>
            <w:r w:rsidRPr="00162D14">
              <w:rPr>
                <w:rFonts w:eastAsia="MS Mincho"/>
                <w:iCs/>
                <w:lang w:val="en-US" w:eastAsia="ja-JP"/>
              </w:rPr>
              <w:t>CSI of PUCCH is dropped</w:t>
            </w:r>
          </w:p>
        </w:tc>
      </w:tr>
      <w:tr w:rsidR="00347F6C" w14:paraId="15B5913C" w14:textId="77777777" w:rsidTr="005258D5">
        <w:tc>
          <w:tcPr>
            <w:tcW w:w="9631" w:type="dxa"/>
          </w:tcPr>
          <w:p w14:paraId="2A9A8F2D" w14:textId="77777777" w:rsidR="00347F6C" w:rsidRPr="00162D14" w:rsidRDefault="00347F6C" w:rsidP="00347F6C">
            <w:pPr>
              <w:wordWrap w:val="0"/>
              <w:spacing w:after="150"/>
              <w:ind w:right="300"/>
              <w:jc w:val="both"/>
              <w:rPr>
                <w:lang w:val="en-US"/>
              </w:rPr>
            </w:pPr>
            <w:r w:rsidRPr="00162D14">
              <w:rPr>
                <w:lang w:val="en-US"/>
              </w:rPr>
              <w:t xml:space="preserve">If a UE is configured with simultaneous transmission of PUSCH and PUCCH, and if PUCCH is collided with sPUSCH and sPUCCH of the same sTTI within the same subframe on a given carrier, the UE should attempt to drop/stop as soon as possible (up to UE implementation) the whole/remaining transmission of PUCCH, and shall transmit sPUSCH and sPUCCH. The UE shall not resume the dropped/stopped transmission. </w:t>
            </w:r>
          </w:p>
          <w:p w14:paraId="0673759C" w14:textId="77777777" w:rsidR="00347F6C" w:rsidRPr="00162D14" w:rsidRDefault="00347F6C" w:rsidP="001F46DF">
            <w:pPr>
              <w:numPr>
                <w:ilvl w:val="0"/>
                <w:numId w:val="59"/>
              </w:numPr>
              <w:spacing w:after="150"/>
              <w:ind w:right="450"/>
              <w:jc w:val="both"/>
              <w:rPr>
                <w:lang w:val="en-US"/>
              </w:rPr>
            </w:pPr>
            <w:r w:rsidRPr="00162D14">
              <w:rPr>
                <w:lang w:val="en-US"/>
              </w:rPr>
              <w:t>HARQ-ACK of PDSCH is transmitted on sPUCCH</w:t>
            </w:r>
          </w:p>
          <w:p w14:paraId="559379D4" w14:textId="489F980A" w:rsidR="00347F6C" w:rsidRPr="00162D14" w:rsidRDefault="00347F6C" w:rsidP="001F46DF">
            <w:pPr>
              <w:numPr>
                <w:ilvl w:val="0"/>
                <w:numId w:val="59"/>
              </w:numPr>
              <w:spacing w:after="150"/>
              <w:ind w:right="450"/>
              <w:jc w:val="both"/>
              <w:rPr>
                <w:lang w:val="en-US"/>
              </w:rPr>
            </w:pPr>
            <w:r w:rsidRPr="00162D14">
              <w:rPr>
                <w:lang w:val="en-US"/>
              </w:rPr>
              <w:t>CSI on PUCCH is dropped</w:t>
            </w:r>
          </w:p>
        </w:tc>
      </w:tr>
    </w:tbl>
    <w:p w14:paraId="52AB7905" w14:textId="1E75972F" w:rsidR="00072B2B" w:rsidRDefault="00261713" w:rsidP="00F13EFE">
      <w:pPr>
        <w:pStyle w:val="Heading2"/>
      </w:pPr>
      <w:r>
        <w:t>4</w:t>
      </w:r>
      <w:r w:rsidR="00511F77">
        <w:t>.4</w:t>
      </w:r>
      <w:r w:rsidR="00F13EFE">
        <w:tab/>
      </w:r>
      <w:r w:rsidR="00F13EFE" w:rsidRPr="003A5CB8">
        <w:t>DL control channel design</w:t>
      </w:r>
    </w:p>
    <w:p w14:paraId="174EA49D" w14:textId="45F40981" w:rsidR="00E41757" w:rsidRDefault="00261713" w:rsidP="00E41757">
      <w:pPr>
        <w:pStyle w:val="Heading3"/>
      </w:pPr>
      <w:r>
        <w:t>4</w:t>
      </w:r>
      <w:r w:rsidR="00E41757">
        <w:t>.</w:t>
      </w:r>
      <w:r w:rsidR="00511F77">
        <w:t>4</w:t>
      </w:r>
      <w:r w:rsidR="00E41757">
        <w:t>.1</w:t>
      </w:r>
      <w:r w:rsidR="00E41757">
        <w:tab/>
      </w:r>
      <w:r w:rsidR="00E41757" w:rsidRPr="003A5CB8">
        <w:t>sTTI scheduling</w:t>
      </w:r>
    </w:p>
    <w:tbl>
      <w:tblPr>
        <w:tblStyle w:val="TableGrid"/>
        <w:tblW w:w="0" w:type="auto"/>
        <w:tblLook w:val="04A0" w:firstRow="1" w:lastRow="0" w:firstColumn="1" w:lastColumn="0" w:noHBand="0" w:noVBand="1"/>
      </w:tblPr>
      <w:tblGrid>
        <w:gridCol w:w="9631"/>
      </w:tblGrid>
      <w:tr w:rsidR="002B0813" w14:paraId="7D1C05D7" w14:textId="77777777" w:rsidTr="00BB67A0">
        <w:tc>
          <w:tcPr>
            <w:tcW w:w="9631" w:type="dxa"/>
          </w:tcPr>
          <w:p w14:paraId="5DDCDD20" w14:textId="630DF1C9" w:rsidR="002B0813" w:rsidRPr="00422446" w:rsidRDefault="002B0813" w:rsidP="002B0813">
            <w:pPr>
              <w:rPr>
                <w:lang w:val="en-US"/>
              </w:rPr>
            </w:pPr>
            <w:r w:rsidRPr="005D4280">
              <w:rPr>
                <w:lang w:val="en-US"/>
              </w:rPr>
              <w:t xml:space="preserve">For </w:t>
            </w:r>
            <w:r>
              <w:rPr>
                <w:lang w:val="en-US"/>
              </w:rPr>
              <w:t>s</w:t>
            </w:r>
            <w:r w:rsidRPr="005D4280">
              <w:rPr>
                <w:lang w:val="en-US"/>
              </w:rPr>
              <w:t xml:space="preserve">PUSCH, a UE can be dynamically (with a subframe to subframe granularity) scheduled with PUSCH and/or sPUSCH. </w:t>
            </w:r>
          </w:p>
        </w:tc>
      </w:tr>
      <w:tr w:rsidR="002714E7" w14:paraId="2B3C7258" w14:textId="77777777" w:rsidTr="00BB67A0">
        <w:tc>
          <w:tcPr>
            <w:tcW w:w="9631" w:type="dxa"/>
          </w:tcPr>
          <w:p w14:paraId="48FB663F" w14:textId="12F96264" w:rsidR="002714E7" w:rsidRDefault="002714E7" w:rsidP="002714E7">
            <w:pPr>
              <w:spacing w:after="0"/>
              <w:rPr>
                <w:rFonts w:eastAsia="MS Mincho"/>
                <w:lang w:val="en-US" w:eastAsia="ja-JP"/>
              </w:rPr>
            </w:pPr>
            <w:r w:rsidRPr="00ED58A2">
              <w:rPr>
                <w:rFonts w:eastAsia="MS Mincho"/>
                <w:lang w:val="en-US" w:eastAsia="ja-JP"/>
              </w:rPr>
              <w:lastRenderedPageBreak/>
              <w:t xml:space="preserve">A UE can be dynamically (with a subframe to subframe granularity) scheduled with legacy TTI unicast PDSCH and/or unicast </w:t>
            </w:r>
            <w:r w:rsidR="00BC050B">
              <w:rPr>
                <w:rFonts w:eastAsia="MS Mincho"/>
                <w:lang w:val="en-US" w:eastAsia="ja-JP"/>
              </w:rPr>
              <w:t>s</w:t>
            </w:r>
            <w:r w:rsidRPr="00ED58A2">
              <w:rPr>
                <w:rFonts w:eastAsia="MS Mincho"/>
                <w:lang w:val="en-US" w:eastAsia="ja-JP"/>
              </w:rPr>
              <w:t>PDSCH</w:t>
            </w:r>
          </w:p>
          <w:p w14:paraId="0C20EBA5" w14:textId="77777777" w:rsidR="002714E7" w:rsidRDefault="002714E7" w:rsidP="002714E7">
            <w:pPr>
              <w:spacing w:after="0"/>
              <w:rPr>
                <w:rFonts w:eastAsia="MS Mincho"/>
                <w:lang w:val="en-US" w:eastAsia="ja-JP"/>
              </w:rPr>
            </w:pPr>
          </w:p>
          <w:p w14:paraId="426A6F31" w14:textId="05F110DF" w:rsidR="002714E7" w:rsidRPr="00ED58A2" w:rsidRDefault="002714E7" w:rsidP="002714E7">
            <w:pPr>
              <w:spacing w:after="0"/>
              <w:rPr>
                <w:rFonts w:eastAsia="MS Mincho"/>
                <w:lang w:val="en-US" w:eastAsia="ja-JP"/>
              </w:rPr>
            </w:pPr>
            <w:r w:rsidRPr="00ED58A2">
              <w:rPr>
                <w:rFonts w:eastAsia="MS Mincho"/>
                <w:lang w:val="en-US" w:eastAsia="ja-JP"/>
              </w:rPr>
              <w:t>If the UE is indicating the capability of decoding PDSCH and sPDSCH assigned with C-RNTI/SPS C-RNTI in the same subframe for a given carrier</w:t>
            </w:r>
          </w:p>
          <w:p w14:paraId="083881F2" w14:textId="77777777" w:rsidR="002714E7" w:rsidRPr="00ED58A2" w:rsidRDefault="002714E7" w:rsidP="00CA630A">
            <w:pPr>
              <w:numPr>
                <w:ilvl w:val="0"/>
                <w:numId w:val="10"/>
              </w:numPr>
              <w:spacing w:after="0"/>
              <w:rPr>
                <w:rFonts w:eastAsia="MS Mincho"/>
                <w:lang w:val="en-US" w:eastAsia="ja-JP"/>
              </w:rPr>
            </w:pPr>
            <w:r w:rsidRPr="00ED58A2">
              <w:rPr>
                <w:rFonts w:eastAsia="MS Mincho"/>
                <w:lang w:val="en-US" w:eastAsia="ja-JP"/>
              </w:rPr>
              <w:t>If valid DL assignments are detected based on C-RNTI/SPS C-RNTI in PDCCH/EPDCCH for PDSCH and PDCCH/sPDCCH for sPDSCH in the same subframe for a given carrier, the UE should decode the PDSCH in addition to sPDSCH</w:t>
            </w:r>
          </w:p>
          <w:p w14:paraId="7ADDDDE7" w14:textId="77777777" w:rsidR="002714E7" w:rsidRPr="00ED58A2" w:rsidRDefault="002714E7" w:rsidP="00CA630A">
            <w:pPr>
              <w:numPr>
                <w:ilvl w:val="1"/>
                <w:numId w:val="10"/>
              </w:numPr>
              <w:spacing w:after="0"/>
              <w:rPr>
                <w:rFonts w:eastAsia="MS Mincho"/>
                <w:lang w:val="en-US" w:eastAsia="ja-JP"/>
              </w:rPr>
            </w:pPr>
            <w:r w:rsidRPr="00ED58A2">
              <w:rPr>
                <w:rFonts w:eastAsia="MS Mincho"/>
                <w:lang w:val="en-US" w:eastAsia="ja-JP"/>
              </w:rPr>
              <w:t>UE shall provide HARQ-ACK feedback for both PDSCH and sPDSCH</w:t>
            </w:r>
          </w:p>
          <w:p w14:paraId="2C96E194" w14:textId="77777777" w:rsidR="002714E7" w:rsidRPr="00ED58A2" w:rsidRDefault="002714E7" w:rsidP="00CA630A">
            <w:pPr>
              <w:numPr>
                <w:ilvl w:val="1"/>
                <w:numId w:val="10"/>
              </w:numPr>
              <w:spacing w:after="0"/>
              <w:rPr>
                <w:rFonts w:eastAsia="MS Mincho"/>
                <w:lang w:val="en-US" w:eastAsia="ja-JP"/>
              </w:rPr>
            </w:pPr>
            <w:r w:rsidRPr="00ED58A2">
              <w:rPr>
                <w:rFonts w:eastAsia="MS Mincho"/>
                <w:lang w:val="en-US" w:eastAsia="ja-JP"/>
              </w:rPr>
              <w:t>No special consideration is specified for overlapping of sPDSCH and PDSCH</w:t>
            </w:r>
          </w:p>
          <w:p w14:paraId="3358AB94" w14:textId="77777777" w:rsidR="002714E7" w:rsidRPr="00ED58A2" w:rsidRDefault="002714E7" w:rsidP="002714E7">
            <w:pPr>
              <w:spacing w:after="0"/>
              <w:rPr>
                <w:rFonts w:eastAsia="MS Mincho"/>
                <w:lang w:val="sv-SE" w:eastAsia="ja-JP"/>
              </w:rPr>
            </w:pPr>
            <w:r w:rsidRPr="00ED58A2">
              <w:rPr>
                <w:rFonts w:eastAsia="MS Mincho"/>
                <w:lang w:val="en-US" w:eastAsia="ja-JP"/>
              </w:rPr>
              <w:t>Otherwise</w:t>
            </w:r>
          </w:p>
          <w:p w14:paraId="42721370" w14:textId="77777777" w:rsidR="00CE2743" w:rsidRDefault="002714E7" w:rsidP="00CA630A">
            <w:pPr>
              <w:numPr>
                <w:ilvl w:val="0"/>
                <w:numId w:val="10"/>
              </w:numPr>
              <w:spacing w:after="0"/>
              <w:rPr>
                <w:rFonts w:eastAsia="MS Mincho"/>
                <w:lang w:val="en-US" w:eastAsia="ja-JP"/>
              </w:rPr>
            </w:pPr>
            <w:r w:rsidRPr="00ED58A2">
              <w:rPr>
                <w:rFonts w:eastAsia="MS Mincho"/>
                <w:lang w:val="en-US" w:eastAsia="ja-JP"/>
              </w:rPr>
              <w:t>If valid DL assignments are detected based on C-RNTI/SPS C-RNTI in PDCCH/EPDCCH for PDSCH and PDCCH/sPDCCH for sPDSCH in the same subframe for a given carrier, the UE should decode the sPDSCH and is not required to decode PDSCH</w:t>
            </w:r>
          </w:p>
          <w:p w14:paraId="38E6D3FF" w14:textId="77777777" w:rsidR="002714E7" w:rsidRDefault="002714E7" w:rsidP="00CA630A">
            <w:pPr>
              <w:numPr>
                <w:ilvl w:val="1"/>
                <w:numId w:val="10"/>
              </w:numPr>
              <w:spacing w:after="0"/>
              <w:rPr>
                <w:rFonts w:eastAsia="MS Mincho"/>
                <w:lang w:val="en-US" w:eastAsia="ja-JP"/>
              </w:rPr>
            </w:pPr>
            <w:r w:rsidRPr="00CE2743">
              <w:rPr>
                <w:rFonts w:eastAsia="MS Mincho"/>
                <w:lang w:val="en-US" w:eastAsia="ja-JP"/>
              </w:rPr>
              <w:t>UE shall provide HARQ-ACK feedback for both PDSCH and sPDSCH</w:t>
            </w:r>
          </w:p>
          <w:p w14:paraId="617D9EA8" w14:textId="166EEF81" w:rsidR="004E18E7" w:rsidRPr="00CE2743" w:rsidRDefault="004E18E7" w:rsidP="004E18E7">
            <w:pPr>
              <w:spacing w:after="0"/>
              <w:rPr>
                <w:rFonts w:eastAsia="MS Mincho"/>
                <w:lang w:val="en-US" w:eastAsia="ja-JP"/>
              </w:rPr>
            </w:pPr>
          </w:p>
        </w:tc>
      </w:tr>
      <w:tr w:rsidR="000734F9" w14:paraId="286D0320" w14:textId="77777777" w:rsidTr="00BB67A0">
        <w:tc>
          <w:tcPr>
            <w:tcW w:w="9631" w:type="dxa"/>
          </w:tcPr>
          <w:p w14:paraId="6527961E" w14:textId="77777777" w:rsidR="000734F9" w:rsidRPr="00AC153C" w:rsidRDefault="000734F9" w:rsidP="000734F9">
            <w:pPr>
              <w:rPr>
                <w:rFonts w:eastAsia="MS Mincho"/>
                <w:lang w:val="en-US" w:eastAsia="ja-JP"/>
              </w:rPr>
            </w:pPr>
            <w:r w:rsidRPr="00AC153C">
              <w:rPr>
                <w:rFonts w:eastAsia="MS Mincho"/>
                <w:lang w:val="en-US" w:eastAsia="ja-JP"/>
              </w:rPr>
              <w:t>At least for single sTTI scheduling:</w:t>
            </w:r>
          </w:p>
          <w:p w14:paraId="0CE0D58C" w14:textId="13A0BF1A" w:rsidR="000734F9" w:rsidRPr="00AC153C" w:rsidRDefault="000734F9" w:rsidP="001F46DF">
            <w:pPr>
              <w:numPr>
                <w:ilvl w:val="0"/>
                <w:numId w:val="12"/>
              </w:numPr>
              <w:rPr>
                <w:rFonts w:eastAsia="MS Mincho"/>
                <w:lang w:val="en-US" w:eastAsia="ja-JP"/>
              </w:rPr>
            </w:pPr>
            <w:r w:rsidRPr="00AC153C">
              <w:rPr>
                <w:rFonts w:eastAsia="MS Mincho"/>
                <w:lang w:val="en-US" w:eastAsia="ja-JP"/>
              </w:rPr>
              <w:t xml:space="preserve">The sDCI scheduling sPDSCH transmission in sTTI </w:t>
            </w:r>
            <w:r w:rsidRPr="00AC153C">
              <w:rPr>
                <w:rFonts w:eastAsia="MS Mincho"/>
                <w:i/>
                <w:iCs/>
                <w:lang w:val="en-US" w:eastAsia="ja-JP"/>
              </w:rPr>
              <w:t>N</w:t>
            </w:r>
            <w:r w:rsidRPr="00AC153C">
              <w:rPr>
                <w:rFonts w:eastAsia="MS Mincho"/>
                <w:lang w:val="en-US" w:eastAsia="ja-JP"/>
              </w:rPr>
              <w:t xml:space="preserve"> is transmitted in sTTI </w:t>
            </w:r>
            <w:r w:rsidRPr="00AC153C">
              <w:rPr>
                <w:rFonts w:eastAsia="MS Mincho"/>
                <w:i/>
                <w:iCs/>
                <w:lang w:val="en-US" w:eastAsia="ja-JP"/>
              </w:rPr>
              <w:t>N</w:t>
            </w:r>
          </w:p>
        </w:tc>
      </w:tr>
      <w:tr w:rsidR="006E36CA" w:rsidRPr="0059793E" w14:paraId="1CF48C57" w14:textId="77777777" w:rsidTr="00BB67A0">
        <w:tc>
          <w:tcPr>
            <w:tcW w:w="9631" w:type="dxa"/>
          </w:tcPr>
          <w:p w14:paraId="2C99A24F" w14:textId="6CB89EB3" w:rsidR="006E36CA" w:rsidRPr="00AC153C" w:rsidRDefault="006E36CA" w:rsidP="006E36CA">
            <w:pPr>
              <w:pStyle w:val="BodyText"/>
              <w:spacing w:after="0"/>
              <w:jc w:val="both"/>
              <w:rPr>
                <w:lang w:eastAsia="zh-CN"/>
              </w:rPr>
            </w:pPr>
            <w:r w:rsidRPr="00AC153C">
              <w:rPr>
                <w:rFonts w:eastAsia="Malgun Gothic"/>
                <w:lang w:val="da-DK" w:eastAsia="ko-KR"/>
              </w:rPr>
              <w:t>On a cell where the UE is monitorng for UL and DL sDCI, the size of the UL and DL sDCI are aligned by zero padding</w:t>
            </w:r>
          </w:p>
        </w:tc>
      </w:tr>
      <w:tr w:rsidR="003910B6" w:rsidRPr="0059793E" w14:paraId="3E028F6D" w14:textId="77777777" w:rsidTr="00BB67A0">
        <w:tc>
          <w:tcPr>
            <w:tcW w:w="9631" w:type="dxa"/>
          </w:tcPr>
          <w:p w14:paraId="583482D7" w14:textId="77777777" w:rsidR="00FD486A" w:rsidRPr="002A1246" w:rsidRDefault="00FD486A" w:rsidP="001F46DF">
            <w:pPr>
              <w:numPr>
                <w:ilvl w:val="0"/>
                <w:numId w:val="36"/>
              </w:numPr>
              <w:spacing w:after="0"/>
              <w:rPr>
                <w:rFonts w:eastAsia="MS Mincho"/>
                <w:iCs/>
                <w:lang w:val="en-US" w:eastAsia="ja-JP"/>
              </w:rPr>
            </w:pPr>
            <w:r w:rsidRPr="002A1246">
              <w:rPr>
                <w:rFonts w:eastAsia="MS Mincho"/>
                <w:iCs/>
                <w:lang w:val="en-US" w:eastAsia="ja-JP"/>
              </w:rPr>
              <w:t>In case of switching from 1ms PDSCH scheduled within TTIs n-W</w:t>
            </w:r>
            <w:r w:rsidRPr="002A1246">
              <w:rPr>
                <w:rFonts w:eastAsia="MS Mincho"/>
                <w:iCs/>
                <w:vertAlign w:val="subscript"/>
                <w:lang w:val="en-US" w:eastAsia="ja-JP"/>
              </w:rPr>
              <w:t>DL</w:t>
            </w:r>
            <w:r w:rsidRPr="002A1246">
              <w:rPr>
                <w:rFonts w:eastAsia="MS Mincho"/>
                <w:iCs/>
                <w:lang w:val="en-US" w:eastAsia="ja-JP"/>
              </w:rPr>
              <w:t xml:space="preserve"> to n-1(i.e. including all CCs) to an sPDSCH in TTI/subframe n</w:t>
            </w:r>
            <w:r w:rsidRPr="002A1246">
              <w:rPr>
                <w:rFonts w:eastAsia="MS Mincho"/>
                <w:iCs/>
                <w:lang w:eastAsia="ja-JP"/>
              </w:rPr>
              <w:t xml:space="preserve"> (i.e. including all CCs)</w:t>
            </w:r>
            <w:r w:rsidRPr="002A1246">
              <w:rPr>
                <w:rFonts w:eastAsia="MS Mincho"/>
                <w:iCs/>
                <w:lang w:val="en-US" w:eastAsia="ja-JP"/>
              </w:rPr>
              <w:t>:</w:t>
            </w:r>
          </w:p>
          <w:p w14:paraId="3E51E93A" w14:textId="77777777" w:rsidR="00FD486A" w:rsidRPr="002A1246" w:rsidRDefault="00FD486A" w:rsidP="001F46DF">
            <w:pPr>
              <w:numPr>
                <w:ilvl w:val="1"/>
                <w:numId w:val="36"/>
              </w:numPr>
              <w:spacing w:after="0"/>
              <w:rPr>
                <w:rFonts w:eastAsia="MS Mincho"/>
                <w:iCs/>
                <w:lang w:val="en-US" w:eastAsia="ja-JP"/>
              </w:rPr>
            </w:pPr>
            <w:r w:rsidRPr="002A1246">
              <w:rPr>
                <w:rFonts w:eastAsia="MS Mincho"/>
                <w:iCs/>
                <w:lang w:val="en-US" w:eastAsia="ja-JP"/>
              </w:rPr>
              <w:t>Whether the UE skips processing PDSCH(s) is up to the UE implementation.</w:t>
            </w:r>
          </w:p>
          <w:p w14:paraId="2F5AAE30" w14:textId="77777777" w:rsidR="00FD486A" w:rsidRPr="002A1246" w:rsidRDefault="00FD486A" w:rsidP="001F46DF">
            <w:pPr>
              <w:numPr>
                <w:ilvl w:val="1"/>
                <w:numId w:val="36"/>
              </w:numPr>
              <w:spacing w:after="0"/>
              <w:rPr>
                <w:rFonts w:eastAsia="MS Mincho"/>
                <w:iCs/>
                <w:lang w:val="en-US" w:eastAsia="ja-JP"/>
              </w:rPr>
            </w:pPr>
            <w:r w:rsidRPr="002A1246">
              <w:rPr>
                <w:rFonts w:eastAsia="MS Mincho"/>
                <w:iCs/>
                <w:lang w:val="en-US" w:eastAsia="ja-JP"/>
              </w:rPr>
              <w:t>In case UE skips PDSCH processing, the legacy procedures are applied. If the UE skips decoding, the physical layer indicates to higher layers that the transport block(s) is not successfully decoded.</w:t>
            </w:r>
          </w:p>
          <w:p w14:paraId="44CB64C8" w14:textId="77777777" w:rsidR="00FD486A" w:rsidRPr="002A1246" w:rsidRDefault="00FD486A" w:rsidP="001F46DF">
            <w:pPr>
              <w:numPr>
                <w:ilvl w:val="1"/>
                <w:numId w:val="36"/>
              </w:numPr>
              <w:spacing w:after="0"/>
              <w:rPr>
                <w:rFonts w:eastAsia="MS Mincho"/>
                <w:iCs/>
                <w:lang w:val="en-US" w:eastAsia="ja-JP"/>
              </w:rPr>
            </w:pPr>
            <w:r w:rsidRPr="002A1246">
              <w:rPr>
                <w:rFonts w:eastAsia="MS Mincho"/>
                <w:iCs/>
                <w:lang w:val="en-US" w:eastAsia="ja-JP"/>
              </w:rPr>
              <w:t>The value of W</w:t>
            </w:r>
            <w:r w:rsidRPr="002A1246">
              <w:rPr>
                <w:rFonts w:eastAsia="MS Mincho"/>
                <w:iCs/>
                <w:vertAlign w:val="subscript"/>
                <w:lang w:val="en-US" w:eastAsia="ja-JP"/>
              </w:rPr>
              <w:t>DL</w:t>
            </w:r>
            <w:r w:rsidRPr="002A1246">
              <w:rPr>
                <w:rFonts w:eastAsia="MS Mincho"/>
                <w:iCs/>
                <w:lang w:val="en-US" w:eastAsia="ja-JP"/>
              </w:rPr>
              <w:t xml:space="preserve"> is a UE capability with the value range of 0 to k-1, where k is the DL HARQ processing time. The UE indicates a separate capability per DL sTTI length.</w:t>
            </w:r>
          </w:p>
          <w:p w14:paraId="602C0B25" w14:textId="38219984" w:rsidR="00FD486A" w:rsidRPr="002A1246" w:rsidRDefault="00FD486A" w:rsidP="001F46DF">
            <w:pPr>
              <w:numPr>
                <w:ilvl w:val="1"/>
                <w:numId w:val="36"/>
              </w:numPr>
              <w:spacing w:after="0"/>
              <w:rPr>
                <w:rFonts w:eastAsia="MS Mincho"/>
                <w:iCs/>
                <w:lang w:val="en-US" w:eastAsia="ja-JP"/>
              </w:rPr>
            </w:pPr>
            <w:r w:rsidRPr="002A1246">
              <w:rPr>
                <w:rFonts w:eastAsia="MS Mincho"/>
                <w:iCs/>
                <w:lang w:val="en-US" w:eastAsia="ja-JP"/>
              </w:rPr>
              <w:t>The UE should attempt to skip the processing of as small number of PDSCH(s) as possible.</w:t>
            </w:r>
          </w:p>
          <w:p w14:paraId="14B46DF3" w14:textId="77777777" w:rsidR="00FD486A" w:rsidRPr="002A1246" w:rsidRDefault="00FD486A" w:rsidP="001F46DF">
            <w:pPr>
              <w:numPr>
                <w:ilvl w:val="0"/>
                <w:numId w:val="36"/>
              </w:numPr>
              <w:spacing w:after="0"/>
              <w:rPr>
                <w:rFonts w:eastAsia="MS Mincho"/>
                <w:iCs/>
                <w:lang w:val="en-US" w:eastAsia="ja-JP"/>
              </w:rPr>
            </w:pPr>
            <w:r w:rsidRPr="002A1246">
              <w:rPr>
                <w:rFonts w:eastAsia="MS Mincho"/>
                <w:iCs/>
                <w:lang w:val="en-US" w:eastAsia="ja-JP"/>
              </w:rPr>
              <w:t>In case of switching from the reception of PUSCH grants within TTIs n-W</w:t>
            </w:r>
            <w:r w:rsidRPr="002A1246">
              <w:rPr>
                <w:rFonts w:eastAsia="MS Mincho"/>
                <w:iCs/>
                <w:vertAlign w:val="subscript"/>
                <w:lang w:val="en-US" w:eastAsia="ja-JP"/>
              </w:rPr>
              <w:t>UL</w:t>
            </w:r>
            <w:r w:rsidRPr="002A1246">
              <w:rPr>
                <w:rFonts w:eastAsia="MS Mincho"/>
                <w:iCs/>
                <w:lang w:val="en-US" w:eastAsia="ja-JP"/>
              </w:rPr>
              <w:t xml:space="preserve"> to n-1 (i.e. including all CCs) to the sPUSCH grant in TTI/subframe n (i.e. including all CCs):</w:t>
            </w:r>
          </w:p>
          <w:p w14:paraId="68EABF25" w14:textId="77777777" w:rsidR="00FD486A" w:rsidRPr="002A1246" w:rsidRDefault="00FD486A" w:rsidP="001F46DF">
            <w:pPr>
              <w:numPr>
                <w:ilvl w:val="1"/>
                <w:numId w:val="36"/>
              </w:numPr>
              <w:spacing w:after="0"/>
              <w:rPr>
                <w:rFonts w:eastAsia="MS Mincho"/>
                <w:iCs/>
                <w:lang w:val="en-US" w:eastAsia="ja-JP"/>
              </w:rPr>
            </w:pPr>
            <w:r w:rsidRPr="002A1246">
              <w:rPr>
                <w:rFonts w:eastAsia="MS Mincho"/>
                <w:iCs/>
                <w:lang w:val="en-US" w:eastAsia="ja-JP"/>
              </w:rPr>
              <w:t xml:space="preserve">Whether the UE skips processing/transmission of PUSCH(s) is up to the UE implementation. </w:t>
            </w:r>
          </w:p>
          <w:p w14:paraId="10B3CD4E" w14:textId="77777777" w:rsidR="00FD486A" w:rsidRPr="002A1246" w:rsidRDefault="00FD486A" w:rsidP="001F46DF">
            <w:pPr>
              <w:numPr>
                <w:ilvl w:val="1"/>
                <w:numId w:val="36"/>
              </w:numPr>
              <w:spacing w:after="0"/>
              <w:rPr>
                <w:rFonts w:eastAsia="MS Mincho"/>
                <w:iCs/>
                <w:lang w:val="en-US" w:eastAsia="ja-JP"/>
              </w:rPr>
            </w:pPr>
            <w:r w:rsidRPr="002A1246">
              <w:rPr>
                <w:rFonts w:eastAsia="MS Mincho"/>
                <w:iCs/>
                <w:lang w:val="en-US" w:eastAsia="ja-JP"/>
              </w:rPr>
              <w:t>As in case of eLAA procedures, also in case of skipping, the UE should request data from higher layers based on the issued PUSCH grant(s)</w:t>
            </w:r>
          </w:p>
          <w:p w14:paraId="3B062653" w14:textId="77777777" w:rsidR="00FD486A" w:rsidRPr="002A1246" w:rsidRDefault="00FD486A" w:rsidP="001F46DF">
            <w:pPr>
              <w:numPr>
                <w:ilvl w:val="1"/>
                <w:numId w:val="36"/>
              </w:numPr>
              <w:spacing w:after="0"/>
              <w:rPr>
                <w:rFonts w:eastAsia="MS Mincho"/>
                <w:iCs/>
                <w:lang w:val="en-US" w:eastAsia="ja-JP"/>
              </w:rPr>
            </w:pPr>
            <w:r w:rsidRPr="002A1246">
              <w:rPr>
                <w:rFonts w:eastAsia="MS Mincho"/>
                <w:iCs/>
                <w:lang w:val="en-US" w:eastAsia="ja-JP"/>
              </w:rPr>
              <w:t>The value of W</w:t>
            </w:r>
            <w:r w:rsidRPr="002A1246">
              <w:rPr>
                <w:rFonts w:eastAsia="MS Mincho"/>
                <w:iCs/>
                <w:vertAlign w:val="subscript"/>
                <w:lang w:val="en-US" w:eastAsia="ja-JP"/>
              </w:rPr>
              <w:t>UL</w:t>
            </w:r>
            <w:r w:rsidRPr="002A1246">
              <w:rPr>
                <w:rFonts w:eastAsia="MS Mincho"/>
                <w:iCs/>
                <w:lang w:val="en-US" w:eastAsia="ja-JP"/>
              </w:rPr>
              <w:t xml:space="preserve"> is a UE capability with the value range of 0 to k-1, where k is the 1ms TTI UL scheduling time. The UE indicates a separate capability per UL sTTI length.</w:t>
            </w:r>
          </w:p>
          <w:p w14:paraId="497F91A0" w14:textId="13799998" w:rsidR="003910B6" w:rsidRPr="002A1246" w:rsidRDefault="00FD486A" w:rsidP="001F46DF">
            <w:pPr>
              <w:numPr>
                <w:ilvl w:val="1"/>
                <w:numId w:val="36"/>
              </w:numPr>
              <w:spacing w:after="0"/>
              <w:rPr>
                <w:rFonts w:eastAsia="MS Mincho"/>
                <w:iCs/>
                <w:lang w:val="en-US" w:eastAsia="ja-JP"/>
              </w:rPr>
            </w:pPr>
            <w:r w:rsidRPr="002A1246">
              <w:rPr>
                <w:rFonts w:eastAsia="MS Mincho"/>
                <w:iCs/>
                <w:lang w:val="en-US" w:eastAsia="ja-JP"/>
              </w:rPr>
              <w:t>The UE should attempt to skip the processing/transmission of as small number of PUSCH(s) as possible.</w:t>
            </w:r>
          </w:p>
        </w:tc>
      </w:tr>
      <w:tr w:rsidR="008B0019" w:rsidRPr="0059793E" w14:paraId="09165D51" w14:textId="77777777" w:rsidTr="00BB67A0">
        <w:tc>
          <w:tcPr>
            <w:tcW w:w="9631" w:type="dxa"/>
          </w:tcPr>
          <w:p w14:paraId="01BEA040" w14:textId="3A06AA65" w:rsidR="008B0019" w:rsidRPr="002A1246" w:rsidRDefault="008B0019" w:rsidP="003910B6">
            <w:pPr>
              <w:rPr>
                <w:rFonts w:eastAsia="MS Mincho"/>
                <w:iCs/>
                <w:highlight w:val="darkYellow"/>
                <w:lang w:eastAsia="ja-JP"/>
              </w:rPr>
            </w:pPr>
            <w:r w:rsidRPr="002A1246">
              <w:rPr>
                <w:rFonts w:eastAsia="MS Mincho"/>
                <w:lang w:eastAsia="ja-JP"/>
              </w:rPr>
              <w:t>Cross-carrier scheduling is not supported for sTTI</w:t>
            </w:r>
          </w:p>
        </w:tc>
      </w:tr>
      <w:tr w:rsidR="0089685A" w:rsidRPr="0059793E" w14:paraId="27B90BF3" w14:textId="77777777" w:rsidTr="00BB67A0">
        <w:tc>
          <w:tcPr>
            <w:tcW w:w="9631" w:type="dxa"/>
          </w:tcPr>
          <w:p w14:paraId="6B2FE6E0" w14:textId="010C2466" w:rsidR="0089685A" w:rsidRPr="00162D14" w:rsidRDefault="0089685A" w:rsidP="003910B6">
            <w:pPr>
              <w:rPr>
                <w:rFonts w:eastAsia="MS Mincho"/>
                <w:lang w:eastAsia="ja-JP"/>
              </w:rPr>
            </w:pPr>
            <w:r w:rsidRPr="00162D14">
              <w:rPr>
                <w:iCs/>
                <w:lang w:eastAsia="ko-KR"/>
              </w:rPr>
              <w:t>DL TM-dependent sDCI format is defined in each TM for sTTI operation with bit fields for which those of the legacy DL TM-dependent DCI format in the corresponding TM are the baseline</w:t>
            </w:r>
          </w:p>
        </w:tc>
      </w:tr>
      <w:tr w:rsidR="006C041A" w:rsidRPr="0059793E" w14:paraId="4AAF574C" w14:textId="77777777" w:rsidTr="00BB67A0">
        <w:tc>
          <w:tcPr>
            <w:tcW w:w="9631" w:type="dxa"/>
          </w:tcPr>
          <w:p w14:paraId="78DCD39E" w14:textId="193110FF" w:rsidR="006C041A" w:rsidRPr="00162D14" w:rsidRDefault="006C041A" w:rsidP="006C041A">
            <w:pPr>
              <w:rPr>
                <w:iCs/>
                <w:lang w:eastAsia="ko-KR"/>
              </w:rPr>
            </w:pPr>
            <w:r w:rsidRPr="00162D14">
              <w:rPr>
                <w:iCs/>
                <w:lang w:eastAsia="ko-KR"/>
              </w:rPr>
              <w:t>For UL TM1, a single sDCI format is defined. The bit fields of the legacy DCI format 0 are used as baseline</w:t>
            </w:r>
          </w:p>
        </w:tc>
      </w:tr>
      <w:tr w:rsidR="006C041A" w:rsidRPr="0059793E" w14:paraId="44839B93" w14:textId="77777777" w:rsidTr="00BB67A0">
        <w:tc>
          <w:tcPr>
            <w:tcW w:w="9631" w:type="dxa"/>
          </w:tcPr>
          <w:p w14:paraId="2A84D246" w14:textId="0A65CC40" w:rsidR="006C041A" w:rsidRPr="00162D14" w:rsidRDefault="006C041A" w:rsidP="006C041A">
            <w:pPr>
              <w:rPr>
                <w:iCs/>
                <w:lang w:eastAsia="ko-KR"/>
              </w:rPr>
            </w:pPr>
            <w:r w:rsidRPr="00162D14">
              <w:rPr>
                <w:iCs/>
                <w:lang w:val="en-US" w:eastAsia="ko-KR"/>
              </w:rPr>
              <w:t>UL TM-dependent sDCI format is defined in TM2. The bit fields of the legacy DCI format 4 are used as baseline</w:t>
            </w:r>
          </w:p>
        </w:tc>
      </w:tr>
      <w:tr w:rsidR="0089685A" w:rsidRPr="0059793E" w14:paraId="5EE84793" w14:textId="77777777" w:rsidTr="00BB67A0">
        <w:tc>
          <w:tcPr>
            <w:tcW w:w="9631" w:type="dxa"/>
          </w:tcPr>
          <w:p w14:paraId="52B06F7A" w14:textId="77777777" w:rsidR="006E76EA" w:rsidRPr="00AC153C" w:rsidRDefault="006E76EA" w:rsidP="0089685A">
            <w:pPr>
              <w:spacing w:after="0"/>
              <w:rPr>
                <w:b/>
                <w:iCs/>
                <w:lang w:eastAsia="ko-KR"/>
              </w:rPr>
            </w:pPr>
            <w:r w:rsidRPr="00AC153C">
              <w:rPr>
                <w:b/>
                <w:iCs/>
                <w:lang w:eastAsia="ko-KR"/>
              </w:rPr>
              <w:t>DL sDCI</w:t>
            </w:r>
          </w:p>
          <w:p w14:paraId="100ECBF0" w14:textId="4DE4037D" w:rsidR="0089685A" w:rsidRPr="00AC153C" w:rsidRDefault="0089685A" w:rsidP="0089685A">
            <w:pPr>
              <w:spacing w:after="0"/>
              <w:rPr>
                <w:iCs/>
                <w:lang w:eastAsia="ko-KR"/>
              </w:rPr>
            </w:pPr>
            <w:r w:rsidRPr="00AC153C">
              <w:rPr>
                <w:iCs/>
                <w:lang w:eastAsia="ko-KR"/>
              </w:rPr>
              <w:t>Following fields are removed from the baseline fields of DL sDCI format.</w:t>
            </w:r>
          </w:p>
          <w:p w14:paraId="77A3B006" w14:textId="77777777" w:rsidR="00F466EC" w:rsidRPr="00AC153C" w:rsidRDefault="0089685A" w:rsidP="0089685A">
            <w:pPr>
              <w:spacing w:after="0"/>
              <w:rPr>
                <w:iCs/>
                <w:lang w:eastAsia="ko-KR"/>
              </w:rPr>
            </w:pPr>
            <w:r w:rsidRPr="00AC153C">
              <w:rPr>
                <w:iCs/>
                <w:lang w:eastAsia="ko-KR"/>
              </w:rPr>
              <w:t xml:space="preserve">- Carrier indicator, </w:t>
            </w:r>
          </w:p>
          <w:p w14:paraId="22B2817E" w14:textId="43CB59D8" w:rsidR="0089685A" w:rsidRPr="00AC153C" w:rsidRDefault="00F466EC" w:rsidP="0089685A">
            <w:pPr>
              <w:spacing w:after="0"/>
              <w:rPr>
                <w:iCs/>
                <w:lang w:eastAsia="ko-KR"/>
              </w:rPr>
            </w:pPr>
            <w:r w:rsidRPr="00AC153C">
              <w:rPr>
                <w:iCs/>
                <w:lang w:eastAsia="ko-KR"/>
              </w:rPr>
              <w:t>- All MUST related fields</w:t>
            </w:r>
          </w:p>
          <w:p w14:paraId="351E874E" w14:textId="744C5AE2" w:rsidR="0089685A" w:rsidRPr="00AC153C" w:rsidRDefault="0089685A" w:rsidP="0089685A">
            <w:pPr>
              <w:spacing w:after="0"/>
              <w:rPr>
                <w:iCs/>
                <w:lang w:eastAsia="ko-KR"/>
              </w:rPr>
            </w:pPr>
            <w:r w:rsidRPr="00AC153C">
              <w:rPr>
                <w:iCs/>
                <w:lang w:eastAsia="ko-KR"/>
              </w:rPr>
              <w:t>- Second TB-related, TB to CW swap</w:t>
            </w:r>
          </w:p>
          <w:p w14:paraId="62179A65" w14:textId="2DDCF7EA" w:rsidR="00A52953" w:rsidRPr="00AC153C" w:rsidRDefault="00A52953" w:rsidP="0089685A">
            <w:pPr>
              <w:spacing w:after="0"/>
              <w:rPr>
                <w:iCs/>
                <w:lang w:eastAsia="ko-KR"/>
              </w:rPr>
            </w:pPr>
            <w:r w:rsidRPr="00AC153C">
              <w:rPr>
                <w:iCs/>
                <w:lang w:eastAsia="ko-KR"/>
              </w:rPr>
              <w:t xml:space="preserve">- </w:t>
            </w:r>
            <w:r w:rsidRPr="00AC153C">
              <w:rPr>
                <w:lang w:val="en-US"/>
              </w:rPr>
              <w:t>RA header field (RA type 0/type1)</w:t>
            </w:r>
          </w:p>
          <w:p w14:paraId="6257F47F" w14:textId="6ADB4DCB" w:rsidR="0089685A" w:rsidRPr="00AC153C" w:rsidRDefault="0089685A" w:rsidP="0089685A">
            <w:pPr>
              <w:spacing w:after="0"/>
              <w:rPr>
                <w:lang w:val="en-US"/>
              </w:rPr>
            </w:pPr>
            <w:r w:rsidRPr="00AC153C">
              <w:rPr>
                <w:iCs/>
                <w:lang w:eastAsia="ko-KR"/>
              </w:rPr>
              <w:t xml:space="preserve">- </w:t>
            </w:r>
            <w:r w:rsidR="006E76EA" w:rsidRPr="00AC153C">
              <w:rPr>
                <w:lang w:val="en-US"/>
              </w:rPr>
              <w:t>RA header field (RA type 0/type2)</w:t>
            </w:r>
          </w:p>
          <w:p w14:paraId="7A444B2B" w14:textId="34A376C2" w:rsidR="00A8574E" w:rsidRPr="00AC153C" w:rsidRDefault="00A8574E" w:rsidP="0089685A">
            <w:pPr>
              <w:spacing w:after="0"/>
              <w:rPr>
                <w:rFonts w:eastAsia="Malgun Gothic"/>
                <w:lang w:val="da-DK" w:eastAsia="ko-KR"/>
              </w:rPr>
            </w:pPr>
            <w:r w:rsidRPr="00AC153C">
              <w:rPr>
                <w:rFonts w:eastAsia="Malgun Gothic"/>
                <w:lang w:val="da-DK" w:eastAsia="ko-KR"/>
              </w:rPr>
              <w:t>- SRS request fields (for FS1)</w:t>
            </w:r>
          </w:p>
          <w:p w14:paraId="7E0FB721" w14:textId="63040303" w:rsidR="00C52F25" w:rsidRPr="00AC153C" w:rsidRDefault="00C52F25" w:rsidP="0089685A">
            <w:pPr>
              <w:spacing w:after="0"/>
              <w:rPr>
                <w:iCs/>
                <w:lang w:eastAsia="ko-KR"/>
              </w:rPr>
            </w:pPr>
            <w:r w:rsidRPr="00AC153C">
              <w:rPr>
                <w:rFonts w:eastAsia="Malgun Gothic"/>
                <w:lang w:val="da-DK" w:eastAsia="ko-KR"/>
              </w:rPr>
              <w:t>- Aperiodic ZP CSI-RS resource indicator for PDSCH RE mapping field</w:t>
            </w:r>
          </w:p>
          <w:p w14:paraId="59524232" w14:textId="3B8FBDE0" w:rsidR="006E76EA" w:rsidRPr="00AC153C" w:rsidRDefault="006E76EA" w:rsidP="0089685A">
            <w:pPr>
              <w:spacing w:after="0"/>
              <w:rPr>
                <w:iCs/>
                <w:lang w:eastAsia="ko-KR"/>
              </w:rPr>
            </w:pPr>
            <w:r w:rsidRPr="00AC153C">
              <w:rPr>
                <w:iCs/>
                <w:lang w:eastAsia="ko-KR"/>
              </w:rPr>
              <w:t>Following fields are inserted into the baseline fields of DL sDCI format.</w:t>
            </w:r>
          </w:p>
          <w:p w14:paraId="3FC86E7C" w14:textId="42DD243B" w:rsidR="006E76EA" w:rsidRPr="00AC153C" w:rsidRDefault="006E76EA" w:rsidP="006E76EA">
            <w:pPr>
              <w:spacing w:after="0"/>
              <w:rPr>
                <w:iCs/>
                <w:lang w:eastAsia="ko-KR"/>
              </w:rPr>
            </w:pPr>
            <w:r w:rsidRPr="00AC153C">
              <w:rPr>
                <w:iCs/>
                <w:lang w:eastAsia="ko-KR"/>
              </w:rPr>
              <w:t>- DMRS indication for 2/3 os sTTI (1-bit)</w:t>
            </w:r>
          </w:p>
          <w:p w14:paraId="07434FFC" w14:textId="6FE29649" w:rsidR="006E76EA" w:rsidRPr="00AC153C" w:rsidRDefault="006E76EA" w:rsidP="006E76EA">
            <w:pPr>
              <w:spacing w:after="0"/>
              <w:rPr>
                <w:iCs/>
                <w:lang w:eastAsia="ko-KR"/>
              </w:rPr>
            </w:pPr>
            <w:r w:rsidRPr="00AC153C">
              <w:rPr>
                <w:iCs/>
                <w:lang w:eastAsia="ko-KR"/>
              </w:rPr>
              <w:t>- ARI (2-bits)</w:t>
            </w:r>
          </w:p>
          <w:p w14:paraId="388DED24" w14:textId="77777777" w:rsidR="006E76EA" w:rsidRPr="00AC153C" w:rsidRDefault="006E76EA" w:rsidP="006E76EA">
            <w:pPr>
              <w:spacing w:after="0"/>
              <w:rPr>
                <w:iCs/>
                <w:lang w:eastAsia="ko-KR"/>
              </w:rPr>
            </w:pPr>
            <w:r w:rsidRPr="00AC153C">
              <w:rPr>
                <w:iCs/>
                <w:lang w:eastAsia="ko-KR"/>
              </w:rPr>
              <w:t>- sPDCCH resource reuse (2-bits)</w:t>
            </w:r>
          </w:p>
          <w:p w14:paraId="3A9CB0D0" w14:textId="7BA484FE" w:rsidR="006E76EA" w:rsidRPr="00AC153C" w:rsidRDefault="006E76EA" w:rsidP="006E76EA">
            <w:pPr>
              <w:spacing w:after="0"/>
              <w:rPr>
                <w:iCs/>
                <w:lang w:val="sv-SE" w:eastAsia="ko-KR"/>
              </w:rPr>
            </w:pPr>
            <w:r w:rsidRPr="00AC153C">
              <w:rPr>
                <w:iCs/>
                <w:lang w:val="sv-SE" w:eastAsia="ko-KR"/>
              </w:rPr>
              <w:t>- UL/DL flag of UL/DL sDCI format (1-bit)</w:t>
            </w:r>
          </w:p>
          <w:p w14:paraId="718F0466" w14:textId="2BD008CA" w:rsidR="006141D4" w:rsidRPr="00AC153C" w:rsidRDefault="006141D4" w:rsidP="006E76EA">
            <w:pPr>
              <w:spacing w:after="0"/>
              <w:rPr>
                <w:iCs/>
                <w:lang w:val="sv-SE" w:eastAsia="ko-KR"/>
              </w:rPr>
            </w:pPr>
            <w:r w:rsidRPr="00AC153C">
              <w:rPr>
                <w:iCs/>
                <w:lang w:val="sv-SE" w:eastAsia="ko-KR"/>
              </w:rPr>
              <w:t>- RV (2-bits)</w:t>
            </w:r>
          </w:p>
          <w:p w14:paraId="66EE0A38" w14:textId="2B479DC3" w:rsidR="006266D7" w:rsidRPr="00AC153C" w:rsidRDefault="006266D7" w:rsidP="006E76EA">
            <w:pPr>
              <w:spacing w:after="0"/>
              <w:rPr>
                <w:iCs/>
                <w:lang w:val="sv-SE" w:eastAsia="ko-KR"/>
              </w:rPr>
            </w:pPr>
            <w:r w:rsidRPr="00AC153C">
              <w:rPr>
                <w:iCs/>
                <w:lang w:val="sv-SE" w:eastAsia="ko-KR"/>
              </w:rPr>
              <w:lastRenderedPageBreak/>
              <w:t>- DMRS position (2/3os) (2-bits)</w:t>
            </w:r>
          </w:p>
          <w:p w14:paraId="72D5B0AB" w14:textId="48342BBD" w:rsidR="006C041A" w:rsidRPr="00AC153C" w:rsidRDefault="006C041A" w:rsidP="006C041A">
            <w:pPr>
              <w:spacing w:after="0"/>
              <w:rPr>
                <w:rFonts w:eastAsia="Malgun Gothic"/>
                <w:lang w:val="da-DK" w:eastAsia="ko-KR"/>
              </w:rPr>
            </w:pPr>
            <w:r w:rsidRPr="00AC153C">
              <w:rPr>
                <w:rFonts w:eastAsia="Malgun Gothic"/>
                <w:lang w:val="da-DK" w:eastAsia="ko-KR"/>
              </w:rPr>
              <w:t>The following fields are explicitly kept:</w:t>
            </w:r>
          </w:p>
          <w:p w14:paraId="42132094" w14:textId="1197A671" w:rsidR="006C041A" w:rsidRPr="00AC153C" w:rsidRDefault="006C041A" w:rsidP="006C041A">
            <w:pPr>
              <w:spacing w:after="0"/>
              <w:jc w:val="both"/>
              <w:rPr>
                <w:rFonts w:eastAsia="Malgun Gothic"/>
                <w:lang w:val="da-DK" w:eastAsia="ko-KR"/>
              </w:rPr>
            </w:pPr>
            <w:r w:rsidRPr="00AC153C">
              <w:rPr>
                <w:rFonts w:eastAsia="Malgun Gothic"/>
                <w:lang w:val="da-DK" w:eastAsia="ko-KR"/>
              </w:rPr>
              <w:t>- The size of DAI field in sDCI is the same as the legacy DAI field. The counting mechanism for CA is the same as in legacy</w:t>
            </w:r>
          </w:p>
          <w:p w14:paraId="01D8E9B6" w14:textId="5FE3CC3B" w:rsidR="006C041A" w:rsidRPr="00AC153C" w:rsidRDefault="006C041A" w:rsidP="006C041A">
            <w:pPr>
              <w:spacing w:after="0"/>
              <w:jc w:val="both"/>
              <w:rPr>
                <w:rFonts w:eastAsia="Malgun Gothic"/>
                <w:lang w:val="da-DK" w:eastAsia="ko-KR"/>
              </w:rPr>
            </w:pPr>
            <w:r w:rsidRPr="00AC153C">
              <w:rPr>
                <w:rFonts w:eastAsia="Malgun Gothic"/>
                <w:lang w:val="da-DK" w:eastAsia="ko-KR"/>
              </w:rPr>
              <w:t xml:space="preserve">- The size of MIMO-related field (e.g., TPMI information for precoding, precoding information) in DL sDCI format </w:t>
            </w:r>
            <w:r w:rsidR="00B8614F" w:rsidRPr="00B8614F">
              <w:rPr>
                <w:rFonts w:eastAsia="Malgun Gothic"/>
                <w:color w:val="70AD47" w:themeColor="accent6"/>
                <w:lang w:val="da-DK" w:eastAsia="ko-KR"/>
              </w:rPr>
              <w:t>does not need to be</w:t>
            </w:r>
            <w:r w:rsidRPr="00AC153C">
              <w:rPr>
                <w:rFonts w:eastAsia="Malgun Gothic"/>
                <w:lang w:val="da-DK" w:eastAsia="ko-KR"/>
              </w:rPr>
              <w:t xml:space="preserve"> the same as that in legacy LTE</w:t>
            </w:r>
          </w:p>
          <w:p w14:paraId="16AB2113" w14:textId="4EDE5296" w:rsidR="006E76EA" w:rsidRPr="00AC153C" w:rsidRDefault="006E76EA" w:rsidP="006E76EA">
            <w:pPr>
              <w:spacing w:after="0"/>
              <w:rPr>
                <w:iCs/>
                <w:lang w:eastAsia="ko-KR"/>
              </w:rPr>
            </w:pPr>
            <w:r w:rsidRPr="00AC153C">
              <w:rPr>
                <w:iCs/>
                <w:lang w:eastAsia="ko-KR"/>
              </w:rPr>
              <w:t>The bit size of following sDCI field is changed from the baseline fields of DL sDCI format.</w:t>
            </w:r>
          </w:p>
          <w:p w14:paraId="0B9578E9" w14:textId="5FEAF669" w:rsidR="00B34704" w:rsidRPr="00AC153C" w:rsidRDefault="00B34704" w:rsidP="006E76EA">
            <w:pPr>
              <w:spacing w:after="0"/>
              <w:rPr>
                <w:iCs/>
                <w:lang w:eastAsia="ko-KR"/>
              </w:rPr>
            </w:pPr>
            <w:r w:rsidRPr="00AC153C">
              <w:rPr>
                <w:iCs/>
                <w:lang w:eastAsia="ko-KR"/>
              </w:rPr>
              <w:t xml:space="preserve">- </w:t>
            </w:r>
            <w:r w:rsidRPr="00AC153C">
              <w:rPr>
                <w:rFonts w:eastAsia="Malgun Gothic"/>
                <w:lang w:val="da-DK" w:eastAsia="ko-KR"/>
              </w:rPr>
              <w:t>HARQ process ID field (4-bits)</w:t>
            </w:r>
          </w:p>
          <w:p w14:paraId="3E2087BB" w14:textId="638ED74F" w:rsidR="006E76EA" w:rsidRPr="00AC153C" w:rsidRDefault="006E76EA" w:rsidP="006E76EA">
            <w:pPr>
              <w:spacing w:after="0"/>
              <w:rPr>
                <w:rFonts w:eastAsia="Malgun Gothic"/>
                <w:lang w:val="da-DK" w:eastAsia="ko-KR"/>
              </w:rPr>
            </w:pPr>
            <w:r w:rsidRPr="00AC153C">
              <w:rPr>
                <w:iCs/>
                <w:lang w:eastAsia="ko-KR"/>
              </w:rPr>
              <w:t xml:space="preserve">- </w:t>
            </w:r>
            <w:r w:rsidRPr="00AC153C">
              <w:rPr>
                <w:rFonts w:eastAsia="Malgun Gothic"/>
                <w:lang w:val="da-DK" w:eastAsia="ko-KR"/>
              </w:rPr>
              <w:t xml:space="preserve">RA field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134"/>
              <w:gridCol w:w="1134"/>
              <w:gridCol w:w="1134"/>
              <w:gridCol w:w="1134"/>
            </w:tblGrid>
            <w:tr w:rsidR="00AC153C" w:rsidRPr="00AC153C" w14:paraId="404B4D0A" w14:textId="77777777" w:rsidTr="007C1816">
              <w:trPr>
                <w:jc w:val="center"/>
              </w:trPr>
              <w:tc>
                <w:tcPr>
                  <w:tcW w:w="1268" w:type="dxa"/>
                  <w:tcBorders>
                    <w:tl2br w:val="single" w:sz="4" w:space="0" w:color="auto"/>
                  </w:tcBorders>
                  <w:shd w:val="clear" w:color="auto" w:fill="auto"/>
                </w:tcPr>
                <w:p w14:paraId="4C982C38" w14:textId="77777777" w:rsidR="006E76EA" w:rsidRPr="00AC153C" w:rsidRDefault="006E76EA" w:rsidP="006E76EA">
                  <w:pPr>
                    <w:pStyle w:val="TAH"/>
                    <w:rPr>
                      <w:rFonts w:ascii="Times New Roman" w:eastAsia="Malgun Gothic" w:hAnsi="Times New Roman"/>
                      <w:sz w:val="20"/>
                    </w:rPr>
                  </w:pPr>
                  <w:r w:rsidRPr="00AC153C">
                    <w:rPr>
                      <w:rFonts w:ascii="Times New Roman" w:eastAsia="Malgun Gothic" w:hAnsi="Times New Roman"/>
                      <w:sz w:val="20"/>
                    </w:rPr>
                    <w:t>Bandwidth</w:t>
                  </w:r>
                </w:p>
                <w:p w14:paraId="04E54F64" w14:textId="77777777" w:rsidR="006E76EA" w:rsidRPr="00AC153C" w:rsidRDefault="006E76EA" w:rsidP="006E76EA">
                  <w:pPr>
                    <w:pStyle w:val="TAH"/>
                    <w:rPr>
                      <w:rFonts w:ascii="Times New Roman" w:eastAsia="Malgun Gothic" w:hAnsi="Times New Roman"/>
                      <w:sz w:val="20"/>
                    </w:rPr>
                  </w:pPr>
                  <w:r w:rsidRPr="00AC153C">
                    <w:rPr>
                      <w:rFonts w:ascii="Times New Roman" w:eastAsia="Malgun Gothic" w:hAnsi="Times New Roman"/>
                      <w:sz w:val="20"/>
                    </w:rPr>
                    <w:t>RA type</w:t>
                  </w:r>
                </w:p>
              </w:tc>
              <w:tc>
                <w:tcPr>
                  <w:tcW w:w="1134" w:type="dxa"/>
                  <w:shd w:val="clear" w:color="auto" w:fill="auto"/>
                </w:tcPr>
                <w:p w14:paraId="6C236A25" w14:textId="77777777" w:rsidR="006E76EA" w:rsidRPr="00AC153C" w:rsidRDefault="006E76EA" w:rsidP="006E76EA">
                  <w:pPr>
                    <w:pStyle w:val="TAH"/>
                    <w:rPr>
                      <w:rFonts w:ascii="Times New Roman" w:eastAsia="Malgun Gothic" w:hAnsi="Times New Roman"/>
                      <w:sz w:val="20"/>
                    </w:rPr>
                  </w:pPr>
                  <w:r w:rsidRPr="00AC153C">
                    <w:rPr>
                      <w:rFonts w:ascii="Times New Roman" w:eastAsia="Malgun Gothic" w:hAnsi="Times New Roman"/>
                      <w:sz w:val="20"/>
                    </w:rPr>
                    <w:t>5 MHz</w:t>
                  </w:r>
                </w:p>
              </w:tc>
              <w:tc>
                <w:tcPr>
                  <w:tcW w:w="1134" w:type="dxa"/>
                  <w:shd w:val="clear" w:color="auto" w:fill="auto"/>
                </w:tcPr>
                <w:p w14:paraId="25ABFDD6" w14:textId="77777777" w:rsidR="006E76EA" w:rsidRPr="00AC153C" w:rsidRDefault="006E76EA" w:rsidP="006E76EA">
                  <w:pPr>
                    <w:pStyle w:val="TAH"/>
                    <w:rPr>
                      <w:rFonts w:ascii="Times New Roman" w:eastAsia="Malgun Gothic" w:hAnsi="Times New Roman"/>
                      <w:sz w:val="20"/>
                    </w:rPr>
                  </w:pPr>
                  <w:r w:rsidRPr="00AC153C">
                    <w:rPr>
                      <w:rFonts w:ascii="Times New Roman" w:eastAsia="Malgun Gothic" w:hAnsi="Times New Roman"/>
                      <w:sz w:val="20"/>
                    </w:rPr>
                    <w:t>10 MHz</w:t>
                  </w:r>
                </w:p>
              </w:tc>
              <w:tc>
                <w:tcPr>
                  <w:tcW w:w="1134" w:type="dxa"/>
                  <w:shd w:val="clear" w:color="auto" w:fill="auto"/>
                </w:tcPr>
                <w:p w14:paraId="5235BFE6" w14:textId="77777777" w:rsidR="006E76EA" w:rsidRPr="00AC153C" w:rsidRDefault="006E76EA" w:rsidP="006E76EA">
                  <w:pPr>
                    <w:pStyle w:val="TAH"/>
                    <w:rPr>
                      <w:rFonts w:ascii="Times New Roman" w:eastAsia="Malgun Gothic" w:hAnsi="Times New Roman"/>
                      <w:sz w:val="20"/>
                    </w:rPr>
                  </w:pPr>
                  <w:r w:rsidRPr="00AC153C">
                    <w:rPr>
                      <w:rFonts w:ascii="Times New Roman" w:eastAsia="Malgun Gothic" w:hAnsi="Times New Roman"/>
                      <w:sz w:val="20"/>
                    </w:rPr>
                    <w:t>15 MHz</w:t>
                  </w:r>
                </w:p>
              </w:tc>
              <w:tc>
                <w:tcPr>
                  <w:tcW w:w="1134" w:type="dxa"/>
                  <w:shd w:val="clear" w:color="auto" w:fill="auto"/>
                </w:tcPr>
                <w:p w14:paraId="730FCD7E" w14:textId="77777777" w:rsidR="006E76EA" w:rsidRPr="00AC153C" w:rsidRDefault="006E76EA" w:rsidP="006E76EA">
                  <w:pPr>
                    <w:pStyle w:val="TAH"/>
                    <w:rPr>
                      <w:rFonts w:ascii="Times New Roman" w:eastAsia="Malgun Gothic" w:hAnsi="Times New Roman"/>
                      <w:sz w:val="20"/>
                    </w:rPr>
                  </w:pPr>
                  <w:r w:rsidRPr="00AC153C">
                    <w:rPr>
                      <w:rFonts w:ascii="Times New Roman" w:eastAsia="Malgun Gothic" w:hAnsi="Times New Roman"/>
                      <w:sz w:val="20"/>
                    </w:rPr>
                    <w:t>20 MHz</w:t>
                  </w:r>
                </w:p>
              </w:tc>
            </w:tr>
            <w:tr w:rsidR="00AC153C" w:rsidRPr="00AC153C" w14:paraId="044EB0EA" w14:textId="77777777" w:rsidTr="007C1816">
              <w:trPr>
                <w:trHeight w:val="146"/>
                <w:jc w:val="center"/>
              </w:trPr>
              <w:tc>
                <w:tcPr>
                  <w:tcW w:w="1268" w:type="dxa"/>
                  <w:shd w:val="clear" w:color="auto" w:fill="auto"/>
                </w:tcPr>
                <w:p w14:paraId="23D752A0" w14:textId="77777777" w:rsidR="006E76EA" w:rsidRPr="00AC153C" w:rsidRDefault="006E76EA" w:rsidP="006E76EA">
                  <w:pPr>
                    <w:pStyle w:val="TAL"/>
                    <w:jc w:val="center"/>
                    <w:rPr>
                      <w:rFonts w:ascii="Times New Roman" w:hAnsi="Times New Roman"/>
                      <w:sz w:val="20"/>
                    </w:rPr>
                  </w:pPr>
                  <w:r w:rsidRPr="00AC153C">
                    <w:rPr>
                      <w:rFonts w:ascii="Times New Roman" w:hAnsi="Times New Roman"/>
                      <w:sz w:val="20"/>
                    </w:rPr>
                    <w:t>Type 0</w:t>
                  </w:r>
                </w:p>
              </w:tc>
              <w:tc>
                <w:tcPr>
                  <w:tcW w:w="1134" w:type="dxa"/>
                  <w:shd w:val="clear" w:color="auto" w:fill="auto"/>
                </w:tcPr>
                <w:p w14:paraId="16897D60" w14:textId="77777777" w:rsidR="006E76EA" w:rsidRPr="00AC153C" w:rsidRDefault="006E76EA" w:rsidP="006E76EA">
                  <w:pPr>
                    <w:pStyle w:val="TAL"/>
                    <w:jc w:val="center"/>
                    <w:rPr>
                      <w:rFonts w:ascii="Times New Roman" w:hAnsi="Times New Roman"/>
                      <w:sz w:val="20"/>
                    </w:rPr>
                  </w:pPr>
                  <w:r w:rsidRPr="00AC153C">
                    <w:rPr>
                      <w:rFonts w:ascii="Times New Roman" w:hAnsi="Times New Roman"/>
                      <w:sz w:val="20"/>
                    </w:rPr>
                    <w:t>4 bits</w:t>
                  </w:r>
                </w:p>
              </w:tc>
              <w:tc>
                <w:tcPr>
                  <w:tcW w:w="1134" w:type="dxa"/>
                  <w:shd w:val="clear" w:color="auto" w:fill="auto"/>
                </w:tcPr>
                <w:p w14:paraId="339B76A9" w14:textId="77777777" w:rsidR="006E76EA" w:rsidRPr="00AC153C" w:rsidRDefault="006E76EA" w:rsidP="006E76EA">
                  <w:pPr>
                    <w:pStyle w:val="TAL"/>
                    <w:jc w:val="center"/>
                    <w:rPr>
                      <w:rFonts w:ascii="Times New Roman" w:hAnsi="Times New Roman"/>
                      <w:sz w:val="20"/>
                    </w:rPr>
                  </w:pPr>
                  <w:r w:rsidRPr="00AC153C">
                    <w:rPr>
                      <w:rFonts w:ascii="Times New Roman" w:hAnsi="Times New Roman"/>
                      <w:sz w:val="20"/>
                    </w:rPr>
                    <w:t>8 bits</w:t>
                  </w:r>
                </w:p>
              </w:tc>
              <w:tc>
                <w:tcPr>
                  <w:tcW w:w="1134" w:type="dxa"/>
                  <w:shd w:val="clear" w:color="auto" w:fill="auto"/>
                </w:tcPr>
                <w:p w14:paraId="6E24005E" w14:textId="77777777" w:rsidR="006E76EA" w:rsidRPr="00AC153C" w:rsidRDefault="006E76EA" w:rsidP="006E76EA">
                  <w:pPr>
                    <w:pStyle w:val="TAL"/>
                    <w:jc w:val="center"/>
                    <w:rPr>
                      <w:rFonts w:ascii="Times New Roman" w:hAnsi="Times New Roman"/>
                      <w:sz w:val="20"/>
                    </w:rPr>
                  </w:pPr>
                  <w:r w:rsidRPr="00AC153C">
                    <w:rPr>
                      <w:rFonts w:ascii="Times New Roman" w:hAnsi="Times New Roman"/>
                      <w:sz w:val="20"/>
                    </w:rPr>
                    <w:t>6 bits</w:t>
                  </w:r>
                </w:p>
              </w:tc>
              <w:tc>
                <w:tcPr>
                  <w:tcW w:w="1134" w:type="dxa"/>
                  <w:shd w:val="clear" w:color="auto" w:fill="auto"/>
                </w:tcPr>
                <w:p w14:paraId="762F0138" w14:textId="77777777" w:rsidR="006E76EA" w:rsidRPr="00AC153C" w:rsidRDefault="006E76EA" w:rsidP="006E76EA">
                  <w:pPr>
                    <w:pStyle w:val="TAL"/>
                    <w:jc w:val="center"/>
                    <w:rPr>
                      <w:rFonts w:ascii="Times New Roman" w:hAnsi="Times New Roman"/>
                      <w:sz w:val="20"/>
                    </w:rPr>
                  </w:pPr>
                  <w:r w:rsidRPr="00AC153C">
                    <w:rPr>
                      <w:rFonts w:ascii="Times New Roman" w:hAnsi="Times New Roman"/>
                      <w:sz w:val="20"/>
                    </w:rPr>
                    <w:t>8 bits</w:t>
                  </w:r>
                </w:p>
              </w:tc>
            </w:tr>
            <w:tr w:rsidR="00AC153C" w:rsidRPr="00AC153C" w14:paraId="3EE94F89" w14:textId="77777777" w:rsidTr="007C1816">
              <w:trPr>
                <w:jc w:val="center"/>
              </w:trPr>
              <w:tc>
                <w:tcPr>
                  <w:tcW w:w="1268" w:type="dxa"/>
                  <w:shd w:val="clear" w:color="auto" w:fill="auto"/>
                </w:tcPr>
                <w:p w14:paraId="59E5C651" w14:textId="77777777" w:rsidR="006E76EA" w:rsidRPr="00AC153C" w:rsidRDefault="006E76EA" w:rsidP="006E76EA">
                  <w:pPr>
                    <w:pStyle w:val="TAL"/>
                    <w:jc w:val="center"/>
                    <w:rPr>
                      <w:rFonts w:ascii="Times New Roman" w:hAnsi="Times New Roman"/>
                      <w:sz w:val="20"/>
                    </w:rPr>
                  </w:pPr>
                  <w:r w:rsidRPr="00AC153C">
                    <w:rPr>
                      <w:rFonts w:ascii="Times New Roman" w:hAnsi="Times New Roman"/>
                      <w:sz w:val="20"/>
                    </w:rPr>
                    <w:t>Type 2</w:t>
                  </w:r>
                </w:p>
              </w:tc>
              <w:tc>
                <w:tcPr>
                  <w:tcW w:w="1134" w:type="dxa"/>
                  <w:shd w:val="clear" w:color="auto" w:fill="auto"/>
                </w:tcPr>
                <w:p w14:paraId="5EF5EBF0" w14:textId="77777777" w:rsidR="006E76EA" w:rsidRPr="00AC153C" w:rsidRDefault="006E76EA" w:rsidP="006E76EA">
                  <w:pPr>
                    <w:pStyle w:val="TAL"/>
                    <w:jc w:val="center"/>
                    <w:rPr>
                      <w:rFonts w:ascii="Times New Roman" w:hAnsi="Times New Roman"/>
                      <w:sz w:val="20"/>
                    </w:rPr>
                  </w:pPr>
                  <w:r w:rsidRPr="00AC153C">
                    <w:rPr>
                      <w:rFonts w:ascii="Times New Roman" w:hAnsi="Times New Roman"/>
                      <w:sz w:val="20"/>
                    </w:rPr>
                    <w:t>6 bits</w:t>
                  </w:r>
                </w:p>
              </w:tc>
              <w:tc>
                <w:tcPr>
                  <w:tcW w:w="1134" w:type="dxa"/>
                  <w:shd w:val="clear" w:color="auto" w:fill="auto"/>
                </w:tcPr>
                <w:p w14:paraId="1B694037" w14:textId="77777777" w:rsidR="006E76EA" w:rsidRPr="00AC153C" w:rsidRDefault="006E76EA" w:rsidP="006E76EA">
                  <w:pPr>
                    <w:pStyle w:val="TAL"/>
                    <w:jc w:val="center"/>
                    <w:rPr>
                      <w:rFonts w:ascii="Times New Roman" w:hAnsi="Times New Roman"/>
                      <w:sz w:val="20"/>
                    </w:rPr>
                  </w:pPr>
                  <w:r w:rsidRPr="00AC153C">
                    <w:rPr>
                      <w:rFonts w:ascii="Times New Roman" w:hAnsi="Times New Roman"/>
                      <w:sz w:val="20"/>
                    </w:rPr>
                    <w:t>6 bits</w:t>
                  </w:r>
                </w:p>
              </w:tc>
              <w:tc>
                <w:tcPr>
                  <w:tcW w:w="1134" w:type="dxa"/>
                  <w:shd w:val="clear" w:color="auto" w:fill="auto"/>
                </w:tcPr>
                <w:p w14:paraId="2FD13248" w14:textId="77777777" w:rsidR="006E76EA" w:rsidRPr="00AC153C" w:rsidRDefault="006E76EA" w:rsidP="006E76EA">
                  <w:pPr>
                    <w:pStyle w:val="TAL"/>
                    <w:jc w:val="center"/>
                    <w:rPr>
                      <w:rFonts w:ascii="Times New Roman" w:hAnsi="Times New Roman"/>
                      <w:sz w:val="20"/>
                    </w:rPr>
                  </w:pPr>
                  <w:r w:rsidRPr="00AC153C">
                    <w:rPr>
                      <w:rFonts w:ascii="Times New Roman" w:hAnsi="Times New Roman"/>
                      <w:sz w:val="20"/>
                    </w:rPr>
                    <w:t>8 bits</w:t>
                  </w:r>
                </w:p>
              </w:tc>
              <w:tc>
                <w:tcPr>
                  <w:tcW w:w="1134" w:type="dxa"/>
                  <w:shd w:val="clear" w:color="auto" w:fill="auto"/>
                </w:tcPr>
                <w:p w14:paraId="0782C5C2" w14:textId="77777777" w:rsidR="006E76EA" w:rsidRPr="00AC153C" w:rsidRDefault="006E76EA" w:rsidP="006E76EA">
                  <w:pPr>
                    <w:pStyle w:val="TAL"/>
                    <w:jc w:val="center"/>
                    <w:rPr>
                      <w:rFonts w:ascii="Times New Roman" w:hAnsi="Times New Roman"/>
                      <w:sz w:val="20"/>
                    </w:rPr>
                  </w:pPr>
                  <w:r w:rsidRPr="00AC153C">
                    <w:rPr>
                      <w:rFonts w:ascii="Times New Roman" w:hAnsi="Times New Roman"/>
                      <w:sz w:val="20"/>
                    </w:rPr>
                    <w:t>9 bits</w:t>
                  </w:r>
                </w:p>
              </w:tc>
            </w:tr>
          </w:tbl>
          <w:p w14:paraId="5820018C" w14:textId="12E01BF1" w:rsidR="006E76EA" w:rsidRPr="00AC153C" w:rsidRDefault="006E76EA" w:rsidP="006E76EA">
            <w:pPr>
              <w:spacing w:after="0"/>
              <w:rPr>
                <w:iCs/>
                <w:lang w:eastAsia="ko-KR"/>
              </w:rPr>
            </w:pPr>
          </w:p>
        </w:tc>
      </w:tr>
      <w:tr w:rsidR="004C77E2" w:rsidRPr="0059793E" w14:paraId="1A76726A" w14:textId="77777777" w:rsidTr="00BB67A0">
        <w:tc>
          <w:tcPr>
            <w:tcW w:w="9631" w:type="dxa"/>
          </w:tcPr>
          <w:p w14:paraId="55FEC31D" w14:textId="77777777" w:rsidR="004C77E2" w:rsidRPr="00AC153C" w:rsidRDefault="004C77E2" w:rsidP="0089685A">
            <w:pPr>
              <w:spacing w:after="0"/>
              <w:rPr>
                <w:b/>
                <w:iCs/>
                <w:lang w:eastAsia="ko-KR"/>
              </w:rPr>
            </w:pPr>
            <w:r w:rsidRPr="00AC153C">
              <w:rPr>
                <w:b/>
                <w:iCs/>
                <w:lang w:eastAsia="ko-KR"/>
              </w:rPr>
              <w:lastRenderedPageBreak/>
              <w:t>UL sDCI</w:t>
            </w:r>
          </w:p>
          <w:p w14:paraId="1506C216" w14:textId="4258417B" w:rsidR="004C77E2" w:rsidRPr="00AC153C" w:rsidRDefault="004C77E2" w:rsidP="004C77E2">
            <w:pPr>
              <w:spacing w:after="0"/>
              <w:rPr>
                <w:iCs/>
                <w:lang w:eastAsia="ko-KR"/>
              </w:rPr>
            </w:pPr>
            <w:r w:rsidRPr="00AC153C">
              <w:rPr>
                <w:iCs/>
                <w:lang w:eastAsia="ko-KR"/>
              </w:rPr>
              <w:t>Following fields are removed from the baseline fields of UL sDCI format.</w:t>
            </w:r>
          </w:p>
          <w:p w14:paraId="4ED4DC28" w14:textId="42110A57" w:rsidR="004C77E2" w:rsidRPr="00AC153C" w:rsidRDefault="004C77E2" w:rsidP="004C77E2">
            <w:pPr>
              <w:spacing w:after="0"/>
              <w:rPr>
                <w:rFonts w:eastAsia="Malgun Gothic"/>
                <w:lang w:val="da-DK" w:eastAsia="ko-KR"/>
              </w:rPr>
            </w:pPr>
            <w:r w:rsidRPr="00AC153C">
              <w:rPr>
                <w:iCs/>
                <w:lang w:eastAsia="ko-KR"/>
              </w:rPr>
              <w:t xml:space="preserve">- </w:t>
            </w:r>
            <w:r w:rsidRPr="00AC153C">
              <w:rPr>
                <w:rFonts w:eastAsia="Malgun Gothic"/>
                <w:lang w:val="da-DK" w:eastAsia="ko-KR"/>
              </w:rPr>
              <w:t>Resource allocation type</w:t>
            </w:r>
          </w:p>
          <w:p w14:paraId="367886E3" w14:textId="77777777" w:rsidR="006141D4" w:rsidRPr="00AC153C" w:rsidRDefault="006141D4" w:rsidP="006141D4">
            <w:pPr>
              <w:spacing w:after="0"/>
              <w:rPr>
                <w:iCs/>
                <w:lang w:eastAsia="ko-KR"/>
              </w:rPr>
            </w:pPr>
            <w:r w:rsidRPr="00AC153C">
              <w:rPr>
                <w:iCs/>
                <w:lang w:eastAsia="ko-KR"/>
              </w:rPr>
              <w:t>- Carrier indicator, Frequency hopping flag</w:t>
            </w:r>
          </w:p>
          <w:p w14:paraId="22C68F69" w14:textId="471664AD" w:rsidR="006141D4" w:rsidRPr="00AC153C" w:rsidRDefault="006141D4" w:rsidP="006141D4">
            <w:pPr>
              <w:spacing w:after="0"/>
              <w:rPr>
                <w:iCs/>
                <w:lang w:eastAsia="ko-KR"/>
              </w:rPr>
            </w:pPr>
            <w:r w:rsidRPr="00AC153C">
              <w:rPr>
                <w:iCs/>
                <w:lang w:eastAsia="ko-KR"/>
              </w:rPr>
              <w:t>- Second TB-related</w:t>
            </w:r>
          </w:p>
          <w:p w14:paraId="41210B2D" w14:textId="396CB241" w:rsidR="00A8574E" w:rsidRPr="00AC153C" w:rsidRDefault="00A8574E" w:rsidP="006141D4">
            <w:pPr>
              <w:spacing w:after="0"/>
              <w:rPr>
                <w:rFonts w:eastAsia="Malgun Gothic"/>
                <w:lang w:val="da-DK" w:eastAsia="ko-KR"/>
              </w:rPr>
            </w:pPr>
            <w:r w:rsidRPr="00AC153C">
              <w:rPr>
                <w:iCs/>
                <w:lang w:eastAsia="ko-KR"/>
              </w:rPr>
              <w:t>-</w:t>
            </w:r>
            <w:r w:rsidRPr="00AC153C">
              <w:rPr>
                <w:rFonts w:eastAsia="Malgun Gothic"/>
                <w:lang w:val="da-DK" w:eastAsia="ko-KR"/>
              </w:rPr>
              <w:t xml:space="preserve"> Multi-cluster flag</w:t>
            </w:r>
          </w:p>
          <w:p w14:paraId="19FF3218" w14:textId="3C8E44A1" w:rsidR="00A8574E" w:rsidRPr="00AC153C" w:rsidRDefault="00A8574E" w:rsidP="006141D4">
            <w:pPr>
              <w:spacing w:after="0"/>
              <w:rPr>
                <w:iCs/>
                <w:lang w:eastAsia="ko-KR"/>
              </w:rPr>
            </w:pPr>
            <w:r w:rsidRPr="00AC153C">
              <w:rPr>
                <w:rFonts w:eastAsia="Malgun Gothic"/>
                <w:lang w:val="da-DK" w:eastAsia="ko-KR"/>
              </w:rPr>
              <w:t>- SRS request fields (for FS1)</w:t>
            </w:r>
          </w:p>
          <w:p w14:paraId="0F793140" w14:textId="6527D51D" w:rsidR="004C77E2" w:rsidRPr="00AC153C" w:rsidRDefault="004C77E2" w:rsidP="0089685A">
            <w:pPr>
              <w:spacing w:after="0"/>
              <w:rPr>
                <w:iCs/>
                <w:lang w:eastAsia="ko-KR"/>
              </w:rPr>
            </w:pPr>
            <w:r w:rsidRPr="00AC153C">
              <w:rPr>
                <w:iCs/>
                <w:lang w:eastAsia="ko-KR"/>
              </w:rPr>
              <w:t>Following fields are inserted into the baseline fields of UL sDCI format.</w:t>
            </w:r>
          </w:p>
          <w:p w14:paraId="4427B504" w14:textId="1193DD61" w:rsidR="004C77E2" w:rsidRPr="00AC153C" w:rsidRDefault="004C77E2" w:rsidP="0089685A">
            <w:pPr>
              <w:spacing w:after="0"/>
              <w:rPr>
                <w:rFonts w:eastAsia="Malgun Gothic"/>
                <w:lang w:val="da-DK" w:eastAsia="ko-KR"/>
              </w:rPr>
            </w:pPr>
            <w:r w:rsidRPr="00AC153C">
              <w:rPr>
                <w:iCs/>
                <w:lang w:eastAsia="ko-KR"/>
              </w:rPr>
              <w:t xml:space="preserve">- </w:t>
            </w:r>
            <w:r w:rsidRPr="00AC153C">
              <w:rPr>
                <w:rFonts w:eastAsia="Malgun Gothic"/>
                <w:lang w:val="da-DK" w:eastAsia="ko-KR"/>
              </w:rPr>
              <w:t>1-bit DL/UL differentiation flag</w:t>
            </w:r>
          </w:p>
          <w:p w14:paraId="70A09380" w14:textId="616E3252" w:rsidR="006C041A" w:rsidRPr="00AC153C" w:rsidRDefault="006C041A" w:rsidP="0089685A">
            <w:pPr>
              <w:spacing w:after="0"/>
              <w:rPr>
                <w:rFonts w:eastAsia="Malgun Gothic"/>
                <w:lang w:val="da-DK" w:eastAsia="ko-KR"/>
              </w:rPr>
            </w:pPr>
            <w:r w:rsidRPr="00AC153C">
              <w:rPr>
                <w:rFonts w:eastAsia="Malgun Gothic"/>
                <w:lang w:val="da-DK" w:eastAsia="ko-KR"/>
              </w:rPr>
              <w:t>The following fields are explicitly kept:</w:t>
            </w:r>
          </w:p>
          <w:p w14:paraId="0C18C933" w14:textId="223B760B" w:rsidR="006C041A" w:rsidRPr="00AC153C" w:rsidRDefault="006C041A" w:rsidP="006C041A">
            <w:pPr>
              <w:jc w:val="both"/>
              <w:rPr>
                <w:rFonts w:eastAsia="Malgun Gothic"/>
                <w:lang w:val="da-DK" w:eastAsia="ko-KR"/>
              </w:rPr>
            </w:pPr>
            <w:r w:rsidRPr="00AC153C">
              <w:rPr>
                <w:rFonts w:eastAsia="Malgun Gothic"/>
                <w:lang w:val="da-DK" w:eastAsia="ko-KR"/>
              </w:rPr>
              <w:t>- The size of DAI field in sDCI is the same as the legacy DAI field. The counting mechanism for CA is the same as in legacy</w:t>
            </w:r>
          </w:p>
          <w:p w14:paraId="66AF10E3" w14:textId="5A7BB3F2" w:rsidR="004C77E2" w:rsidRPr="00AC153C" w:rsidRDefault="004C77E2" w:rsidP="0089685A">
            <w:pPr>
              <w:spacing w:after="0"/>
              <w:rPr>
                <w:iCs/>
                <w:lang w:eastAsia="ko-KR"/>
              </w:rPr>
            </w:pPr>
            <w:r w:rsidRPr="00AC153C">
              <w:rPr>
                <w:iCs/>
                <w:lang w:eastAsia="ko-KR"/>
              </w:rPr>
              <w:t>The bit size of following sDCI field is changed from the baseline fields of UL sDCI format.</w:t>
            </w:r>
          </w:p>
          <w:p w14:paraId="56B32C52" w14:textId="3869BB4A" w:rsidR="00B34704" w:rsidRPr="00AC153C" w:rsidRDefault="00B34704" w:rsidP="0089685A">
            <w:pPr>
              <w:spacing w:after="0"/>
              <w:rPr>
                <w:iCs/>
                <w:lang w:eastAsia="ko-KR"/>
              </w:rPr>
            </w:pPr>
            <w:r w:rsidRPr="00AC153C">
              <w:rPr>
                <w:iCs/>
                <w:lang w:eastAsia="ko-KR"/>
              </w:rPr>
              <w:t xml:space="preserve">- </w:t>
            </w:r>
            <w:r w:rsidRPr="00AC153C">
              <w:rPr>
                <w:rFonts w:eastAsia="Malgun Gothic"/>
                <w:lang w:val="da-DK" w:eastAsia="ko-KR"/>
              </w:rPr>
              <w:t>HARQ process ID field (4-bits)</w:t>
            </w:r>
          </w:p>
          <w:p w14:paraId="639B574F" w14:textId="6DDE3719" w:rsidR="006C041A" w:rsidRPr="00AC153C" w:rsidRDefault="004C77E2" w:rsidP="0089685A">
            <w:pPr>
              <w:spacing w:after="0"/>
              <w:rPr>
                <w:iCs/>
                <w:lang w:eastAsia="ko-KR"/>
              </w:rPr>
            </w:pPr>
            <w:r w:rsidRPr="00AC153C">
              <w:rPr>
                <w:iCs/>
                <w:lang w:eastAsia="ko-KR"/>
              </w:rPr>
              <w:t>- RA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134"/>
              <w:gridCol w:w="1134"/>
              <w:gridCol w:w="1134"/>
              <w:gridCol w:w="1134"/>
            </w:tblGrid>
            <w:tr w:rsidR="00AC153C" w:rsidRPr="00AC153C" w14:paraId="46EC9E78" w14:textId="77777777" w:rsidTr="007C1816">
              <w:trPr>
                <w:jc w:val="center"/>
              </w:trPr>
              <w:tc>
                <w:tcPr>
                  <w:tcW w:w="1268" w:type="dxa"/>
                  <w:tcBorders>
                    <w:tl2br w:val="single" w:sz="4" w:space="0" w:color="auto"/>
                  </w:tcBorders>
                  <w:shd w:val="clear" w:color="auto" w:fill="auto"/>
                </w:tcPr>
                <w:p w14:paraId="3FA1F582" w14:textId="77777777" w:rsidR="004C77E2" w:rsidRPr="00AC153C" w:rsidRDefault="004C77E2" w:rsidP="004C77E2">
                  <w:pPr>
                    <w:pStyle w:val="TAH"/>
                    <w:rPr>
                      <w:rFonts w:ascii="Times New Roman" w:eastAsia="Malgun Gothic" w:hAnsi="Times New Roman"/>
                      <w:sz w:val="20"/>
                    </w:rPr>
                  </w:pPr>
                  <w:r w:rsidRPr="00AC153C">
                    <w:rPr>
                      <w:rFonts w:ascii="Times New Roman" w:eastAsia="Malgun Gothic" w:hAnsi="Times New Roman"/>
                      <w:sz w:val="20"/>
                    </w:rPr>
                    <w:t>Bandwidth</w:t>
                  </w:r>
                </w:p>
                <w:p w14:paraId="43545FF5" w14:textId="77777777" w:rsidR="004C77E2" w:rsidRPr="00AC153C" w:rsidRDefault="004C77E2" w:rsidP="004C77E2">
                  <w:pPr>
                    <w:pStyle w:val="TAH"/>
                    <w:rPr>
                      <w:rFonts w:ascii="Times New Roman" w:eastAsia="Malgun Gothic" w:hAnsi="Times New Roman"/>
                      <w:sz w:val="20"/>
                    </w:rPr>
                  </w:pPr>
                  <w:r w:rsidRPr="00AC153C">
                    <w:rPr>
                      <w:rFonts w:ascii="Times New Roman" w:eastAsia="Malgun Gothic" w:hAnsi="Times New Roman"/>
                      <w:sz w:val="20"/>
                    </w:rPr>
                    <w:t>RA type</w:t>
                  </w:r>
                </w:p>
              </w:tc>
              <w:tc>
                <w:tcPr>
                  <w:tcW w:w="1134" w:type="dxa"/>
                  <w:shd w:val="clear" w:color="auto" w:fill="auto"/>
                </w:tcPr>
                <w:p w14:paraId="16F20AC8" w14:textId="77777777" w:rsidR="004C77E2" w:rsidRPr="00AC153C" w:rsidRDefault="004C77E2" w:rsidP="004C77E2">
                  <w:pPr>
                    <w:pStyle w:val="TAH"/>
                    <w:rPr>
                      <w:rFonts w:ascii="Times New Roman" w:eastAsia="Malgun Gothic" w:hAnsi="Times New Roman"/>
                      <w:sz w:val="20"/>
                    </w:rPr>
                  </w:pPr>
                  <w:r w:rsidRPr="00AC153C">
                    <w:rPr>
                      <w:rFonts w:ascii="Times New Roman" w:eastAsia="Malgun Gothic" w:hAnsi="Times New Roman"/>
                      <w:sz w:val="20"/>
                    </w:rPr>
                    <w:t>5 MHz</w:t>
                  </w:r>
                </w:p>
              </w:tc>
              <w:tc>
                <w:tcPr>
                  <w:tcW w:w="1134" w:type="dxa"/>
                  <w:shd w:val="clear" w:color="auto" w:fill="auto"/>
                </w:tcPr>
                <w:p w14:paraId="5E9446CA" w14:textId="77777777" w:rsidR="004C77E2" w:rsidRPr="00AC153C" w:rsidRDefault="004C77E2" w:rsidP="004C77E2">
                  <w:pPr>
                    <w:pStyle w:val="TAH"/>
                    <w:rPr>
                      <w:rFonts w:ascii="Times New Roman" w:eastAsia="Malgun Gothic" w:hAnsi="Times New Roman"/>
                      <w:sz w:val="20"/>
                    </w:rPr>
                  </w:pPr>
                  <w:r w:rsidRPr="00AC153C">
                    <w:rPr>
                      <w:rFonts w:ascii="Times New Roman" w:eastAsia="Malgun Gothic" w:hAnsi="Times New Roman"/>
                      <w:sz w:val="20"/>
                    </w:rPr>
                    <w:t>10 MHz</w:t>
                  </w:r>
                </w:p>
              </w:tc>
              <w:tc>
                <w:tcPr>
                  <w:tcW w:w="1134" w:type="dxa"/>
                  <w:shd w:val="clear" w:color="auto" w:fill="auto"/>
                </w:tcPr>
                <w:p w14:paraId="796C8CB2" w14:textId="77777777" w:rsidR="004C77E2" w:rsidRPr="00AC153C" w:rsidRDefault="004C77E2" w:rsidP="004C77E2">
                  <w:pPr>
                    <w:pStyle w:val="TAH"/>
                    <w:rPr>
                      <w:rFonts w:ascii="Times New Roman" w:eastAsia="Malgun Gothic" w:hAnsi="Times New Roman"/>
                      <w:sz w:val="20"/>
                    </w:rPr>
                  </w:pPr>
                  <w:r w:rsidRPr="00AC153C">
                    <w:rPr>
                      <w:rFonts w:ascii="Times New Roman" w:eastAsia="Malgun Gothic" w:hAnsi="Times New Roman"/>
                      <w:sz w:val="20"/>
                    </w:rPr>
                    <w:t>15 MHz</w:t>
                  </w:r>
                </w:p>
              </w:tc>
              <w:tc>
                <w:tcPr>
                  <w:tcW w:w="1134" w:type="dxa"/>
                  <w:shd w:val="clear" w:color="auto" w:fill="auto"/>
                </w:tcPr>
                <w:p w14:paraId="545E7649" w14:textId="77777777" w:rsidR="004C77E2" w:rsidRPr="00AC153C" w:rsidRDefault="004C77E2" w:rsidP="004C77E2">
                  <w:pPr>
                    <w:pStyle w:val="TAH"/>
                    <w:rPr>
                      <w:rFonts w:ascii="Times New Roman" w:eastAsia="Malgun Gothic" w:hAnsi="Times New Roman"/>
                      <w:sz w:val="20"/>
                    </w:rPr>
                  </w:pPr>
                  <w:r w:rsidRPr="00AC153C">
                    <w:rPr>
                      <w:rFonts w:ascii="Times New Roman" w:eastAsia="Malgun Gothic" w:hAnsi="Times New Roman"/>
                      <w:sz w:val="20"/>
                    </w:rPr>
                    <w:t>20 MHz</w:t>
                  </w:r>
                </w:p>
              </w:tc>
            </w:tr>
            <w:tr w:rsidR="00AC153C" w:rsidRPr="00AC153C" w14:paraId="361F750C" w14:textId="77777777" w:rsidTr="007C1816">
              <w:trPr>
                <w:trHeight w:val="146"/>
                <w:jc w:val="center"/>
              </w:trPr>
              <w:tc>
                <w:tcPr>
                  <w:tcW w:w="1268" w:type="dxa"/>
                  <w:shd w:val="clear" w:color="auto" w:fill="auto"/>
                </w:tcPr>
                <w:p w14:paraId="7E883429" w14:textId="77777777" w:rsidR="004C77E2" w:rsidRPr="00AC153C" w:rsidRDefault="004C77E2" w:rsidP="004C77E2">
                  <w:pPr>
                    <w:pStyle w:val="TAL"/>
                    <w:jc w:val="center"/>
                    <w:rPr>
                      <w:rFonts w:ascii="Times New Roman" w:hAnsi="Times New Roman"/>
                      <w:sz w:val="20"/>
                    </w:rPr>
                  </w:pPr>
                  <w:r w:rsidRPr="00AC153C">
                    <w:rPr>
                      <w:rFonts w:ascii="Times New Roman" w:hAnsi="Times New Roman"/>
                      <w:sz w:val="20"/>
                    </w:rPr>
                    <w:t>Type 0</w:t>
                  </w:r>
                </w:p>
              </w:tc>
              <w:tc>
                <w:tcPr>
                  <w:tcW w:w="1134" w:type="dxa"/>
                  <w:shd w:val="clear" w:color="auto" w:fill="auto"/>
                </w:tcPr>
                <w:p w14:paraId="4A460F8A" w14:textId="77777777" w:rsidR="004C77E2" w:rsidRPr="00AC153C" w:rsidRDefault="004C77E2" w:rsidP="004C77E2">
                  <w:pPr>
                    <w:pStyle w:val="TAL"/>
                    <w:jc w:val="center"/>
                    <w:rPr>
                      <w:rFonts w:ascii="Times New Roman" w:hAnsi="Times New Roman"/>
                      <w:sz w:val="20"/>
                    </w:rPr>
                  </w:pPr>
                  <w:r w:rsidRPr="00AC153C">
                    <w:rPr>
                      <w:rFonts w:ascii="Times New Roman" w:hAnsi="Times New Roman"/>
                      <w:sz w:val="20"/>
                    </w:rPr>
                    <w:t>5 bits</w:t>
                  </w:r>
                </w:p>
              </w:tc>
              <w:tc>
                <w:tcPr>
                  <w:tcW w:w="1134" w:type="dxa"/>
                  <w:shd w:val="clear" w:color="auto" w:fill="auto"/>
                </w:tcPr>
                <w:p w14:paraId="7CCF0AB4" w14:textId="77777777" w:rsidR="004C77E2" w:rsidRPr="00AC153C" w:rsidRDefault="004C77E2" w:rsidP="004C77E2">
                  <w:pPr>
                    <w:pStyle w:val="TAL"/>
                    <w:jc w:val="center"/>
                    <w:rPr>
                      <w:rFonts w:ascii="Times New Roman" w:hAnsi="Times New Roman"/>
                      <w:sz w:val="20"/>
                    </w:rPr>
                  </w:pPr>
                  <w:r w:rsidRPr="00AC153C">
                    <w:rPr>
                      <w:rFonts w:ascii="Times New Roman" w:hAnsi="Times New Roman"/>
                      <w:sz w:val="20"/>
                    </w:rPr>
                    <w:t>7 bits</w:t>
                  </w:r>
                </w:p>
              </w:tc>
              <w:tc>
                <w:tcPr>
                  <w:tcW w:w="1134" w:type="dxa"/>
                  <w:shd w:val="clear" w:color="auto" w:fill="auto"/>
                </w:tcPr>
                <w:p w14:paraId="2DDA98F9" w14:textId="77777777" w:rsidR="004C77E2" w:rsidRPr="00AC153C" w:rsidRDefault="004C77E2" w:rsidP="004C77E2">
                  <w:pPr>
                    <w:pStyle w:val="TAL"/>
                    <w:jc w:val="center"/>
                    <w:rPr>
                      <w:rFonts w:ascii="Times New Roman" w:hAnsi="Times New Roman"/>
                      <w:sz w:val="20"/>
                    </w:rPr>
                  </w:pPr>
                  <w:r w:rsidRPr="00AC153C">
                    <w:rPr>
                      <w:rFonts w:ascii="Times New Roman" w:hAnsi="Times New Roman"/>
                      <w:sz w:val="20"/>
                    </w:rPr>
                    <w:t>8 bits</w:t>
                  </w:r>
                </w:p>
              </w:tc>
              <w:tc>
                <w:tcPr>
                  <w:tcW w:w="1134" w:type="dxa"/>
                  <w:shd w:val="clear" w:color="auto" w:fill="auto"/>
                </w:tcPr>
                <w:p w14:paraId="362B4C6B" w14:textId="77777777" w:rsidR="004C77E2" w:rsidRPr="00AC153C" w:rsidRDefault="004C77E2" w:rsidP="004C77E2">
                  <w:pPr>
                    <w:pStyle w:val="TAL"/>
                    <w:jc w:val="center"/>
                    <w:rPr>
                      <w:rFonts w:ascii="Times New Roman" w:hAnsi="Times New Roman"/>
                      <w:sz w:val="20"/>
                    </w:rPr>
                  </w:pPr>
                  <w:r w:rsidRPr="00AC153C">
                    <w:rPr>
                      <w:rFonts w:ascii="Times New Roman" w:hAnsi="Times New Roman"/>
                      <w:sz w:val="20"/>
                    </w:rPr>
                    <w:t>9 bits</w:t>
                  </w:r>
                </w:p>
              </w:tc>
            </w:tr>
          </w:tbl>
          <w:p w14:paraId="38067F28" w14:textId="77777777" w:rsidR="006C041A" w:rsidRPr="00AC153C" w:rsidRDefault="00A8574E" w:rsidP="00A8574E">
            <w:pPr>
              <w:pStyle w:val="ListParagraph"/>
              <w:ind w:leftChars="0" w:left="0" w:firstLine="0"/>
              <w:rPr>
                <w:rFonts w:eastAsia="Malgun Gothic"/>
                <w:lang w:val="da-DK" w:eastAsia="ko-KR"/>
              </w:rPr>
            </w:pPr>
            <w:r w:rsidRPr="00AC153C">
              <w:rPr>
                <w:rFonts w:eastAsia="Malgun Gothic"/>
                <w:lang w:val="da-DK" w:eastAsia="ko-KR"/>
              </w:rPr>
              <w:t>- The size of ’Cyclic Shift Field mapping table’ (IFDMA or not) for DMRS field is 1 bit.</w:t>
            </w:r>
          </w:p>
          <w:p w14:paraId="4139CEA2" w14:textId="77777777" w:rsidR="000318B6" w:rsidRPr="00AC153C" w:rsidRDefault="000318B6" w:rsidP="000318B6">
            <w:pPr>
              <w:spacing w:after="0"/>
              <w:jc w:val="both"/>
              <w:rPr>
                <w:rFonts w:eastAsia="Malgun Gothic"/>
                <w:lang w:val="da-DK" w:eastAsia="ko-KR"/>
              </w:rPr>
            </w:pPr>
            <w:r w:rsidRPr="00AC153C">
              <w:rPr>
                <w:rFonts w:eastAsia="Malgun Gothic"/>
                <w:lang w:val="da-DK" w:eastAsia="ko-KR"/>
              </w:rPr>
              <w:t>- The size of Cyclic Shift for DMRS and IFDMA configuration field in UL sDCI format is 1 bit.</w:t>
            </w:r>
          </w:p>
          <w:p w14:paraId="1C26E045" w14:textId="7F009179" w:rsidR="000318B6" w:rsidRPr="00AC153C" w:rsidRDefault="000318B6" w:rsidP="000318B6">
            <w:pPr>
              <w:spacing w:after="0"/>
              <w:ind w:left="284"/>
              <w:jc w:val="both"/>
              <w:rPr>
                <w:rFonts w:eastAsia="Malgun Gothic"/>
                <w:lang w:val="da-DK" w:eastAsia="ko-KR"/>
              </w:rPr>
            </w:pPr>
            <w:r w:rsidRPr="00AC153C">
              <w:rPr>
                <w:rFonts w:eastAsia="Malgun Gothic"/>
                <w:lang w:val="da-DK" w:eastAsia="ko-KR"/>
              </w:rPr>
              <w:t>- Note that Cyclic Shift for DMRS and OCC index and IFDMA configuration field in the baseline UL sDCI format    is replaced with Cyclic Shift for DMRS and IFDMA configuration field considering that OCC is not applied to DMRS for sPUSCH</w:t>
            </w:r>
          </w:p>
        </w:tc>
      </w:tr>
      <w:tr w:rsidR="00C07F1C" w:rsidRPr="0059793E" w14:paraId="4506AEA8" w14:textId="77777777" w:rsidTr="00BB67A0">
        <w:tc>
          <w:tcPr>
            <w:tcW w:w="9631" w:type="dxa"/>
          </w:tcPr>
          <w:p w14:paraId="10DEB9F2" w14:textId="77777777" w:rsidR="00C07F1C" w:rsidRPr="00AC153C" w:rsidRDefault="00C07F1C" w:rsidP="001F46DF">
            <w:pPr>
              <w:numPr>
                <w:ilvl w:val="0"/>
                <w:numId w:val="71"/>
              </w:numPr>
              <w:spacing w:after="0"/>
              <w:jc w:val="both"/>
              <w:rPr>
                <w:rFonts w:eastAsia="Malgun Gothic"/>
                <w:lang w:val="da-DK" w:eastAsia="ko-KR"/>
              </w:rPr>
            </w:pPr>
            <w:r w:rsidRPr="00AC153C">
              <w:rPr>
                <w:rFonts w:eastAsia="Malgun Gothic"/>
                <w:lang w:val="da-DK" w:eastAsia="ko-KR"/>
              </w:rPr>
              <w:t>Whether SRS triggerring via sDCI format is supported for FS2 is a UE capability</w:t>
            </w:r>
          </w:p>
          <w:p w14:paraId="490AF931" w14:textId="13025B22" w:rsidR="00C07F1C" w:rsidRPr="00AC153C" w:rsidRDefault="00C07F1C" w:rsidP="001F46DF">
            <w:pPr>
              <w:numPr>
                <w:ilvl w:val="0"/>
                <w:numId w:val="71"/>
              </w:numPr>
              <w:spacing w:after="0"/>
              <w:jc w:val="both"/>
              <w:rPr>
                <w:rFonts w:eastAsia="Malgun Gothic"/>
                <w:lang w:val="da-DK" w:eastAsia="ko-KR"/>
              </w:rPr>
            </w:pPr>
            <w:r w:rsidRPr="00AC153C">
              <w:rPr>
                <w:rFonts w:eastAsia="Malgun Gothic"/>
                <w:lang w:val="da-DK" w:eastAsia="ko-KR"/>
              </w:rPr>
              <w:t>SRS is transmitted in the first valid SRS transmission opportunity in or after slot n+4 when the SRS is triggered in slot n.</w:t>
            </w:r>
          </w:p>
        </w:tc>
      </w:tr>
      <w:tr w:rsidR="00B8614F" w:rsidRPr="0059793E" w14:paraId="21CF0DBF" w14:textId="77777777" w:rsidTr="00BB67A0">
        <w:tc>
          <w:tcPr>
            <w:tcW w:w="9631" w:type="dxa"/>
          </w:tcPr>
          <w:p w14:paraId="788F0566" w14:textId="3921D0F4" w:rsidR="00B8614F" w:rsidRPr="00B8614F" w:rsidRDefault="00B8614F" w:rsidP="00B8614F">
            <w:pPr>
              <w:rPr>
                <w:b/>
                <w:color w:val="70AD47" w:themeColor="accent6"/>
                <w:lang w:eastAsia="x-none"/>
              </w:rPr>
            </w:pPr>
            <w:r w:rsidRPr="00B8614F">
              <w:rPr>
                <w:rFonts w:eastAsia="Malgun Gothic"/>
                <w:color w:val="70AD47" w:themeColor="accent6"/>
                <w:lang w:val="da-DK" w:eastAsia="ko-KR"/>
              </w:rPr>
              <w:t>When SRS triggerring via sDCI format is supported for FS2 by UE capability, the use of it is configured by higher layers.</w:t>
            </w:r>
          </w:p>
        </w:tc>
      </w:tr>
      <w:tr w:rsidR="00C07F1C" w:rsidRPr="0059793E" w14:paraId="6F50C11B" w14:textId="77777777" w:rsidTr="00BB67A0">
        <w:tc>
          <w:tcPr>
            <w:tcW w:w="9631" w:type="dxa"/>
          </w:tcPr>
          <w:p w14:paraId="6BCB3F85" w14:textId="080D2950" w:rsidR="00C07F1C" w:rsidRPr="002D6D4C" w:rsidRDefault="00C07F1C" w:rsidP="001F46DF">
            <w:pPr>
              <w:numPr>
                <w:ilvl w:val="0"/>
                <w:numId w:val="71"/>
              </w:numPr>
              <w:spacing w:after="0"/>
              <w:jc w:val="both"/>
              <w:rPr>
                <w:rFonts w:eastAsia="Malgun Gothic"/>
                <w:strike/>
                <w:color w:val="70AD47" w:themeColor="accent6"/>
                <w:lang w:val="da-DK" w:eastAsia="ko-KR"/>
              </w:rPr>
            </w:pPr>
            <w:r w:rsidRPr="002D6D4C">
              <w:rPr>
                <w:rFonts w:eastAsia="Malgun Gothic"/>
                <w:strike/>
                <w:color w:val="70AD47" w:themeColor="accent6"/>
                <w:lang w:val="da-DK" w:eastAsia="ko-KR"/>
              </w:rPr>
              <w:t>In case DCI and sDCI sizes are aligned, a 1-bit sDCI/DCI flag is inserted into the baseline fields of DL and UL sDCI format in sTTI number #0.</w:t>
            </w:r>
          </w:p>
        </w:tc>
      </w:tr>
      <w:tr w:rsidR="002D6D4C" w:rsidRPr="0059793E" w14:paraId="5A3B965F" w14:textId="77777777" w:rsidTr="00BB67A0">
        <w:tc>
          <w:tcPr>
            <w:tcW w:w="9631" w:type="dxa"/>
          </w:tcPr>
          <w:p w14:paraId="540EE387" w14:textId="3AFB2403" w:rsidR="002D6D4C" w:rsidRPr="002D6D4C" w:rsidRDefault="002D6D4C" w:rsidP="002D6D4C">
            <w:pPr>
              <w:rPr>
                <w:lang w:eastAsia="x-none"/>
              </w:rPr>
            </w:pPr>
            <w:r w:rsidRPr="002D6D4C">
              <w:rPr>
                <w:color w:val="70AD47" w:themeColor="accent6"/>
                <w:lang w:eastAsia="x-none"/>
              </w:rPr>
              <w:t>Add zero padding in the UL sDCI format 7-0A/0B  and DL sDCI format 7-1A/1B/1C/1D/1E/1F/1G  in sTTI number #0 until the payload size of sDCI is different from other DCI formats being monitored on PDCCH USS with CRC scrambled C-RNTI/SPS-C-RNTI in subclauses 5.3.3.1.15 - 5.3.3.1.23 of TS 36.212.</w:t>
            </w:r>
          </w:p>
        </w:tc>
      </w:tr>
    </w:tbl>
    <w:p w14:paraId="4E206F19" w14:textId="09740302" w:rsidR="00C065EA" w:rsidRDefault="00261713" w:rsidP="00E41757">
      <w:pPr>
        <w:pStyle w:val="Heading3"/>
      </w:pPr>
      <w:r>
        <w:t>4</w:t>
      </w:r>
      <w:r w:rsidR="00E41757">
        <w:t>.</w:t>
      </w:r>
      <w:r w:rsidR="00511F77">
        <w:t>4</w:t>
      </w:r>
      <w:r w:rsidR="00E41757">
        <w:t>.2</w:t>
      </w:r>
      <w:r w:rsidR="00E41757">
        <w:tab/>
      </w:r>
      <w:r w:rsidR="00E41757" w:rsidRPr="003A5CB8">
        <w:t>sPDCCH design</w:t>
      </w:r>
    </w:p>
    <w:tbl>
      <w:tblPr>
        <w:tblStyle w:val="TableGrid"/>
        <w:tblW w:w="0" w:type="auto"/>
        <w:tblLook w:val="04A0" w:firstRow="1" w:lastRow="0" w:firstColumn="1" w:lastColumn="0" w:noHBand="0" w:noVBand="1"/>
      </w:tblPr>
      <w:tblGrid>
        <w:gridCol w:w="9631"/>
      </w:tblGrid>
      <w:tr w:rsidR="007B4CB8" w:rsidRPr="00036048" w14:paraId="011AA56C" w14:textId="77777777" w:rsidTr="00520CEE">
        <w:tc>
          <w:tcPr>
            <w:tcW w:w="9631" w:type="dxa"/>
          </w:tcPr>
          <w:p w14:paraId="6C8A99CC" w14:textId="77777777" w:rsidR="007B4CB8" w:rsidRPr="00AC153C" w:rsidRDefault="007B4CB8" w:rsidP="001F46DF">
            <w:pPr>
              <w:numPr>
                <w:ilvl w:val="0"/>
                <w:numId w:val="23"/>
              </w:numPr>
              <w:spacing w:after="0"/>
              <w:rPr>
                <w:rFonts w:eastAsia="MS Mincho"/>
                <w:iCs/>
                <w:lang w:val="en-US" w:eastAsia="ja-JP"/>
              </w:rPr>
            </w:pPr>
            <w:r w:rsidRPr="00AC153C">
              <w:rPr>
                <w:rFonts w:eastAsia="MS Mincho"/>
                <w:iCs/>
                <w:lang w:eastAsia="ja-JP"/>
              </w:rPr>
              <w:t>A sPDCCH RB set can be configured with at least the following information:</w:t>
            </w:r>
          </w:p>
          <w:p w14:paraId="1C3B1BA0" w14:textId="77777777" w:rsidR="007B4CB8" w:rsidRPr="00AC153C" w:rsidRDefault="007B4CB8" w:rsidP="001F46DF">
            <w:pPr>
              <w:numPr>
                <w:ilvl w:val="1"/>
                <w:numId w:val="23"/>
              </w:numPr>
              <w:spacing w:after="0"/>
              <w:rPr>
                <w:rFonts w:eastAsia="MS Mincho"/>
                <w:iCs/>
                <w:lang w:val="en-US" w:eastAsia="ja-JP"/>
              </w:rPr>
            </w:pPr>
            <w:r w:rsidRPr="00AC153C">
              <w:rPr>
                <w:rFonts w:eastAsia="MS Mincho"/>
                <w:iCs/>
                <w:lang w:eastAsia="ja-JP"/>
              </w:rPr>
              <w:t xml:space="preserve">A set of RBs </w:t>
            </w:r>
          </w:p>
          <w:p w14:paraId="7ADACEDD" w14:textId="77777777" w:rsidR="004525AE" w:rsidRPr="00AC153C" w:rsidRDefault="007B4CB8" w:rsidP="001F46DF">
            <w:pPr>
              <w:numPr>
                <w:ilvl w:val="2"/>
                <w:numId w:val="23"/>
              </w:numPr>
              <w:spacing w:after="0"/>
              <w:rPr>
                <w:rFonts w:eastAsia="MS Mincho"/>
                <w:iCs/>
                <w:lang w:val="en-US" w:eastAsia="ja-JP"/>
              </w:rPr>
            </w:pPr>
            <w:r w:rsidRPr="00AC153C">
              <w:rPr>
                <w:rFonts w:eastAsia="MS Mincho"/>
                <w:iCs/>
                <w:lang w:eastAsia="ja-JP"/>
              </w:rPr>
              <w:t>EPDCCH PRB allocation is reused</w:t>
            </w:r>
          </w:p>
          <w:p w14:paraId="65E4F701" w14:textId="0207A893" w:rsidR="004525AE" w:rsidRPr="00AC153C" w:rsidRDefault="004525AE" w:rsidP="001F46DF">
            <w:pPr>
              <w:numPr>
                <w:ilvl w:val="3"/>
                <w:numId w:val="23"/>
              </w:numPr>
              <w:spacing w:after="0"/>
              <w:rPr>
                <w:rFonts w:eastAsia="MS Mincho"/>
                <w:iCs/>
                <w:lang w:val="en-US" w:eastAsia="ja-JP"/>
              </w:rPr>
            </w:pPr>
            <w:r w:rsidRPr="00AC153C">
              <w:rPr>
                <w:lang w:eastAsia="ja-JP"/>
              </w:rPr>
              <w:t>The granularity of RB allocation for configuring an sPDCCH RB set is 1 RB for CRS-based SPDCCH.</w:t>
            </w:r>
          </w:p>
          <w:p w14:paraId="4B9673CA" w14:textId="1BE4CD6A" w:rsidR="004525AE" w:rsidRPr="00AC153C" w:rsidRDefault="004525AE" w:rsidP="001F46DF">
            <w:pPr>
              <w:numPr>
                <w:ilvl w:val="3"/>
                <w:numId w:val="23"/>
              </w:numPr>
              <w:spacing w:after="0"/>
              <w:rPr>
                <w:rFonts w:eastAsia="MS Mincho"/>
                <w:iCs/>
                <w:lang w:val="en-US" w:eastAsia="ja-JP"/>
              </w:rPr>
            </w:pPr>
            <w:r w:rsidRPr="00AC153C">
              <w:rPr>
                <w:lang w:eastAsia="ja-JP"/>
              </w:rPr>
              <w:t>The granularity of RB allocation for configuring an sPDCCH RB set is 2 RB for DMRS-based SPDCCH, aligned with the sPRG</w:t>
            </w:r>
          </w:p>
          <w:p w14:paraId="5E16D39D" w14:textId="448B6428" w:rsidR="007B4CB8" w:rsidRPr="00AC153C" w:rsidRDefault="007B4CB8" w:rsidP="001F46DF">
            <w:pPr>
              <w:numPr>
                <w:ilvl w:val="2"/>
                <w:numId w:val="23"/>
              </w:numPr>
              <w:spacing w:after="0"/>
              <w:rPr>
                <w:rFonts w:eastAsia="MS Mincho"/>
                <w:iCs/>
                <w:lang w:val="en-US" w:eastAsia="ja-JP"/>
              </w:rPr>
            </w:pPr>
            <w:r w:rsidRPr="00AC153C">
              <w:rPr>
                <w:lang w:val="en-US"/>
              </w:rPr>
              <w:t>No maximum size needs to be specified for an sPDCCH RB set.</w:t>
            </w:r>
          </w:p>
          <w:p w14:paraId="328E32E4" w14:textId="14431EEF" w:rsidR="007B4CB8" w:rsidRPr="00AC153C" w:rsidRDefault="007B4CB8" w:rsidP="001F46DF">
            <w:pPr>
              <w:numPr>
                <w:ilvl w:val="2"/>
                <w:numId w:val="23"/>
              </w:numPr>
              <w:spacing w:after="0"/>
              <w:rPr>
                <w:rFonts w:eastAsia="MS Mincho"/>
                <w:iCs/>
                <w:lang w:val="en-US" w:eastAsia="ja-JP"/>
              </w:rPr>
            </w:pPr>
            <w:r w:rsidRPr="00AC153C">
              <w:rPr>
                <w:iCs/>
                <w:lang w:eastAsia="ko-KR"/>
              </w:rPr>
              <w:t>The frequency resources of a configured RB set are identical across all sTTIs</w:t>
            </w:r>
          </w:p>
          <w:p w14:paraId="2CC10A6C" w14:textId="77777777" w:rsidR="007B4CB8" w:rsidRPr="00AC153C" w:rsidRDefault="007B4CB8" w:rsidP="001F46DF">
            <w:pPr>
              <w:numPr>
                <w:ilvl w:val="1"/>
                <w:numId w:val="23"/>
              </w:numPr>
              <w:spacing w:after="0"/>
              <w:rPr>
                <w:rFonts w:eastAsia="MS Mincho"/>
                <w:iCs/>
                <w:lang w:val="en-US" w:eastAsia="ja-JP"/>
              </w:rPr>
            </w:pPr>
            <w:r w:rsidRPr="00AC153C">
              <w:rPr>
                <w:rFonts w:eastAsia="MS Mincho"/>
                <w:iCs/>
                <w:lang w:eastAsia="ja-JP"/>
              </w:rPr>
              <w:t>Transmission scheme (e.g., CRS-based or DMRS-based)</w:t>
            </w:r>
          </w:p>
          <w:p w14:paraId="04B9A9A7" w14:textId="2AB2AF57" w:rsidR="007B4CB8" w:rsidRPr="00AC153C" w:rsidRDefault="00BD6FE6" w:rsidP="001F46DF">
            <w:pPr>
              <w:numPr>
                <w:ilvl w:val="1"/>
                <w:numId w:val="23"/>
              </w:numPr>
              <w:spacing w:after="0"/>
              <w:rPr>
                <w:rFonts w:eastAsia="MS Mincho"/>
                <w:iCs/>
                <w:lang w:val="en-US" w:eastAsia="ja-JP"/>
              </w:rPr>
            </w:pPr>
            <w:r w:rsidRPr="00AC153C">
              <w:rPr>
                <w:iCs/>
                <w:lang w:eastAsia="ko-KR"/>
              </w:rPr>
              <w:lastRenderedPageBreak/>
              <w:t>A DMRS-based</w:t>
            </w:r>
            <w:r w:rsidR="007B4CB8" w:rsidRPr="00AC153C">
              <w:rPr>
                <w:iCs/>
                <w:lang w:eastAsia="ko-KR"/>
              </w:rPr>
              <w:t xml:space="preserve"> RB set can be configured to apply to MBSFN, non-MBSFN subframes, or all subframes</w:t>
            </w:r>
            <w:r w:rsidRPr="00AC153C">
              <w:rPr>
                <w:iCs/>
                <w:lang w:eastAsia="ko-KR"/>
              </w:rPr>
              <w:t xml:space="preserve"> (CRS-based RB set only applies to non-MBSFN subframes)</w:t>
            </w:r>
          </w:p>
          <w:p w14:paraId="71DC09DE" w14:textId="7BD98EA9" w:rsidR="007B4CB8" w:rsidRPr="00AC153C" w:rsidRDefault="007B4CB8" w:rsidP="001F46DF">
            <w:pPr>
              <w:numPr>
                <w:ilvl w:val="1"/>
                <w:numId w:val="23"/>
              </w:numPr>
              <w:spacing w:after="0"/>
              <w:rPr>
                <w:rFonts w:eastAsia="MS Mincho"/>
                <w:iCs/>
                <w:lang w:val="en-US" w:eastAsia="ja-JP"/>
              </w:rPr>
            </w:pPr>
            <w:r w:rsidRPr="00AC153C">
              <w:rPr>
                <w:rFonts w:eastAsia="MS Mincho"/>
                <w:iCs/>
                <w:lang w:eastAsia="ja-JP"/>
              </w:rPr>
              <w:t xml:space="preserve">Localized or distributed sCCE to sREG mapping </w:t>
            </w:r>
          </w:p>
          <w:p w14:paraId="2173771F" w14:textId="77777777" w:rsidR="007B4CB8" w:rsidRPr="00AC153C" w:rsidRDefault="007B4CB8" w:rsidP="001F46DF">
            <w:pPr>
              <w:numPr>
                <w:ilvl w:val="1"/>
                <w:numId w:val="23"/>
              </w:numPr>
              <w:spacing w:after="0"/>
              <w:rPr>
                <w:rFonts w:eastAsia="MS Mincho"/>
                <w:iCs/>
                <w:lang w:val="en-US" w:eastAsia="ja-JP"/>
              </w:rPr>
            </w:pPr>
            <w:r w:rsidRPr="00AC153C">
              <w:rPr>
                <w:rFonts w:eastAsia="MS Mincho"/>
                <w:iCs/>
                <w:lang w:eastAsia="ja-JP"/>
              </w:rPr>
              <w:t>Number of sPDCCH candidates/aggregation levels of the RB set</w:t>
            </w:r>
          </w:p>
          <w:p w14:paraId="65ADA246" w14:textId="77777777" w:rsidR="007B4CB8" w:rsidRPr="00AC153C" w:rsidRDefault="007B4CB8" w:rsidP="001F46DF">
            <w:pPr>
              <w:numPr>
                <w:ilvl w:val="2"/>
                <w:numId w:val="23"/>
              </w:numPr>
              <w:spacing w:after="0"/>
              <w:rPr>
                <w:rFonts w:eastAsia="MS Mincho"/>
                <w:iCs/>
                <w:lang w:val="en-US" w:eastAsia="ja-JP"/>
              </w:rPr>
            </w:pPr>
            <w:r w:rsidRPr="00AC153C">
              <w:rPr>
                <w:iCs/>
                <w:lang w:eastAsia="zh-CN"/>
              </w:rPr>
              <w:t>For a given RB set, and a given sTTI index in the subframe, the configured number of sPDCCH candidates per aggregation level is associated with one of up to two sets. The sTTIs where the first set is applied are indicated by a bitmap (i.e. 5 bits corresponding to sTTI 1 to sTTI 5 respectively for each value). The sTTIs where the second set is applied are deduced from the complement. For example, if bitmap ‘11001’ is signaled, set 1 applies to sTTI index 1,2,5 and set 2 to sTTI index 3,4.</w:t>
            </w:r>
          </w:p>
          <w:p w14:paraId="5137323E" w14:textId="77777777" w:rsidR="007B4CB8" w:rsidRPr="00AC153C" w:rsidRDefault="007B4CB8" w:rsidP="001F46DF">
            <w:pPr>
              <w:numPr>
                <w:ilvl w:val="2"/>
                <w:numId w:val="23"/>
              </w:numPr>
              <w:spacing w:after="0"/>
              <w:rPr>
                <w:rFonts w:eastAsia="MS Mincho"/>
                <w:iCs/>
                <w:lang w:val="en-US" w:eastAsia="ja-JP"/>
              </w:rPr>
            </w:pPr>
            <w:r w:rsidRPr="00AC153C">
              <w:rPr>
                <w:rFonts w:eastAsia="MS Mincho" w:hint="eastAsia"/>
                <w:iCs/>
                <w:lang w:eastAsia="ja-JP"/>
              </w:rPr>
              <w:t>Support aggregation level L</w:t>
            </w:r>
            <w:r w:rsidRPr="00AC153C">
              <w:rPr>
                <w:rFonts w:eastAsia="MS Mincho" w:hint="eastAsia"/>
                <w:iCs/>
                <w:lang w:eastAsia="ja-JP"/>
              </w:rPr>
              <w:t>∈</w:t>
            </w:r>
            <w:r w:rsidRPr="00AC153C">
              <w:rPr>
                <w:rFonts w:eastAsia="MS Mincho" w:hint="eastAsia"/>
                <w:iCs/>
                <w:lang w:eastAsia="ja-JP"/>
              </w:rPr>
              <w:t>{1,2,4,8} for sPDCCH search space</w:t>
            </w:r>
          </w:p>
          <w:p w14:paraId="4D8F540E" w14:textId="77777777" w:rsidR="007B4CB8" w:rsidRPr="00AC153C" w:rsidRDefault="007B4CB8" w:rsidP="001F46DF">
            <w:pPr>
              <w:numPr>
                <w:ilvl w:val="2"/>
                <w:numId w:val="23"/>
              </w:numPr>
              <w:spacing w:after="0"/>
              <w:rPr>
                <w:rFonts w:eastAsia="MS Mincho"/>
                <w:iCs/>
                <w:lang w:val="en-US" w:eastAsia="ja-JP"/>
              </w:rPr>
            </w:pPr>
            <w:r w:rsidRPr="00AC153C">
              <w:rPr>
                <w:rFonts w:eastAsia="MS Mincho"/>
                <w:iCs/>
                <w:lang w:eastAsia="ja-JP"/>
              </w:rPr>
              <w:t>The configured aggregation levels to be monitored within an sPDCCH RB set in an sTTI can be any subset of the supported aggregation levels L for sPDCCH search space</w:t>
            </w:r>
          </w:p>
          <w:p w14:paraId="0D7E2C96" w14:textId="4998881F" w:rsidR="007B4CB8" w:rsidRPr="00AC153C" w:rsidRDefault="007B4CB8" w:rsidP="001F46DF">
            <w:pPr>
              <w:numPr>
                <w:ilvl w:val="1"/>
                <w:numId w:val="23"/>
              </w:numPr>
              <w:spacing w:after="0"/>
              <w:rPr>
                <w:rFonts w:eastAsia="MS Mincho"/>
                <w:iCs/>
                <w:lang w:val="en-US" w:eastAsia="ja-JP"/>
              </w:rPr>
            </w:pPr>
            <w:r w:rsidRPr="00AC153C">
              <w:t>The starting sCCE index of an sPDCCH search space at aggregation level L is configured by higher layer signalling.</w:t>
            </w:r>
          </w:p>
          <w:p w14:paraId="3C813AD4" w14:textId="77777777" w:rsidR="007B4CB8" w:rsidRPr="00AC153C" w:rsidRDefault="007B4CB8" w:rsidP="001F46DF">
            <w:pPr>
              <w:numPr>
                <w:ilvl w:val="1"/>
                <w:numId w:val="23"/>
              </w:numPr>
              <w:spacing w:after="0"/>
              <w:rPr>
                <w:rFonts w:eastAsia="MS Mincho"/>
                <w:iCs/>
                <w:lang w:val="en-US" w:eastAsia="ja-JP"/>
              </w:rPr>
            </w:pPr>
            <w:r w:rsidRPr="00AC153C">
              <w:rPr>
                <w:rFonts w:eastAsia="MS Mincho"/>
                <w:iCs/>
                <w:lang w:eastAsia="ja-JP"/>
              </w:rPr>
              <w:t>Number of symbols for sPDCCH duration at least in case of CRS-based transmission</w:t>
            </w:r>
          </w:p>
          <w:p w14:paraId="143C22D1" w14:textId="77777777" w:rsidR="004525AE" w:rsidRPr="00AC153C" w:rsidRDefault="007B4CB8" w:rsidP="001F46DF">
            <w:pPr>
              <w:numPr>
                <w:ilvl w:val="2"/>
                <w:numId w:val="23"/>
              </w:numPr>
              <w:spacing w:after="0"/>
              <w:rPr>
                <w:rFonts w:eastAsia="MS Mincho"/>
                <w:iCs/>
                <w:lang w:val="en-US" w:eastAsia="ja-JP"/>
              </w:rPr>
            </w:pPr>
            <w:r w:rsidRPr="00AC153C">
              <w:rPr>
                <w:rFonts w:eastAsia="MS Mincho"/>
                <w:iCs/>
                <w:lang w:val="en-US" w:eastAsia="ja-JP"/>
              </w:rPr>
              <w:t>The number of OFDM symbols per RB set for CRS based sPDCCH is 1 or 2 configured by higher-layer signaling.</w:t>
            </w:r>
          </w:p>
          <w:p w14:paraId="76ABCC84" w14:textId="77777777" w:rsidR="004525AE" w:rsidRPr="00AC153C" w:rsidRDefault="004525AE" w:rsidP="001F46DF">
            <w:pPr>
              <w:numPr>
                <w:ilvl w:val="1"/>
                <w:numId w:val="23"/>
              </w:numPr>
              <w:spacing w:after="0"/>
              <w:rPr>
                <w:rFonts w:eastAsia="MS Mincho"/>
                <w:iCs/>
                <w:lang w:val="en-US" w:eastAsia="ja-JP"/>
              </w:rPr>
            </w:pPr>
            <w:r w:rsidRPr="00AC153C">
              <w:rPr>
                <w:lang w:eastAsia="ja-JP"/>
              </w:rPr>
              <w:t xml:space="preserve">Per RB-set, a UE can be configured to operate in one of the following four modes of sPDCCH rate-matching operation </w:t>
            </w:r>
          </w:p>
          <w:p w14:paraId="3FEB845A" w14:textId="77777777" w:rsidR="004525AE" w:rsidRPr="00AC153C" w:rsidRDefault="004525AE" w:rsidP="001F46DF">
            <w:pPr>
              <w:numPr>
                <w:ilvl w:val="2"/>
                <w:numId w:val="23"/>
              </w:numPr>
              <w:spacing w:after="0"/>
              <w:rPr>
                <w:rFonts w:eastAsia="MS Mincho"/>
                <w:iCs/>
                <w:lang w:val="en-US" w:eastAsia="ja-JP"/>
              </w:rPr>
            </w:pPr>
            <w:r w:rsidRPr="00AC153C">
              <w:rPr>
                <w:lang w:eastAsia="ja-JP"/>
              </w:rPr>
              <w:t xml:space="preserve">Mode 1: UE rate-matches only around the sDCI scheduling the sPDSCH (if transmitted in the sPDCCH RB-set), otherwise no rate-matching is performed for the RB set. </w:t>
            </w:r>
          </w:p>
          <w:p w14:paraId="0C7BD6FF" w14:textId="77777777" w:rsidR="004525AE" w:rsidRPr="00AC153C" w:rsidRDefault="004525AE" w:rsidP="001F46DF">
            <w:pPr>
              <w:numPr>
                <w:ilvl w:val="2"/>
                <w:numId w:val="23"/>
              </w:numPr>
              <w:spacing w:after="0"/>
              <w:rPr>
                <w:rFonts w:eastAsia="MS Mincho"/>
                <w:iCs/>
                <w:lang w:val="en-US" w:eastAsia="ja-JP"/>
              </w:rPr>
            </w:pPr>
            <w:r w:rsidRPr="00AC153C">
              <w:rPr>
                <w:lang w:eastAsia="ja-JP"/>
              </w:rPr>
              <w:t xml:space="preserve">Mode 2: UE rate-matches around the whole sPDCCH RB set </w:t>
            </w:r>
          </w:p>
          <w:p w14:paraId="264EC29F" w14:textId="77777777" w:rsidR="004525AE" w:rsidRPr="00AC153C" w:rsidRDefault="004525AE" w:rsidP="001F46DF">
            <w:pPr>
              <w:numPr>
                <w:ilvl w:val="2"/>
                <w:numId w:val="23"/>
              </w:numPr>
              <w:spacing w:after="0"/>
              <w:rPr>
                <w:rFonts w:eastAsia="MS Mincho"/>
                <w:iCs/>
                <w:lang w:val="en-US" w:eastAsia="ja-JP"/>
              </w:rPr>
            </w:pPr>
            <w:r w:rsidRPr="00AC153C">
              <w:rPr>
                <w:lang w:eastAsia="ja-JP"/>
              </w:rPr>
              <w:t xml:space="preserve">Mode 3: UE rate-matches around the whole sPDCCH RB set if sDCI scheduling the sPDSCH is found in the RB-set, otherwise no rate-matching is performed for the RB set. </w:t>
            </w:r>
          </w:p>
          <w:p w14:paraId="186E3A38" w14:textId="29D332C0" w:rsidR="004525AE" w:rsidRPr="00AC153C" w:rsidRDefault="004525AE" w:rsidP="001F46DF">
            <w:pPr>
              <w:numPr>
                <w:ilvl w:val="2"/>
                <w:numId w:val="23"/>
              </w:numPr>
              <w:spacing w:after="0"/>
              <w:rPr>
                <w:rFonts w:eastAsia="MS Mincho"/>
                <w:iCs/>
                <w:lang w:val="en-US" w:eastAsia="ja-JP"/>
              </w:rPr>
            </w:pPr>
            <w:r w:rsidRPr="00AC153C">
              <w:rPr>
                <w:lang w:eastAsia="ja-JP"/>
              </w:rPr>
              <w:t>Mode 4: UE rate-matches around the whole sPDCCH RB set if sDCI scheduling the sPDSCH is not found in the RB-set, otherwise UE rate-matches only around the sDCI scheduling the sPDSCH (if transmitted in the sPDCCH RB-set)</w:t>
            </w:r>
          </w:p>
          <w:p w14:paraId="180BB1FD" w14:textId="57BC233A" w:rsidR="004525AE" w:rsidRPr="00AC153C" w:rsidRDefault="004525AE" w:rsidP="001F46DF">
            <w:pPr>
              <w:numPr>
                <w:ilvl w:val="2"/>
                <w:numId w:val="23"/>
              </w:numPr>
              <w:spacing w:after="0"/>
              <w:rPr>
                <w:rFonts w:eastAsia="MS Mincho"/>
                <w:iCs/>
                <w:lang w:val="en-US" w:eastAsia="ja-JP"/>
              </w:rPr>
            </w:pPr>
            <w:r w:rsidRPr="00AC153C">
              <w:rPr>
                <w:lang w:eastAsia="ja-JP"/>
              </w:rPr>
              <w:t>In case two RB sets are overlapping where the sDCI scheduling the sPDSCH, the sDCI is assumed to be found in both RB sets.</w:t>
            </w:r>
          </w:p>
          <w:p w14:paraId="06B24C02" w14:textId="321F8891" w:rsidR="007B4CB8" w:rsidRPr="00AC153C" w:rsidRDefault="007B4CB8" w:rsidP="001F46DF">
            <w:pPr>
              <w:numPr>
                <w:ilvl w:val="1"/>
                <w:numId w:val="23"/>
              </w:numPr>
              <w:spacing w:after="0"/>
              <w:rPr>
                <w:rFonts w:eastAsia="MS Mincho"/>
                <w:iCs/>
                <w:lang w:val="en-US" w:eastAsia="ja-JP"/>
              </w:rPr>
            </w:pPr>
            <w:r w:rsidRPr="00AC153C">
              <w:rPr>
                <w:rFonts w:eastAsia="MS Mincho"/>
                <w:iCs/>
                <w:lang w:eastAsia="ja-JP"/>
              </w:rPr>
              <w:t>RS scrambling sequence (e.g., VCID) in case of DMRS-based transmission</w:t>
            </w:r>
          </w:p>
        </w:tc>
      </w:tr>
      <w:tr w:rsidR="0079453B" w:rsidRPr="00036048" w14:paraId="5279BE41" w14:textId="77777777" w:rsidTr="00520CEE">
        <w:tc>
          <w:tcPr>
            <w:tcW w:w="9631" w:type="dxa"/>
          </w:tcPr>
          <w:p w14:paraId="6029DCE2" w14:textId="77777777" w:rsidR="0079453B" w:rsidRPr="00AC153C" w:rsidRDefault="0079453B" w:rsidP="0079453B">
            <w:pPr>
              <w:spacing w:after="0"/>
              <w:rPr>
                <w:rFonts w:eastAsia="MS Mincho"/>
                <w:iCs/>
                <w:lang w:val="en-US" w:eastAsia="ja-JP"/>
              </w:rPr>
            </w:pPr>
            <w:r w:rsidRPr="00AC153C">
              <w:rPr>
                <w:rFonts w:eastAsia="MS Mincho"/>
                <w:iCs/>
                <w:lang w:val="en-US" w:eastAsia="ja-JP"/>
              </w:rPr>
              <w:lastRenderedPageBreak/>
              <w:t>A UE can be configured to monitor at most two sPDCCH RB set(s) containing the sTTI USS in an sTTI.</w:t>
            </w:r>
          </w:p>
          <w:p w14:paraId="069663A7" w14:textId="410BBFE4" w:rsidR="0079453B" w:rsidRPr="00AC153C" w:rsidRDefault="0079453B" w:rsidP="001F46DF">
            <w:pPr>
              <w:numPr>
                <w:ilvl w:val="0"/>
                <w:numId w:val="23"/>
              </w:numPr>
              <w:spacing w:after="0"/>
              <w:rPr>
                <w:rFonts w:eastAsia="MS Mincho"/>
                <w:iCs/>
                <w:lang w:eastAsia="ja-JP"/>
              </w:rPr>
            </w:pPr>
            <w:r w:rsidRPr="00AC153C">
              <w:rPr>
                <w:rFonts w:eastAsia="MS Mincho"/>
                <w:iCs/>
                <w:lang w:val="en-US" w:eastAsia="ja-JP"/>
              </w:rPr>
              <w:t>One sPDCCH candidate is contained within one RB set</w:t>
            </w:r>
          </w:p>
        </w:tc>
      </w:tr>
      <w:tr w:rsidR="00C03836" w:rsidRPr="00036048" w14:paraId="6B85D134" w14:textId="77777777" w:rsidTr="00520CEE">
        <w:tc>
          <w:tcPr>
            <w:tcW w:w="9631" w:type="dxa"/>
          </w:tcPr>
          <w:p w14:paraId="07B7AD62" w14:textId="77777777" w:rsidR="00C03836" w:rsidRPr="00AC153C" w:rsidRDefault="00C03836" w:rsidP="00C03836">
            <w:pPr>
              <w:spacing w:after="0"/>
              <w:rPr>
                <w:lang w:eastAsia="ja-JP"/>
              </w:rPr>
            </w:pPr>
            <w:r w:rsidRPr="00AC153C">
              <w:rPr>
                <w:lang w:eastAsia="ja-JP"/>
              </w:rPr>
              <w:t xml:space="preserve">A UE can be configured with up to two RB sets for sPDCCH monitoring that apply to MBSFN subframes, and up to </w:t>
            </w:r>
          </w:p>
          <w:p w14:paraId="295CE339" w14:textId="2C8334E3" w:rsidR="00C03836" w:rsidRPr="00AC153C" w:rsidRDefault="00C03836" w:rsidP="00C03836">
            <w:pPr>
              <w:spacing w:after="0"/>
              <w:rPr>
                <w:rFonts w:eastAsia="MS Mincho"/>
                <w:iCs/>
                <w:lang w:val="en-US" w:eastAsia="ja-JP"/>
              </w:rPr>
            </w:pPr>
            <w:r w:rsidRPr="00AC153C">
              <w:rPr>
                <w:lang w:eastAsia="ja-JP"/>
              </w:rPr>
              <w:t>two RB sets for sPDCCH monitoring that apply to non-MBSFN subframes.</w:t>
            </w:r>
          </w:p>
        </w:tc>
      </w:tr>
      <w:tr w:rsidR="0079453B" w:rsidRPr="00036048" w14:paraId="425CF47B" w14:textId="77777777" w:rsidTr="00520CEE">
        <w:tc>
          <w:tcPr>
            <w:tcW w:w="9631" w:type="dxa"/>
          </w:tcPr>
          <w:p w14:paraId="10986B66" w14:textId="6D72920D" w:rsidR="0079453B" w:rsidRPr="00162D14" w:rsidRDefault="0079453B" w:rsidP="0079453B">
            <w:pPr>
              <w:spacing w:after="0"/>
              <w:rPr>
                <w:rFonts w:eastAsia="MS Mincho"/>
                <w:iCs/>
                <w:lang w:val="en-US" w:eastAsia="ja-JP"/>
              </w:rPr>
            </w:pPr>
            <w:r w:rsidRPr="00162D14">
              <w:rPr>
                <w:rFonts w:eastAsia="MS Mincho"/>
                <w:iCs/>
                <w:lang w:eastAsia="ja-JP"/>
              </w:rPr>
              <w:t>In sTTI operation, there is no restriction for RB sets to be fully non-overlapping by specification</w:t>
            </w:r>
          </w:p>
        </w:tc>
      </w:tr>
      <w:tr w:rsidR="00C159ED" w:rsidRPr="00036048" w14:paraId="2661696A" w14:textId="77777777" w:rsidTr="00520CEE">
        <w:tc>
          <w:tcPr>
            <w:tcW w:w="9631" w:type="dxa"/>
          </w:tcPr>
          <w:p w14:paraId="7E733FBE" w14:textId="0215D80F" w:rsidR="00C159ED" w:rsidRPr="00162D14" w:rsidRDefault="00C159ED" w:rsidP="0079453B">
            <w:pPr>
              <w:spacing w:after="0"/>
              <w:rPr>
                <w:rFonts w:eastAsia="MS Mincho"/>
                <w:iCs/>
                <w:lang w:eastAsia="ja-JP"/>
              </w:rPr>
            </w:pPr>
            <w:r w:rsidRPr="00162D14">
              <w:rPr>
                <w:lang w:val="en-US" w:eastAsia="zh-CN"/>
              </w:rPr>
              <w:t>2-port DMRS-based sPDCCH is not supported in this WI</w:t>
            </w:r>
          </w:p>
        </w:tc>
      </w:tr>
      <w:tr w:rsidR="0079453B" w:rsidRPr="00036048" w14:paraId="3103A893" w14:textId="77777777" w:rsidTr="00520CEE">
        <w:tc>
          <w:tcPr>
            <w:tcW w:w="9631" w:type="dxa"/>
          </w:tcPr>
          <w:p w14:paraId="699ED865" w14:textId="77777777" w:rsidR="0079453B" w:rsidRPr="00BC779D" w:rsidRDefault="0079453B" w:rsidP="0079453B">
            <w:pPr>
              <w:spacing w:after="0"/>
              <w:rPr>
                <w:rFonts w:eastAsia="MS Mincho"/>
                <w:iCs/>
                <w:lang w:val="en-US" w:eastAsia="ja-JP"/>
              </w:rPr>
            </w:pPr>
            <w:r w:rsidRPr="00BC779D">
              <w:rPr>
                <w:rFonts w:eastAsia="MS Mincho"/>
                <w:iCs/>
                <w:lang w:val="en-US" w:eastAsia="ja-JP"/>
              </w:rPr>
              <w:t>The number of OFDM symbols per RB set is for</w:t>
            </w:r>
          </w:p>
          <w:p w14:paraId="0DE07F19" w14:textId="77777777" w:rsidR="0079453B" w:rsidRPr="00BC779D" w:rsidRDefault="0079453B" w:rsidP="001F46DF">
            <w:pPr>
              <w:numPr>
                <w:ilvl w:val="0"/>
                <w:numId w:val="32"/>
              </w:numPr>
              <w:spacing w:after="0"/>
              <w:rPr>
                <w:rFonts w:eastAsia="MS Mincho"/>
                <w:iCs/>
                <w:lang w:val="en-US" w:eastAsia="ja-JP"/>
              </w:rPr>
            </w:pPr>
            <w:r w:rsidRPr="00BC779D">
              <w:rPr>
                <w:rFonts w:eastAsia="MS Mincho"/>
                <w:iCs/>
                <w:lang w:val="en-US" w:eastAsia="ja-JP"/>
              </w:rPr>
              <w:t xml:space="preserve">CRS based sPDCCH </w:t>
            </w:r>
          </w:p>
          <w:p w14:paraId="7878A4D7" w14:textId="77777777" w:rsidR="0079453B" w:rsidRPr="00BC779D" w:rsidRDefault="0079453B" w:rsidP="001F46DF">
            <w:pPr>
              <w:numPr>
                <w:ilvl w:val="1"/>
                <w:numId w:val="32"/>
              </w:numPr>
              <w:spacing w:after="0"/>
              <w:rPr>
                <w:rFonts w:eastAsia="MS Mincho"/>
                <w:iCs/>
                <w:lang w:val="en-US" w:eastAsia="ja-JP"/>
              </w:rPr>
            </w:pPr>
            <w:r w:rsidRPr="00BC779D">
              <w:rPr>
                <w:rFonts w:eastAsia="MS Mincho"/>
                <w:iCs/>
                <w:lang w:val="en-US" w:eastAsia="ja-JP"/>
              </w:rPr>
              <w:t>for 2/3-symbol sTTI: 1 or 2 (configured by higher layer)</w:t>
            </w:r>
          </w:p>
          <w:p w14:paraId="4758C63D" w14:textId="77777777" w:rsidR="0079453B" w:rsidRPr="00BC779D" w:rsidRDefault="0079453B" w:rsidP="001F46DF">
            <w:pPr>
              <w:numPr>
                <w:ilvl w:val="1"/>
                <w:numId w:val="32"/>
              </w:numPr>
              <w:spacing w:after="0"/>
              <w:rPr>
                <w:rFonts w:eastAsia="MS Mincho"/>
                <w:iCs/>
                <w:lang w:val="en-US" w:eastAsia="ja-JP"/>
              </w:rPr>
            </w:pPr>
            <w:r w:rsidRPr="00BC779D">
              <w:rPr>
                <w:rFonts w:eastAsia="MS Mincho"/>
                <w:iCs/>
                <w:lang w:val="en-US" w:eastAsia="ja-JP"/>
              </w:rPr>
              <w:t>for 1-slot sTTI: 1 or 2 (configured by higher layer)</w:t>
            </w:r>
          </w:p>
          <w:p w14:paraId="33B9EEFF" w14:textId="77777777" w:rsidR="0079453B" w:rsidRPr="00BC779D" w:rsidRDefault="0079453B" w:rsidP="001F46DF">
            <w:pPr>
              <w:numPr>
                <w:ilvl w:val="0"/>
                <w:numId w:val="32"/>
              </w:numPr>
              <w:spacing w:after="0"/>
              <w:rPr>
                <w:rFonts w:eastAsia="MS Mincho"/>
                <w:iCs/>
                <w:lang w:val="en-US" w:eastAsia="ja-JP"/>
              </w:rPr>
            </w:pPr>
            <w:r w:rsidRPr="00BC779D">
              <w:rPr>
                <w:rFonts w:eastAsia="MS Mincho"/>
                <w:iCs/>
                <w:lang w:val="en-US" w:eastAsia="ja-JP"/>
              </w:rPr>
              <w:t>DMRS based sPDCCH</w:t>
            </w:r>
          </w:p>
          <w:p w14:paraId="7F12887F" w14:textId="77777777" w:rsidR="0079453B" w:rsidRPr="00BC779D" w:rsidRDefault="0079453B" w:rsidP="001F46DF">
            <w:pPr>
              <w:numPr>
                <w:ilvl w:val="1"/>
                <w:numId w:val="32"/>
              </w:numPr>
              <w:spacing w:after="0"/>
              <w:rPr>
                <w:rFonts w:eastAsia="MS Mincho"/>
                <w:iCs/>
                <w:lang w:val="en-US" w:eastAsia="ja-JP"/>
              </w:rPr>
            </w:pPr>
            <w:r w:rsidRPr="00BC779D">
              <w:rPr>
                <w:rFonts w:eastAsia="MS Mincho"/>
                <w:iCs/>
                <w:lang w:val="en-US" w:eastAsia="ja-JP"/>
              </w:rPr>
              <w:t xml:space="preserve">for 2/3-symbol sTTI: </w:t>
            </w:r>
          </w:p>
          <w:p w14:paraId="050B6481" w14:textId="77777777" w:rsidR="0079453B" w:rsidRPr="00BC779D" w:rsidRDefault="0079453B" w:rsidP="001F46DF">
            <w:pPr>
              <w:numPr>
                <w:ilvl w:val="2"/>
                <w:numId w:val="32"/>
              </w:numPr>
              <w:spacing w:after="0"/>
              <w:rPr>
                <w:rFonts w:eastAsia="MS Mincho"/>
                <w:iCs/>
                <w:lang w:val="en-US" w:eastAsia="ja-JP"/>
              </w:rPr>
            </w:pPr>
            <w:r w:rsidRPr="00BC779D">
              <w:rPr>
                <w:rFonts w:eastAsia="MS Mincho"/>
                <w:iCs/>
                <w:lang w:eastAsia="ja-JP"/>
              </w:rPr>
              <w:t>2 for 2-symbol sTTI#1,2,3,4</w:t>
            </w:r>
          </w:p>
          <w:p w14:paraId="6CED5696" w14:textId="77777777" w:rsidR="0079453B" w:rsidRDefault="0079453B" w:rsidP="001F46DF">
            <w:pPr>
              <w:numPr>
                <w:ilvl w:val="2"/>
                <w:numId w:val="32"/>
              </w:numPr>
              <w:spacing w:after="0"/>
              <w:rPr>
                <w:rFonts w:eastAsia="MS Mincho"/>
                <w:iCs/>
                <w:lang w:val="en-US" w:eastAsia="ja-JP"/>
              </w:rPr>
            </w:pPr>
            <w:r w:rsidRPr="00BC779D">
              <w:rPr>
                <w:rFonts w:eastAsia="MS Mincho"/>
                <w:iCs/>
                <w:lang w:eastAsia="ja-JP"/>
              </w:rPr>
              <w:t>3 for 3-symbol sTTI#1 and #5</w:t>
            </w:r>
          </w:p>
          <w:p w14:paraId="20E29F3D" w14:textId="75C6F68C" w:rsidR="0079453B" w:rsidRPr="003A5086" w:rsidRDefault="0079453B" w:rsidP="001F46DF">
            <w:pPr>
              <w:numPr>
                <w:ilvl w:val="1"/>
                <w:numId w:val="32"/>
              </w:numPr>
              <w:spacing w:after="0"/>
              <w:rPr>
                <w:rFonts w:eastAsia="MS Mincho"/>
                <w:iCs/>
                <w:lang w:val="en-US" w:eastAsia="ja-JP"/>
              </w:rPr>
            </w:pPr>
            <w:r w:rsidRPr="003A5086">
              <w:rPr>
                <w:rFonts w:eastAsia="MS Mincho"/>
                <w:iCs/>
                <w:lang w:val="en-US" w:eastAsia="ja-JP"/>
              </w:rPr>
              <w:t>for 1-slot sTTI: 2</w:t>
            </w:r>
          </w:p>
        </w:tc>
      </w:tr>
      <w:tr w:rsidR="0079453B" w:rsidRPr="00036048" w14:paraId="0E184A5E" w14:textId="77777777" w:rsidTr="00520CEE">
        <w:tc>
          <w:tcPr>
            <w:tcW w:w="9631" w:type="dxa"/>
          </w:tcPr>
          <w:p w14:paraId="4A893DE5" w14:textId="7F2B4990" w:rsidR="0079453B" w:rsidRPr="00416FCC" w:rsidRDefault="0079453B" w:rsidP="0079453B">
            <w:pPr>
              <w:spacing w:after="0"/>
              <w:rPr>
                <w:rFonts w:eastAsia="MS Mincho"/>
                <w:lang w:val="en-US" w:eastAsia="ja-JP"/>
              </w:rPr>
            </w:pPr>
            <w:r w:rsidRPr="006D6C9B">
              <w:rPr>
                <w:rFonts w:eastAsia="MS Mincho"/>
                <w:iCs/>
                <w:lang w:val="en-US" w:eastAsia="ja-JP"/>
              </w:rPr>
              <w:t xml:space="preserve">An sREG consists of </w:t>
            </w:r>
            <w:r>
              <w:rPr>
                <w:rFonts w:eastAsia="MS Mincho"/>
                <w:iCs/>
                <w:lang w:eastAsia="ja-JP"/>
              </w:rPr>
              <w:t>1 RB</w:t>
            </w:r>
            <w:r w:rsidRPr="006D6C9B">
              <w:rPr>
                <w:rFonts w:eastAsia="MS Mincho"/>
                <w:iCs/>
                <w:lang w:eastAsia="ja-JP"/>
              </w:rPr>
              <w:t xml:space="preserve"> within 1 OFDM symbol</w:t>
            </w:r>
            <w:r w:rsidRPr="006D6C9B">
              <w:rPr>
                <w:rFonts w:eastAsia="MS Mincho"/>
                <w:iCs/>
                <w:lang w:val="en-US" w:eastAsia="ja-JP"/>
              </w:rPr>
              <w:t xml:space="preserve"> including REs for CRS and/or DMRS</w:t>
            </w:r>
            <w:r>
              <w:rPr>
                <w:rFonts w:eastAsia="MS Mincho"/>
                <w:iCs/>
                <w:lang w:val="en-US" w:eastAsia="ja-JP"/>
              </w:rPr>
              <w:t xml:space="preserve">. The same definition applies to </w:t>
            </w:r>
            <w:r w:rsidRPr="009D20C5">
              <w:rPr>
                <w:rFonts w:eastAsia="MS Mincho"/>
                <w:iCs/>
                <w:lang w:val="en-US" w:eastAsia="ja-JP"/>
              </w:rPr>
              <w:t xml:space="preserve">to </w:t>
            </w:r>
            <w:r>
              <w:rPr>
                <w:rFonts w:eastAsia="MS Mincho"/>
                <w:iCs/>
                <w:lang w:val="en-US" w:eastAsia="ja-JP"/>
              </w:rPr>
              <w:t xml:space="preserve">both </w:t>
            </w:r>
            <w:r w:rsidRPr="009D20C5">
              <w:rPr>
                <w:rFonts w:eastAsia="MS Mincho"/>
                <w:iCs/>
                <w:lang w:val="en-US" w:eastAsia="ja-JP"/>
              </w:rPr>
              <w:t xml:space="preserve">DMRS </w:t>
            </w:r>
            <w:r>
              <w:rPr>
                <w:rFonts w:eastAsia="MS Mincho"/>
                <w:iCs/>
                <w:lang w:val="en-US" w:eastAsia="ja-JP"/>
              </w:rPr>
              <w:t xml:space="preserve">and CRS </w:t>
            </w:r>
            <w:r w:rsidRPr="009D20C5">
              <w:rPr>
                <w:rFonts w:eastAsia="MS Mincho"/>
                <w:iCs/>
                <w:lang w:val="en-US" w:eastAsia="ja-JP"/>
              </w:rPr>
              <w:t>based sPDCCH</w:t>
            </w:r>
          </w:p>
        </w:tc>
      </w:tr>
      <w:tr w:rsidR="0079453B" w:rsidRPr="00036048" w14:paraId="3F8DCB2A" w14:textId="77777777" w:rsidTr="00520CEE">
        <w:tc>
          <w:tcPr>
            <w:tcW w:w="9631" w:type="dxa"/>
          </w:tcPr>
          <w:p w14:paraId="251CD8A3" w14:textId="77777777" w:rsidR="0079453B" w:rsidRPr="00162D14" w:rsidRDefault="0079453B" w:rsidP="0079453B">
            <w:pPr>
              <w:spacing w:after="0"/>
              <w:rPr>
                <w:lang w:eastAsia="zh-CN"/>
              </w:rPr>
            </w:pPr>
            <w:r w:rsidRPr="00162D14">
              <w:rPr>
                <w:lang w:eastAsia="zh-CN"/>
              </w:rPr>
              <w:t>#sREGs per sCCE is:</w:t>
            </w:r>
          </w:p>
          <w:p w14:paraId="25690078" w14:textId="77777777" w:rsidR="0079453B" w:rsidRPr="00162D14" w:rsidRDefault="0079453B" w:rsidP="0079453B">
            <w:pPr>
              <w:spacing w:after="0"/>
              <w:rPr>
                <w:lang w:eastAsia="zh-CN"/>
              </w:rPr>
            </w:pPr>
            <w:r w:rsidRPr="00162D14">
              <w:rPr>
                <w:lang w:eastAsia="zh-CN"/>
              </w:rPr>
              <w:t>- 4 for CRS based sPDCCH</w:t>
            </w:r>
          </w:p>
          <w:p w14:paraId="6FCA50E1" w14:textId="0DD9CBCA" w:rsidR="0079453B" w:rsidRPr="00162D14" w:rsidRDefault="0079453B" w:rsidP="0079453B">
            <w:pPr>
              <w:spacing w:after="0"/>
              <w:rPr>
                <w:lang w:eastAsia="zh-CN"/>
              </w:rPr>
            </w:pPr>
            <w:r w:rsidRPr="00162D14">
              <w:rPr>
                <w:lang w:eastAsia="zh-CN"/>
              </w:rPr>
              <w:t xml:space="preserve">- </w:t>
            </w:r>
            <w:r w:rsidRPr="00162D14">
              <w:rPr>
                <w:iCs/>
                <w:lang w:eastAsia="ko-KR"/>
              </w:rPr>
              <w:t>4 in a 2-sybmol sPDCCH and is 6 in a 3-symbol sPDCCH for DMRS based sPDCCH</w:t>
            </w:r>
          </w:p>
        </w:tc>
      </w:tr>
      <w:tr w:rsidR="0079453B" w:rsidRPr="00036048" w14:paraId="3E9B6A9A" w14:textId="77777777" w:rsidTr="00520CEE">
        <w:tc>
          <w:tcPr>
            <w:tcW w:w="9631" w:type="dxa"/>
          </w:tcPr>
          <w:p w14:paraId="4860A4B4" w14:textId="2EAA7133" w:rsidR="0079453B" w:rsidRPr="00162D14" w:rsidRDefault="0079453B" w:rsidP="0079453B">
            <w:pPr>
              <w:spacing w:after="0"/>
              <w:rPr>
                <w:lang w:eastAsia="zh-CN"/>
              </w:rPr>
            </w:pPr>
            <w:r w:rsidRPr="00162D14">
              <w:rPr>
                <w:iCs/>
                <w:lang w:eastAsia="ko-KR"/>
              </w:rPr>
              <w:t>DMRS bundling in frequency domain is mandatory for DMRS-based sPDCCH using a sPRG size of 2</w:t>
            </w:r>
          </w:p>
        </w:tc>
      </w:tr>
      <w:tr w:rsidR="0079453B" w:rsidRPr="00036048" w14:paraId="342D029A" w14:textId="77777777" w:rsidTr="00520CEE">
        <w:tc>
          <w:tcPr>
            <w:tcW w:w="9631" w:type="dxa"/>
          </w:tcPr>
          <w:p w14:paraId="4D6EF154" w14:textId="5BC57470" w:rsidR="0079453B" w:rsidRPr="00162D14" w:rsidRDefault="0079453B" w:rsidP="0079453B">
            <w:pPr>
              <w:spacing w:after="0"/>
              <w:rPr>
                <w:lang w:eastAsia="zh-CN"/>
              </w:rPr>
            </w:pPr>
            <w:r w:rsidRPr="00162D14">
              <w:t>The DL DMRS pattern for sPDCCH associated with 2/3os and 7os sTTI, is reused from 2/3os sPDSCH.</w:t>
            </w:r>
          </w:p>
        </w:tc>
      </w:tr>
      <w:tr w:rsidR="0079453B" w:rsidRPr="00036048" w14:paraId="5D258653" w14:textId="77777777" w:rsidTr="00520CEE">
        <w:tc>
          <w:tcPr>
            <w:tcW w:w="9631" w:type="dxa"/>
          </w:tcPr>
          <w:p w14:paraId="3F756F20" w14:textId="77777777" w:rsidR="0079453B" w:rsidRPr="00162D14" w:rsidRDefault="0079453B" w:rsidP="0079453B">
            <w:pPr>
              <w:spacing w:after="0"/>
              <w:rPr>
                <w:iCs/>
                <w:lang w:eastAsia="ko-KR"/>
              </w:rPr>
            </w:pPr>
            <w:r w:rsidRPr="00162D14">
              <w:rPr>
                <w:iCs/>
                <w:lang w:eastAsia="ko-KR"/>
              </w:rPr>
              <w:t xml:space="preserve">For a CRS-based sPDCCH, sREGs within an sPDCCH set </w:t>
            </w:r>
            <w:r w:rsidRPr="00162D14">
              <w:rPr>
                <w:iCs/>
                <w:position w:val="-10"/>
                <w:lang w:eastAsia="ko-KR"/>
              </w:rPr>
              <w:object w:dxaOrig="300" w:dyaOrig="279" w14:anchorId="46E2D134">
                <v:shape id="_x0000_i1030" type="#_x0000_t75" style="width:16.2pt;height:13.8pt" o:ole="">
                  <v:imagedata r:id="rId27" o:title=""/>
                </v:shape>
                <o:OLEObject Type="Embed" ProgID="Equation.3" ShapeID="_x0000_i1030" DrawAspect="Content" ObjectID="_1581831242" r:id="rId28"/>
              </w:object>
            </w:r>
            <w:r w:rsidRPr="00162D14">
              <w:rPr>
                <w:iCs/>
                <w:lang w:eastAsia="ko-KR"/>
              </w:rPr>
              <w:t xml:space="preserve"> are numbered in a frequency-first time-second manner from 0 to</w:t>
            </w:r>
            <w:r w:rsidRPr="00162D14">
              <w:rPr>
                <w:iCs/>
                <w:position w:val="-10"/>
                <w:lang w:eastAsia="ko-KR"/>
              </w:rPr>
              <w:object w:dxaOrig="960" w:dyaOrig="320" w14:anchorId="0680A3F1">
                <v:shape id="_x0000_i1031" type="#_x0000_t75" style="width:48pt;height:16.2pt" o:ole="">
                  <v:imagedata r:id="rId29" o:title=""/>
                </v:shape>
                <o:OLEObject Type="Embed" ProgID="Equation.3" ShapeID="_x0000_i1031" DrawAspect="Content" ObjectID="_1581831243" r:id="rId30"/>
              </w:object>
            </w:r>
            <w:bookmarkStart w:id="2" w:name="_Hlk495328467"/>
            <w:r w:rsidRPr="00162D14">
              <w:rPr>
                <w:iCs/>
                <w:lang w:eastAsia="ko-KR"/>
              </w:rPr>
              <w:t xml:space="preserve">, where </w:t>
            </w:r>
            <w:r w:rsidRPr="00162D14">
              <w:rPr>
                <w:position w:val="-10"/>
              </w:rPr>
              <w:object w:dxaOrig="400" w:dyaOrig="320" w14:anchorId="101E052F">
                <v:shape id="_x0000_i1032" type="#_x0000_t75" style="width:19.8pt;height:16.2pt" o:ole="">
                  <v:imagedata r:id="rId31" o:title=""/>
                </v:shape>
                <o:OLEObject Type="Embed" ProgID="Equation.3" ShapeID="_x0000_i1032" DrawAspect="Content" ObjectID="_1581831244" r:id="rId32"/>
              </w:object>
            </w:r>
            <w:r w:rsidRPr="00162D14">
              <w:t xml:space="preserve">is the number of configured symbols, and </w:t>
            </w:r>
            <w:r w:rsidRPr="00162D14">
              <w:rPr>
                <w:position w:val="-10"/>
              </w:rPr>
              <w:object w:dxaOrig="400" w:dyaOrig="320" w14:anchorId="6AB98B20">
                <v:shape id="_x0000_i1033" type="#_x0000_t75" style="width:19.8pt;height:16.2pt" o:ole="">
                  <v:imagedata r:id="rId33" o:title=""/>
                </v:shape>
                <o:OLEObject Type="Embed" ProgID="Equation.3" ShapeID="_x0000_i1033" DrawAspect="Content" ObjectID="_1581831245" r:id="rId34"/>
              </w:object>
            </w:r>
            <w:r w:rsidRPr="00162D14">
              <w:t xml:space="preserve"> is the number of RBs for the CRS-based sPDCCH RB set</w:t>
            </w:r>
            <w:r w:rsidRPr="00162D14">
              <w:rPr>
                <w:iCs/>
                <w:lang w:eastAsia="ko-KR"/>
              </w:rPr>
              <w:t>.</w:t>
            </w:r>
            <w:bookmarkEnd w:id="2"/>
          </w:p>
          <w:p w14:paraId="6324A1D2" w14:textId="77777777" w:rsidR="0079453B" w:rsidRPr="00162D14" w:rsidRDefault="0079453B" w:rsidP="0079453B">
            <w:pPr>
              <w:spacing w:after="0"/>
              <w:rPr>
                <w:iCs/>
                <w:lang w:eastAsia="ko-KR"/>
              </w:rPr>
            </w:pPr>
          </w:p>
          <w:p w14:paraId="5444595F" w14:textId="69228314" w:rsidR="0079453B" w:rsidRPr="004722FD" w:rsidRDefault="0079453B" w:rsidP="004722FD">
            <w:pPr>
              <w:spacing w:after="160" w:line="252" w:lineRule="auto"/>
              <w:rPr>
                <w:lang w:eastAsia="sv-SE"/>
              </w:rPr>
            </w:pPr>
            <w:r w:rsidRPr="00162D14">
              <w:t>The mapping is performed from lower RB to higher RB for the first symbol, and from higher RB to lower RB for the second symbol.</w:t>
            </w:r>
          </w:p>
        </w:tc>
      </w:tr>
      <w:tr w:rsidR="0079453B" w:rsidRPr="00036048" w14:paraId="46FCB661" w14:textId="77777777" w:rsidTr="00520CEE">
        <w:tc>
          <w:tcPr>
            <w:tcW w:w="9631" w:type="dxa"/>
          </w:tcPr>
          <w:p w14:paraId="6221D531" w14:textId="75A5F44E" w:rsidR="0079453B" w:rsidRPr="00162D14" w:rsidRDefault="0079453B" w:rsidP="0079453B">
            <w:pPr>
              <w:spacing w:after="0"/>
              <w:rPr>
                <w:lang w:eastAsia="zh-CN"/>
              </w:rPr>
            </w:pPr>
            <w:r w:rsidRPr="00162D14">
              <w:rPr>
                <w:iCs/>
                <w:lang w:eastAsia="ko-KR"/>
              </w:rPr>
              <w:lastRenderedPageBreak/>
              <w:t>For a DMRS-based sPDCCH, sREGs within an sPDCCH set</w:t>
            </w:r>
            <w:r w:rsidRPr="00162D14">
              <w:rPr>
                <w:iCs/>
                <w:position w:val="-10"/>
                <w:lang w:eastAsia="ko-KR"/>
              </w:rPr>
              <w:object w:dxaOrig="300" w:dyaOrig="279" w14:anchorId="1179F409">
                <v:shape id="_x0000_i1034" type="#_x0000_t75" style="width:16.2pt;height:13.8pt" o:ole="">
                  <v:imagedata r:id="rId35" o:title=""/>
                </v:shape>
                <o:OLEObject Type="Embed" ProgID="Equation.3" ShapeID="_x0000_i1034" DrawAspect="Content" ObjectID="_1581831246" r:id="rId36"/>
              </w:object>
            </w:r>
            <w:r w:rsidRPr="00162D14">
              <w:rPr>
                <w:iCs/>
                <w:lang w:eastAsia="ko-KR"/>
              </w:rPr>
              <w:t xml:space="preserve"> are numbered in a time-first frequency-second manner from 0 to </w:t>
            </w:r>
            <w:r w:rsidRPr="00162D14">
              <w:rPr>
                <w:iCs/>
                <w:position w:val="-10"/>
                <w:lang w:eastAsia="ko-KR"/>
              </w:rPr>
              <w:object w:dxaOrig="960" w:dyaOrig="320" w14:anchorId="0E93B58B">
                <v:shape id="_x0000_i1035" type="#_x0000_t75" style="width:48pt;height:16.2pt" o:ole="">
                  <v:imagedata r:id="rId37" o:title=""/>
                </v:shape>
                <o:OLEObject Type="Embed" ProgID="Equation.3" ShapeID="_x0000_i1035" DrawAspect="Content" ObjectID="_1581831247" r:id="rId38"/>
              </w:object>
            </w:r>
            <w:r w:rsidRPr="00162D14">
              <w:rPr>
                <w:iCs/>
                <w:lang w:eastAsia="ko-KR"/>
              </w:rPr>
              <w:t xml:space="preserve">, where </w:t>
            </w:r>
            <w:r w:rsidRPr="00162D14">
              <w:rPr>
                <w:position w:val="-10"/>
              </w:rPr>
              <w:object w:dxaOrig="400" w:dyaOrig="320" w14:anchorId="53A858C8">
                <v:shape id="_x0000_i1036" type="#_x0000_t75" style="width:19.8pt;height:16.2pt" o:ole="">
                  <v:imagedata r:id="rId31" o:title=""/>
                </v:shape>
                <o:OLEObject Type="Embed" ProgID="Equation.3" ShapeID="_x0000_i1036" DrawAspect="Content" ObjectID="_1581831248" r:id="rId39"/>
              </w:object>
            </w:r>
            <w:r w:rsidRPr="00162D14">
              <w:t xml:space="preserve">is the number of symbols, and </w:t>
            </w:r>
            <w:r w:rsidRPr="00162D14">
              <w:rPr>
                <w:position w:val="-10"/>
              </w:rPr>
              <w:object w:dxaOrig="400" w:dyaOrig="320" w14:anchorId="7C62CED6">
                <v:shape id="_x0000_i1037" type="#_x0000_t75" style="width:19.8pt;height:16.2pt" o:ole="">
                  <v:imagedata r:id="rId33" o:title=""/>
                </v:shape>
                <o:OLEObject Type="Embed" ProgID="Equation.3" ShapeID="_x0000_i1037" DrawAspect="Content" ObjectID="_1581831249" r:id="rId40"/>
              </w:object>
            </w:r>
            <w:r w:rsidRPr="00162D14">
              <w:t xml:space="preserve"> is the number of RBs for the DMRS-based sPDCCH RB set</w:t>
            </w:r>
            <w:r w:rsidRPr="00162D14">
              <w:rPr>
                <w:iCs/>
                <w:lang w:eastAsia="ko-KR"/>
              </w:rPr>
              <w:t>.</w:t>
            </w:r>
          </w:p>
        </w:tc>
      </w:tr>
      <w:tr w:rsidR="0079453B" w:rsidRPr="00036048" w14:paraId="5586E277" w14:textId="77777777" w:rsidTr="00520CEE">
        <w:tc>
          <w:tcPr>
            <w:tcW w:w="9631" w:type="dxa"/>
          </w:tcPr>
          <w:p w14:paraId="4CEBCFB3" w14:textId="77777777" w:rsidR="0079453B" w:rsidRPr="00162D14" w:rsidRDefault="0079453B" w:rsidP="0079453B">
            <w:pPr>
              <w:rPr>
                <w:lang w:val="en-US"/>
              </w:rPr>
            </w:pPr>
            <w:r w:rsidRPr="00162D14">
              <w:rPr>
                <w:lang w:val="en-US"/>
              </w:rPr>
              <w:t>For localized CRS-based sPDCCH, the sREG corresponding to an sCCE index n are given by</w:t>
            </w:r>
          </w:p>
          <w:p w14:paraId="0D8BDA06" w14:textId="77777777" w:rsidR="0079453B" w:rsidRPr="00162D14" w:rsidRDefault="0079453B" w:rsidP="0079453B">
            <w:pPr>
              <w:jc w:val="center"/>
              <w:rPr>
                <w:lang w:val="en-US"/>
              </w:rPr>
            </w:pPr>
            <w:r w:rsidRPr="00162D14">
              <w:rPr>
                <w:position w:val="-10"/>
              </w:rPr>
              <w:object w:dxaOrig="920" w:dyaOrig="320" w14:anchorId="32AADD4D">
                <v:shape id="_x0000_i1038" type="#_x0000_t75" style="width:65.4pt;height:22.2pt" o:ole="">
                  <v:imagedata r:id="rId41" o:title=""/>
                </v:shape>
                <o:OLEObject Type="Embed" ProgID="Equation.3" ShapeID="_x0000_i1038" DrawAspect="Content" ObjectID="_1581831250" r:id="rId42"/>
              </w:object>
            </w:r>
          </w:p>
          <w:p w14:paraId="53F412ED" w14:textId="4B879B1F" w:rsidR="0079453B" w:rsidRPr="00162D14" w:rsidRDefault="0079453B" w:rsidP="0079453B">
            <w:r w:rsidRPr="00162D14">
              <w:rPr>
                <w:lang w:val="en-US"/>
              </w:rPr>
              <w:t xml:space="preserve">Where n=0,…,N_(sCCE,p)-1. N_(sCCE,p) is the number of sCCE in sPDCCH RB set p, and j=0,…, </w:t>
            </w:r>
            <w:r w:rsidRPr="00162D14">
              <w:rPr>
                <w:position w:val="-10"/>
              </w:rPr>
              <w:object w:dxaOrig="499" w:dyaOrig="320" w14:anchorId="5FF8A64B">
                <v:shape id="_x0000_i1039" type="#_x0000_t75" style="width:25.8pt;height:16.2pt" o:ole="">
                  <v:imagedata r:id="rId43" o:title=""/>
                </v:shape>
                <o:OLEObject Type="Embed" ProgID="Equation.3" ShapeID="_x0000_i1039" DrawAspect="Content" ObjectID="_1581831251" r:id="rId44"/>
              </w:object>
            </w:r>
            <w:r w:rsidRPr="00162D14">
              <w:rPr>
                <w:lang w:val="en-US"/>
              </w:rPr>
              <w:t xml:space="preserve">-1. </w:t>
            </w:r>
            <w:r w:rsidRPr="00162D14">
              <w:rPr>
                <w:position w:val="-10"/>
              </w:rPr>
              <w:object w:dxaOrig="499" w:dyaOrig="320" w14:anchorId="6110647C">
                <v:shape id="_x0000_i1040" type="#_x0000_t75" style="width:25.8pt;height:16.2pt" o:ole="">
                  <v:imagedata r:id="rId43" o:title=""/>
                </v:shape>
                <o:OLEObject Type="Embed" ProgID="Equation.3" ShapeID="_x0000_i1040" DrawAspect="Content" ObjectID="_1581831252" r:id="rId45"/>
              </w:object>
            </w:r>
            <w:r w:rsidRPr="00162D14">
              <w:rPr>
                <w:lang w:val="en-US"/>
              </w:rPr>
              <w:t xml:space="preserve"> is the number of sREG per sCCE</w:t>
            </w:r>
          </w:p>
        </w:tc>
      </w:tr>
      <w:tr w:rsidR="004525AE" w:rsidRPr="00036048" w14:paraId="34BDBF84" w14:textId="77777777" w:rsidTr="00520CEE">
        <w:tc>
          <w:tcPr>
            <w:tcW w:w="9631" w:type="dxa"/>
          </w:tcPr>
          <w:p w14:paraId="02B235A9" w14:textId="77777777" w:rsidR="004525AE" w:rsidRPr="00AC153C" w:rsidRDefault="004525AE" w:rsidP="004525AE">
            <w:pPr>
              <w:rPr>
                <w:lang w:eastAsia="zh-CN"/>
              </w:rPr>
            </w:pPr>
            <w:r w:rsidRPr="00AC153C">
              <w:rPr>
                <w:lang w:eastAsia="zh-CN"/>
              </w:rPr>
              <w:t>For localized CRS-based sPDCCH:</w:t>
            </w:r>
          </w:p>
          <w:p w14:paraId="09C152BD" w14:textId="77777777" w:rsidR="004525AE" w:rsidRPr="00AC153C" w:rsidRDefault="004525AE" w:rsidP="001F46DF">
            <w:pPr>
              <w:numPr>
                <w:ilvl w:val="0"/>
                <w:numId w:val="71"/>
              </w:numPr>
              <w:spacing w:after="0"/>
            </w:pPr>
            <w:r w:rsidRPr="00AC153C">
              <w:rPr>
                <w:lang w:eastAsia="zh-CN"/>
              </w:rPr>
              <w:t>The modulated symbols for a localized CRS-based sPDCCH are mapped to the REs according to step 1</w:t>
            </w:r>
            <w:r w:rsidRPr="00AC153C">
              <w:t>-</w:t>
            </w:r>
            <w:r w:rsidRPr="00AC153C">
              <w:rPr>
                <w:lang w:eastAsia="zh-CN"/>
              </w:rPr>
              <w:t>2 below:</w:t>
            </w:r>
          </w:p>
          <w:p w14:paraId="588FD4EF" w14:textId="77777777" w:rsidR="004525AE" w:rsidRPr="00AC153C" w:rsidRDefault="004525AE" w:rsidP="001F46DF">
            <w:pPr>
              <w:numPr>
                <w:ilvl w:val="1"/>
                <w:numId w:val="71"/>
              </w:numPr>
              <w:spacing w:after="0"/>
            </w:pPr>
            <w:r w:rsidRPr="00AC153C">
              <w:rPr>
                <w:lang w:eastAsia="zh-CN"/>
              </w:rPr>
              <w:t>Step 1: Perform a block interleaver within the sREGs for the sPDCCH candidate with aggregation level L, where the number of rows equal to L and the number of columns equal to 4 (i.e. the number of sREGs in an sCCE). The sREGs are written into the matrix row by row and read out column by column</w:t>
            </w:r>
          </w:p>
          <w:p w14:paraId="4AD6FD3C" w14:textId="20E8AF1B" w:rsidR="004525AE" w:rsidRPr="00AC153C" w:rsidRDefault="004525AE" w:rsidP="004525AE">
            <w:pPr>
              <w:rPr>
                <w:lang w:val="en-US"/>
              </w:rPr>
            </w:pPr>
            <w:r w:rsidRPr="00AC153C">
              <w:rPr>
                <w:lang w:eastAsia="zh-CN"/>
              </w:rPr>
              <w:t>Step 2</w:t>
            </w:r>
            <w:r w:rsidRPr="00AC153C">
              <w:t>:</w:t>
            </w:r>
            <w:r w:rsidRPr="00AC153C">
              <w:rPr>
                <w:lang w:eastAsia="zh-CN"/>
              </w:rPr>
              <w:t xml:space="preserve"> The modulated symbols are mapped to available REs within the interleaved sREGs in increasing order (i.e. one by one manner)</w:t>
            </w:r>
          </w:p>
        </w:tc>
      </w:tr>
      <w:tr w:rsidR="004525AE" w:rsidRPr="00036048" w14:paraId="0AC8ED89" w14:textId="77777777" w:rsidTr="00520CEE">
        <w:tc>
          <w:tcPr>
            <w:tcW w:w="9631" w:type="dxa"/>
          </w:tcPr>
          <w:p w14:paraId="44EA7FAB" w14:textId="77777777" w:rsidR="004525AE" w:rsidRPr="00162D14" w:rsidRDefault="004525AE" w:rsidP="004525AE">
            <w:pPr>
              <w:rPr>
                <w:lang w:val="en-US"/>
              </w:rPr>
            </w:pPr>
            <w:r w:rsidRPr="00162D14">
              <w:rPr>
                <w:lang w:val="en-US"/>
              </w:rPr>
              <w:t>For localized DMRS-based sPDCCH, the sREG corresponding to an sCCE index n are given by</w:t>
            </w:r>
          </w:p>
          <w:p w14:paraId="7330A739" w14:textId="77777777" w:rsidR="004525AE" w:rsidRPr="00162D14" w:rsidRDefault="004525AE" w:rsidP="004525AE">
            <w:pPr>
              <w:jc w:val="center"/>
              <w:rPr>
                <w:lang w:val="en-US"/>
              </w:rPr>
            </w:pPr>
            <w:r w:rsidRPr="00162D14">
              <w:rPr>
                <w:position w:val="-10"/>
              </w:rPr>
              <w:object w:dxaOrig="920" w:dyaOrig="320" w14:anchorId="594D4509">
                <v:shape id="_x0000_i1041" type="#_x0000_t75" style="width:65.4pt;height:22.2pt" o:ole="">
                  <v:imagedata r:id="rId46" o:title=""/>
                </v:shape>
                <o:OLEObject Type="Embed" ProgID="Equation.3" ShapeID="_x0000_i1041" DrawAspect="Content" ObjectID="_1581831253" r:id="rId47"/>
              </w:object>
            </w:r>
          </w:p>
          <w:p w14:paraId="14292DA6" w14:textId="1BDC0B22" w:rsidR="004525AE" w:rsidRPr="00162D14" w:rsidRDefault="004525AE" w:rsidP="004525AE">
            <w:pPr>
              <w:rPr>
                <w:lang w:val="en-US"/>
              </w:rPr>
            </w:pPr>
            <w:r w:rsidRPr="00162D14">
              <w:rPr>
                <w:lang w:val="en-US"/>
              </w:rPr>
              <w:t xml:space="preserve">Where n=0,…,N_(sCCE,p)-1. N_(sCCE,p) is the number of sCCE in sPDCCH RB set p, and j=0,…, </w:t>
            </w:r>
            <w:r w:rsidRPr="00162D14">
              <w:rPr>
                <w:position w:val="-10"/>
              </w:rPr>
              <w:object w:dxaOrig="499" w:dyaOrig="320" w14:anchorId="045E40D1">
                <v:shape id="_x0000_i1042" type="#_x0000_t75" style="width:25.8pt;height:16.2pt" o:ole="">
                  <v:imagedata r:id="rId43" o:title=""/>
                </v:shape>
                <o:OLEObject Type="Embed" ProgID="Equation.3" ShapeID="_x0000_i1042" DrawAspect="Content" ObjectID="_1581831254" r:id="rId48"/>
              </w:object>
            </w:r>
            <w:r w:rsidRPr="00162D14">
              <w:t>-1</w:t>
            </w:r>
            <w:r w:rsidRPr="00162D14">
              <w:rPr>
                <w:lang w:val="en-US"/>
              </w:rPr>
              <w:t xml:space="preserve">. </w:t>
            </w:r>
            <w:r w:rsidRPr="00162D14">
              <w:rPr>
                <w:position w:val="-10"/>
              </w:rPr>
              <w:object w:dxaOrig="499" w:dyaOrig="320" w14:anchorId="2EE93D89">
                <v:shape id="_x0000_i1043" type="#_x0000_t75" style="width:25.8pt;height:16.2pt" o:ole="">
                  <v:imagedata r:id="rId49" o:title=""/>
                </v:shape>
                <o:OLEObject Type="Embed" ProgID="Equation.3" ShapeID="_x0000_i1043" DrawAspect="Content" ObjectID="_1581831255" r:id="rId50"/>
              </w:object>
            </w:r>
            <w:r w:rsidRPr="00162D14">
              <w:rPr>
                <w:lang w:val="en-US"/>
              </w:rPr>
              <w:t>is the number of sREG per sCCE</w:t>
            </w:r>
          </w:p>
        </w:tc>
      </w:tr>
      <w:tr w:rsidR="004525AE" w:rsidRPr="00036048" w14:paraId="4A7ACDAB" w14:textId="77777777" w:rsidTr="00520CEE">
        <w:tc>
          <w:tcPr>
            <w:tcW w:w="9631" w:type="dxa"/>
          </w:tcPr>
          <w:p w14:paraId="5E610146" w14:textId="58A81E2A" w:rsidR="004525AE" w:rsidRPr="00162D14" w:rsidRDefault="004525AE" w:rsidP="004525AE">
            <w:pPr>
              <w:rPr>
                <w:lang w:val="en-US"/>
              </w:rPr>
            </w:pPr>
            <w:r w:rsidRPr="00162D14">
              <w:rPr>
                <w:rFonts w:eastAsia="MS Mincho"/>
                <w:iCs/>
                <w:lang w:val="en-US" w:eastAsia="ja-JP"/>
              </w:rPr>
              <w:t>For an RB set with CRS-based sPDCCH, the distributed sCCE-to-sREG mapping is implemented at the sREG level</w:t>
            </w:r>
          </w:p>
        </w:tc>
      </w:tr>
      <w:tr w:rsidR="004525AE" w:rsidRPr="00036048" w14:paraId="6BD42480" w14:textId="77777777" w:rsidTr="00520CEE">
        <w:tc>
          <w:tcPr>
            <w:tcW w:w="9631" w:type="dxa"/>
          </w:tcPr>
          <w:p w14:paraId="41E791E0" w14:textId="449A2758" w:rsidR="004525AE" w:rsidRPr="00162D14" w:rsidRDefault="004525AE" w:rsidP="004525AE">
            <w:pPr>
              <w:rPr>
                <w:lang w:val="en-US"/>
              </w:rPr>
            </w:pPr>
            <w:r w:rsidRPr="00162D14">
              <w:rPr>
                <w:rFonts w:eastAsia="MS Mincho"/>
                <w:iCs/>
                <w:lang w:val="en-US" w:eastAsia="ja-JP"/>
              </w:rPr>
              <w:t>For an RB set with DMRS-based sPDCCH, the distributed sCCE-to-sREG mapping is implemented at the sCCE level.</w:t>
            </w:r>
          </w:p>
        </w:tc>
      </w:tr>
      <w:tr w:rsidR="004525AE" w:rsidRPr="00036048" w14:paraId="4A7C3F51" w14:textId="77777777" w:rsidTr="00520CEE">
        <w:tc>
          <w:tcPr>
            <w:tcW w:w="9631" w:type="dxa"/>
          </w:tcPr>
          <w:p w14:paraId="3D2F15F7" w14:textId="77777777" w:rsidR="004525AE" w:rsidRPr="00162D14" w:rsidRDefault="004525AE" w:rsidP="004525AE">
            <w:pPr>
              <w:spacing w:before="100" w:beforeAutospacing="1" w:after="100" w:afterAutospacing="1"/>
              <w:rPr>
                <w:lang w:val="en-US" w:eastAsia="zh-CN"/>
              </w:rPr>
            </w:pPr>
            <w:r w:rsidRPr="00162D14">
              <w:rPr>
                <w:lang w:val="en-US" w:eastAsia="zh-CN"/>
              </w:rPr>
              <w:t>For CRS-based sPDCCH and distributed configuration, the sREG corresponding to an sCCE index n are given by</w:t>
            </w:r>
          </w:p>
          <w:p w14:paraId="526A7820" w14:textId="77777777" w:rsidR="004525AE" w:rsidRPr="00162D14" w:rsidRDefault="004525AE" w:rsidP="004525AE">
            <w:pPr>
              <w:rPr>
                <w:rFonts w:eastAsiaTheme="minorHAnsi"/>
                <w:lang w:val="en-US" w:eastAsia="zh-CN"/>
              </w:rPr>
            </w:pPr>
          </w:p>
          <w:p w14:paraId="598F43D5" w14:textId="77777777" w:rsidR="004525AE" w:rsidRPr="00162D14" w:rsidRDefault="004525AE" w:rsidP="004525AE">
            <w:pPr>
              <w:jc w:val="center"/>
              <w:rPr>
                <w:lang w:val="en-US" w:eastAsia="zh-CN"/>
              </w:rPr>
            </w:pPr>
            <m:oMath>
              <m:r>
                <w:rPr>
                  <w:rFonts w:ascii="Cambria Math" w:hAnsi="Cambria Math"/>
                  <w:lang w:val="en-US" w:eastAsia="zh-CN"/>
                </w:rPr>
                <m:t xml:space="preserve">n mod </m:t>
              </m:r>
              <m:d>
                <m:dPr>
                  <m:begChr m:val="⌊"/>
                  <m:endChr m:val="⌋"/>
                  <m:ctrlPr>
                    <w:rPr>
                      <w:rFonts w:ascii="Cambria Math" w:eastAsiaTheme="minorHAnsi" w:hAnsi="Cambria Math"/>
                      <w:i/>
                      <w:iCs/>
                      <w:lang w:val="en-US" w:eastAsia="zh-CN"/>
                    </w:rPr>
                  </m:ctrlPr>
                </m:dPr>
                <m:e>
                  <m:f>
                    <m:fPr>
                      <m:ctrlPr>
                        <w:rPr>
                          <w:rFonts w:ascii="Cambria Math" w:eastAsiaTheme="minorHAnsi" w:hAnsi="Cambria Math"/>
                          <w:i/>
                          <w:iCs/>
                          <w:lang w:val="en-US" w:eastAsia="zh-CN"/>
                        </w:rPr>
                      </m:ctrlPr>
                    </m:fPr>
                    <m:num>
                      <m:sSubSup>
                        <m:sSubSupPr>
                          <m:ctrlPr>
                            <w:rPr>
                              <w:rFonts w:ascii="Cambria Math" w:eastAsiaTheme="minorHAnsi" w:hAnsi="Cambria Math"/>
                              <w:i/>
                              <w:iCs/>
                              <w:lang w:val="en-US" w:eastAsia="zh-CN"/>
                            </w:rPr>
                          </m:ctrlPr>
                        </m:sSubSupPr>
                        <m:e>
                          <m:r>
                            <w:rPr>
                              <w:rFonts w:ascii="Cambria Math" w:hAnsi="Cambria Math"/>
                              <w:lang w:val="en-US" w:eastAsia="zh-CN"/>
                            </w:rPr>
                            <m:t>N</m:t>
                          </m:r>
                        </m:e>
                        <m:sub>
                          <m:r>
                            <w:rPr>
                              <w:rFonts w:ascii="Cambria Math" w:hAnsi="Cambria Math"/>
                              <w:lang w:val="en-US" w:eastAsia="zh-CN"/>
                            </w:rPr>
                            <m:t>RB</m:t>
                          </m:r>
                        </m:sub>
                        <m:sup>
                          <m:sSub>
                            <m:sSubPr>
                              <m:ctrlPr>
                                <w:rPr>
                                  <w:rFonts w:ascii="Cambria Math" w:eastAsiaTheme="minorHAnsi" w:hAnsi="Cambria Math"/>
                                  <w:i/>
                                  <w:iCs/>
                                  <w:lang w:val="en-US" w:eastAsia="zh-CN"/>
                                </w:rPr>
                              </m:ctrlPr>
                            </m:sSubPr>
                            <m:e>
                              <m:r>
                                <w:rPr>
                                  <w:rFonts w:ascii="Cambria Math" w:hAnsi="Cambria Math"/>
                                  <w:lang w:val="en-US" w:eastAsia="zh-CN"/>
                                </w:rPr>
                                <m:t>X</m:t>
                              </m:r>
                            </m:e>
                            <m:sub>
                              <m:r>
                                <w:rPr>
                                  <w:rFonts w:ascii="Cambria Math" w:hAnsi="Cambria Math"/>
                                  <w:lang w:val="en-US" w:eastAsia="zh-CN"/>
                                </w:rPr>
                                <m:t>m</m:t>
                              </m:r>
                            </m:sub>
                          </m:sSub>
                        </m:sup>
                      </m:sSubSup>
                    </m:num>
                    <m:den>
                      <m:sSubSup>
                        <m:sSubSupPr>
                          <m:ctrlPr>
                            <w:rPr>
                              <w:rFonts w:ascii="Cambria Math" w:eastAsiaTheme="minorHAnsi" w:hAnsi="Cambria Math"/>
                              <w:i/>
                              <w:iCs/>
                              <w:lang w:val="en-US" w:eastAsia="zh-CN"/>
                            </w:rPr>
                          </m:ctrlPr>
                        </m:sSubSupPr>
                        <m:e>
                          <m:r>
                            <w:rPr>
                              <w:rFonts w:ascii="Cambria Math" w:hAnsi="Cambria Math"/>
                              <w:lang w:val="en-US" w:eastAsia="zh-CN"/>
                            </w:rPr>
                            <m:t>N</m:t>
                          </m:r>
                        </m:e>
                        <m:sub>
                          <m:r>
                            <w:rPr>
                              <w:rFonts w:ascii="Cambria Math" w:hAnsi="Cambria Math"/>
                              <w:lang w:val="en-US" w:eastAsia="zh-CN"/>
                            </w:rPr>
                            <m:t>SREG</m:t>
                          </m:r>
                        </m:sub>
                        <m:sup>
                          <m:r>
                            <w:rPr>
                              <w:rFonts w:ascii="Cambria Math" w:hAnsi="Cambria Math"/>
                              <w:lang w:val="en-US" w:eastAsia="zh-CN"/>
                            </w:rPr>
                            <m:t>SCCE</m:t>
                          </m:r>
                        </m:sup>
                      </m:sSubSup>
                    </m:den>
                  </m:f>
                </m:e>
              </m:d>
              <m:r>
                <w:rPr>
                  <w:rFonts w:ascii="Cambria Math" w:hAnsi="Cambria Math"/>
                  <w:lang w:val="en-US" w:eastAsia="zh-CN"/>
                </w:rPr>
                <m:t>+</m:t>
              </m:r>
              <m:d>
                <m:dPr>
                  <m:begChr m:val="⌊"/>
                  <m:endChr m:val="⌋"/>
                  <m:ctrlPr>
                    <w:rPr>
                      <w:rFonts w:ascii="Cambria Math" w:eastAsiaTheme="minorHAnsi" w:hAnsi="Cambria Math"/>
                      <w:i/>
                      <w:iCs/>
                      <w:lang w:val="en-US" w:eastAsia="zh-CN"/>
                    </w:rPr>
                  </m:ctrlPr>
                </m:dPr>
                <m:e>
                  <m:f>
                    <m:fPr>
                      <m:ctrlPr>
                        <w:rPr>
                          <w:rFonts w:ascii="Cambria Math" w:eastAsiaTheme="minorHAnsi" w:hAnsi="Cambria Math"/>
                          <w:i/>
                          <w:iCs/>
                          <w:lang w:val="en-US" w:eastAsia="zh-CN"/>
                        </w:rPr>
                      </m:ctrlPr>
                    </m:fPr>
                    <m:num>
                      <m:r>
                        <w:rPr>
                          <w:rFonts w:ascii="Cambria Math" w:hAnsi="Cambria Math"/>
                          <w:lang w:val="en-US" w:eastAsia="zh-CN"/>
                        </w:rPr>
                        <m:t>n</m:t>
                      </m:r>
                    </m:num>
                    <m:den>
                      <m:d>
                        <m:dPr>
                          <m:begChr m:val="⌊"/>
                          <m:endChr m:val="⌋"/>
                          <m:ctrlPr>
                            <w:rPr>
                              <w:rFonts w:ascii="Cambria Math" w:eastAsiaTheme="minorHAnsi" w:hAnsi="Cambria Math"/>
                              <w:i/>
                              <w:iCs/>
                              <w:lang w:val="en-US" w:eastAsia="zh-CN"/>
                            </w:rPr>
                          </m:ctrlPr>
                        </m:dPr>
                        <m:e>
                          <m:f>
                            <m:fPr>
                              <m:ctrlPr>
                                <w:rPr>
                                  <w:rFonts w:ascii="Cambria Math" w:eastAsiaTheme="minorHAnsi" w:hAnsi="Cambria Math"/>
                                  <w:i/>
                                  <w:iCs/>
                                  <w:lang w:val="en-US" w:eastAsia="zh-CN"/>
                                </w:rPr>
                              </m:ctrlPr>
                            </m:fPr>
                            <m:num>
                              <m:sSubSup>
                                <m:sSubSupPr>
                                  <m:ctrlPr>
                                    <w:rPr>
                                      <w:rFonts w:ascii="Cambria Math" w:eastAsiaTheme="minorHAnsi" w:hAnsi="Cambria Math"/>
                                      <w:i/>
                                      <w:iCs/>
                                      <w:lang w:val="en-US" w:eastAsia="zh-CN"/>
                                    </w:rPr>
                                  </m:ctrlPr>
                                </m:sSubSupPr>
                                <m:e>
                                  <m:r>
                                    <w:rPr>
                                      <w:rFonts w:ascii="Cambria Math" w:hAnsi="Cambria Math"/>
                                      <w:lang w:val="en-US" w:eastAsia="zh-CN"/>
                                    </w:rPr>
                                    <m:t>N</m:t>
                                  </m:r>
                                </m:e>
                                <m:sub>
                                  <m:r>
                                    <w:rPr>
                                      <w:rFonts w:ascii="Cambria Math" w:hAnsi="Cambria Math"/>
                                      <w:lang w:val="en-US" w:eastAsia="zh-CN"/>
                                    </w:rPr>
                                    <m:t>RB</m:t>
                                  </m:r>
                                </m:sub>
                                <m:sup>
                                  <m:sSub>
                                    <m:sSubPr>
                                      <m:ctrlPr>
                                        <w:rPr>
                                          <w:rFonts w:ascii="Cambria Math" w:eastAsiaTheme="minorHAnsi" w:hAnsi="Cambria Math"/>
                                          <w:i/>
                                          <w:iCs/>
                                          <w:lang w:val="en-US" w:eastAsia="zh-CN"/>
                                        </w:rPr>
                                      </m:ctrlPr>
                                    </m:sSubPr>
                                    <m:e>
                                      <m:r>
                                        <w:rPr>
                                          <w:rFonts w:ascii="Cambria Math" w:hAnsi="Cambria Math"/>
                                          <w:lang w:val="en-US" w:eastAsia="zh-CN"/>
                                        </w:rPr>
                                        <m:t>X</m:t>
                                      </m:r>
                                    </m:e>
                                    <m:sub>
                                      <m:r>
                                        <w:rPr>
                                          <w:rFonts w:ascii="Cambria Math" w:hAnsi="Cambria Math"/>
                                          <w:lang w:val="en-US" w:eastAsia="zh-CN"/>
                                        </w:rPr>
                                        <m:t>m</m:t>
                                      </m:r>
                                    </m:sub>
                                  </m:sSub>
                                </m:sup>
                              </m:sSubSup>
                            </m:num>
                            <m:den>
                              <m:sSubSup>
                                <m:sSubSupPr>
                                  <m:ctrlPr>
                                    <w:rPr>
                                      <w:rFonts w:ascii="Cambria Math" w:eastAsiaTheme="minorHAnsi" w:hAnsi="Cambria Math"/>
                                      <w:i/>
                                      <w:iCs/>
                                      <w:lang w:val="en-US" w:eastAsia="zh-CN"/>
                                    </w:rPr>
                                  </m:ctrlPr>
                                </m:sSubSupPr>
                                <m:e>
                                  <m:r>
                                    <w:rPr>
                                      <w:rFonts w:ascii="Cambria Math" w:hAnsi="Cambria Math"/>
                                      <w:lang w:val="en-US" w:eastAsia="zh-CN"/>
                                    </w:rPr>
                                    <m:t>N</m:t>
                                  </m:r>
                                </m:e>
                                <m:sub>
                                  <m:r>
                                    <w:rPr>
                                      <w:rFonts w:ascii="Cambria Math" w:hAnsi="Cambria Math"/>
                                      <w:lang w:val="en-US" w:eastAsia="zh-CN"/>
                                    </w:rPr>
                                    <m:t>SREG</m:t>
                                  </m:r>
                                </m:sub>
                                <m:sup>
                                  <m:r>
                                    <w:rPr>
                                      <w:rFonts w:ascii="Cambria Math" w:hAnsi="Cambria Math"/>
                                      <w:lang w:val="en-US" w:eastAsia="zh-CN"/>
                                    </w:rPr>
                                    <m:t>SCCE</m:t>
                                  </m:r>
                                </m:sup>
                              </m:sSubSup>
                            </m:den>
                          </m:f>
                        </m:e>
                      </m:d>
                    </m:den>
                  </m:f>
                </m:e>
              </m:d>
              <m:r>
                <w:rPr>
                  <w:rFonts w:ascii="Cambria Math" w:hAnsi="Cambria Math"/>
                  <w:lang w:val="en-US" w:eastAsia="zh-CN"/>
                </w:rPr>
                <m:t>∙</m:t>
              </m:r>
              <m:sSubSup>
                <m:sSubSupPr>
                  <m:ctrlPr>
                    <w:rPr>
                      <w:rFonts w:ascii="Cambria Math" w:eastAsiaTheme="minorHAnsi" w:hAnsi="Cambria Math"/>
                      <w:i/>
                      <w:iCs/>
                      <w:lang w:val="en-US" w:eastAsia="zh-CN"/>
                    </w:rPr>
                  </m:ctrlPr>
                </m:sSubSupPr>
                <m:e>
                  <m:r>
                    <w:rPr>
                      <w:rFonts w:ascii="Cambria Math" w:hAnsi="Cambria Math"/>
                      <w:lang w:val="en-US" w:eastAsia="zh-CN"/>
                    </w:rPr>
                    <m:t>N</m:t>
                  </m:r>
                </m:e>
                <m:sub>
                  <m:r>
                    <w:rPr>
                      <w:rFonts w:ascii="Cambria Math" w:hAnsi="Cambria Math"/>
                      <w:lang w:val="en-US" w:eastAsia="zh-CN"/>
                    </w:rPr>
                    <m:t>RB</m:t>
                  </m:r>
                </m:sub>
                <m:sup>
                  <m:sSub>
                    <m:sSubPr>
                      <m:ctrlPr>
                        <w:rPr>
                          <w:rFonts w:ascii="Cambria Math" w:eastAsiaTheme="minorHAnsi" w:hAnsi="Cambria Math"/>
                          <w:i/>
                          <w:iCs/>
                          <w:lang w:val="en-US" w:eastAsia="zh-CN"/>
                        </w:rPr>
                      </m:ctrlPr>
                    </m:sSubPr>
                    <m:e>
                      <m:r>
                        <w:rPr>
                          <w:rFonts w:ascii="Cambria Math" w:hAnsi="Cambria Math"/>
                          <w:lang w:val="en-US" w:eastAsia="zh-CN"/>
                        </w:rPr>
                        <m:t>X</m:t>
                      </m:r>
                    </m:e>
                    <m:sub>
                      <m:r>
                        <w:rPr>
                          <w:rFonts w:ascii="Cambria Math" w:hAnsi="Cambria Math"/>
                          <w:lang w:val="en-US" w:eastAsia="zh-CN"/>
                        </w:rPr>
                        <m:t>m</m:t>
                      </m:r>
                    </m:sub>
                  </m:sSub>
                </m:sup>
              </m:sSubSup>
              <m:r>
                <w:rPr>
                  <w:rFonts w:ascii="Cambria Math" w:hAnsi="Cambria Math"/>
                  <w:lang w:val="en-US" w:eastAsia="zh-CN"/>
                </w:rPr>
                <m:t>+j∙</m:t>
              </m:r>
              <m:d>
                <m:dPr>
                  <m:begChr m:val="⌊"/>
                  <m:endChr m:val="⌋"/>
                  <m:ctrlPr>
                    <w:rPr>
                      <w:rFonts w:ascii="Cambria Math" w:eastAsiaTheme="minorHAnsi" w:hAnsi="Cambria Math"/>
                      <w:i/>
                      <w:iCs/>
                      <w:lang w:val="en-US" w:eastAsia="zh-CN"/>
                    </w:rPr>
                  </m:ctrlPr>
                </m:dPr>
                <m:e>
                  <m:f>
                    <m:fPr>
                      <m:ctrlPr>
                        <w:rPr>
                          <w:rFonts w:ascii="Cambria Math" w:eastAsiaTheme="minorHAnsi" w:hAnsi="Cambria Math"/>
                          <w:i/>
                          <w:iCs/>
                          <w:lang w:val="en-US" w:eastAsia="zh-CN"/>
                        </w:rPr>
                      </m:ctrlPr>
                    </m:fPr>
                    <m:num>
                      <m:sSubSup>
                        <m:sSubSupPr>
                          <m:ctrlPr>
                            <w:rPr>
                              <w:rFonts w:ascii="Cambria Math" w:eastAsiaTheme="minorHAnsi" w:hAnsi="Cambria Math"/>
                              <w:i/>
                              <w:iCs/>
                              <w:lang w:val="en-US" w:eastAsia="zh-CN"/>
                            </w:rPr>
                          </m:ctrlPr>
                        </m:sSubSupPr>
                        <m:e>
                          <m:r>
                            <w:rPr>
                              <w:rFonts w:ascii="Cambria Math" w:hAnsi="Cambria Math"/>
                              <w:lang w:val="en-US" w:eastAsia="zh-CN"/>
                            </w:rPr>
                            <m:t>N</m:t>
                          </m:r>
                        </m:e>
                        <m:sub>
                          <m:r>
                            <w:rPr>
                              <w:rFonts w:ascii="Cambria Math" w:hAnsi="Cambria Math"/>
                              <w:lang w:val="en-US" w:eastAsia="zh-CN"/>
                            </w:rPr>
                            <m:t>RB</m:t>
                          </m:r>
                        </m:sub>
                        <m:sup>
                          <m:sSub>
                            <m:sSubPr>
                              <m:ctrlPr>
                                <w:rPr>
                                  <w:rFonts w:ascii="Cambria Math" w:eastAsiaTheme="minorHAnsi" w:hAnsi="Cambria Math"/>
                                  <w:i/>
                                  <w:iCs/>
                                  <w:lang w:val="en-US" w:eastAsia="zh-CN"/>
                                </w:rPr>
                              </m:ctrlPr>
                            </m:sSubPr>
                            <m:e>
                              <m:r>
                                <w:rPr>
                                  <w:rFonts w:ascii="Cambria Math" w:hAnsi="Cambria Math"/>
                                  <w:lang w:val="en-US" w:eastAsia="zh-CN"/>
                                </w:rPr>
                                <m:t>X</m:t>
                              </m:r>
                            </m:e>
                            <m:sub>
                              <m:r>
                                <w:rPr>
                                  <w:rFonts w:ascii="Cambria Math" w:hAnsi="Cambria Math"/>
                                  <w:lang w:val="en-US" w:eastAsia="zh-CN"/>
                                </w:rPr>
                                <m:t>m</m:t>
                              </m:r>
                            </m:sub>
                          </m:sSub>
                        </m:sup>
                      </m:sSubSup>
                    </m:num>
                    <m:den>
                      <m:sSubSup>
                        <m:sSubSupPr>
                          <m:ctrlPr>
                            <w:rPr>
                              <w:rFonts w:ascii="Cambria Math" w:eastAsiaTheme="minorHAnsi" w:hAnsi="Cambria Math"/>
                              <w:i/>
                              <w:iCs/>
                              <w:lang w:val="en-US" w:eastAsia="zh-CN"/>
                            </w:rPr>
                          </m:ctrlPr>
                        </m:sSubSupPr>
                        <m:e>
                          <m:r>
                            <w:rPr>
                              <w:rFonts w:ascii="Cambria Math" w:hAnsi="Cambria Math"/>
                              <w:lang w:val="en-US" w:eastAsia="zh-CN"/>
                            </w:rPr>
                            <m:t>N</m:t>
                          </m:r>
                        </m:e>
                        <m:sub>
                          <m:r>
                            <w:rPr>
                              <w:rFonts w:ascii="Cambria Math" w:hAnsi="Cambria Math"/>
                              <w:lang w:val="en-US" w:eastAsia="zh-CN"/>
                            </w:rPr>
                            <m:t>SREG</m:t>
                          </m:r>
                        </m:sub>
                        <m:sup>
                          <m:r>
                            <w:rPr>
                              <w:rFonts w:ascii="Cambria Math" w:hAnsi="Cambria Math"/>
                              <w:lang w:val="en-US" w:eastAsia="zh-CN"/>
                            </w:rPr>
                            <m:t>SCCE</m:t>
                          </m:r>
                        </m:sup>
                      </m:sSubSup>
                    </m:den>
                  </m:f>
                </m:e>
              </m:d>
            </m:oMath>
            <w:r w:rsidRPr="00162D14">
              <w:rPr>
                <w:lang w:val="en-US" w:eastAsia="zh-CN"/>
              </w:rPr>
              <w:t xml:space="preserve"> </w:t>
            </w:r>
          </w:p>
          <w:p w14:paraId="3BE7E656" w14:textId="735E6F58" w:rsidR="004525AE" w:rsidRPr="00162D14" w:rsidRDefault="004525AE" w:rsidP="004525AE">
            <w:pPr>
              <w:rPr>
                <w:lang w:val="en-US" w:eastAsia="zh-CN"/>
              </w:rPr>
            </w:pPr>
            <w:r w:rsidRPr="00162D14">
              <w:rPr>
                <w:lang w:val="en-US" w:eastAsia="zh-CN"/>
              </w:rPr>
              <w:t xml:space="preserve">Where </w:t>
            </w:r>
            <m:oMath>
              <m:r>
                <w:rPr>
                  <w:rFonts w:ascii="Cambria Math" w:hAnsi="Cambria Math"/>
                  <w:lang w:val="en-US" w:eastAsia="zh-CN"/>
                </w:rPr>
                <m:t>j=0,⋯,</m:t>
              </m:r>
              <m:sSubSup>
                <m:sSubSupPr>
                  <m:ctrlPr>
                    <w:rPr>
                      <w:rFonts w:ascii="Cambria Math" w:hAnsi="Cambria Math"/>
                      <w:i/>
                      <w:iCs/>
                      <w:lang w:val="en-US" w:eastAsia="zh-CN"/>
                    </w:rPr>
                  </m:ctrlPr>
                </m:sSubSupPr>
                <m:e>
                  <m:r>
                    <w:rPr>
                      <w:rFonts w:ascii="Cambria Math" w:hAnsi="Cambria Math"/>
                      <w:lang w:val="en-US" w:eastAsia="zh-CN"/>
                    </w:rPr>
                    <m:t>N</m:t>
                  </m:r>
                </m:e>
                <m:sub>
                  <m:r>
                    <w:rPr>
                      <w:rFonts w:ascii="Cambria Math" w:hAnsi="Cambria Math"/>
                      <w:lang w:val="en-US" w:eastAsia="zh-CN"/>
                    </w:rPr>
                    <m:t>SREG</m:t>
                  </m:r>
                </m:sub>
                <m:sup>
                  <m:r>
                    <w:rPr>
                      <w:rFonts w:ascii="Cambria Math" w:hAnsi="Cambria Math"/>
                      <w:lang w:val="en-US" w:eastAsia="zh-CN"/>
                    </w:rPr>
                    <m:t>SCCE</m:t>
                  </m:r>
                </m:sup>
              </m:sSubSup>
              <m:r>
                <w:rPr>
                  <w:rFonts w:ascii="Cambria Math" w:hAnsi="Cambria Math"/>
                  <w:lang w:val="en-US" w:eastAsia="zh-CN"/>
                </w:rPr>
                <m:t>-1</m:t>
              </m:r>
            </m:oMath>
            <w:r w:rsidRPr="00162D14">
              <w:rPr>
                <w:lang w:val="en-US" w:eastAsia="zh-CN"/>
              </w:rPr>
              <w:t xml:space="preserve">, </w:t>
            </w:r>
            <m:oMath>
              <m:sSubSup>
                <m:sSubSupPr>
                  <m:ctrlPr>
                    <w:rPr>
                      <w:rFonts w:ascii="Cambria Math" w:hAnsi="Cambria Math"/>
                      <w:i/>
                      <w:iCs/>
                      <w:lang w:val="en-US" w:eastAsia="zh-CN"/>
                    </w:rPr>
                  </m:ctrlPr>
                </m:sSubSupPr>
                <m:e>
                  <m:r>
                    <w:rPr>
                      <w:rFonts w:ascii="Cambria Math" w:hAnsi="Cambria Math"/>
                      <w:lang w:val="en-US" w:eastAsia="zh-CN"/>
                    </w:rPr>
                    <m:t>N</m:t>
                  </m:r>
                </m:e>
                <m:sub>
                  <m:r>
                    <w:rPr>
                      <w:rFonts w:ascii="Cambria Math" w:hAnsi="Cambria Math"/>
                      <w:lang w:val="en-US" w:eastAsia="zh-CN"/>
                    </w:rPr>
                    <m:t>RB</m:t>
                  </m:r>
                </m:sub>
                <m:sup>
                  <m:sSub>
                    <m:sSubPr>
                      <m:ctrlPr>
                        <w:rPr>
                          <w:rFonts w:ascii="Cambria Math" w:hAnsi="Cambria Math"/>
                          <w:i/>
                          <w:iCs/>
                          <w:lang w:val="en-US" w:eastAsia="zh-CN"/>
                        </w:rPr>
                      </m:ctrlPr>
                    </m:sSubPr>
                    <m:e>
                      <m:r>
                        <w:rPr>
                          <w:rFonts w:ascii="Cambria Math" w:hAnsi="Cambria Math"/>
                          <w:lang w:val="en-US" w:eastAsia="zh-CN"/>
                        </w:rPr>
                        <m:t>X</m:t>
                      </m:r>
                    </m:e>
                    <m:sub>
                      <m:r>
                        <w:rPr>
                          <w:rFonts w:ascii="Cambria Math" w:hAnsi="Cambria Math"/>
                          <w:lang w:val="en-US" w:eastAsia="zh-CN"/>
                        </w:rPr>
                        <m:t>m</m:t>
                      </m:r>
                    </m:sub>
                  </m:sSub>
                </m:sup>
              </m:sSubSup>
            </m:oMath>
            <w:r w:rsidRPr="00162D14">
              <w:rPr>
                <w:lang w:val="en-US" w:eastAsia="zh-CN"/>
              </w:rPr>
              <w:t xml:space="preserve"> represents the number of SREGs per each configured OFDM symbol in the SPDCCH resource set  </w:t>
            </w:r>
            <m:oMath>
              <m:sSub>
                <m:sSubPr>
                  <m:ctrlPr>
                    <w:rPr>
                      <w:rFonts w:ascii="Cambria Math" w:hAnsi="Cambria Math"/>
                      <w:i/>
                      <w:iCs/>
                      <w:lang w:val="en-US" w:eastAsia="zh-CN"/>
                    </w:rPr>
                  </m:ctrlPr>
                </m:sSubPr>
                <m:e>
                  <m:r>
                    <w:rPr>
                      <w:rFonts w:ascii="Cambria Math" w:hAnsi="Cambria Math"/>
                      <w:lang w:val="en-US" w:eastAsia="zh-CN"/>
                    </w:rPr>
                    <m:t>X</m:t>
                  </m:r>
                </m:e>
                <m:sub>
                  <m:r>
                    <w:rPr>
                      <w:rFonts w:ascii="Cambria Math" w:hAnsi="Cambria Math"/>
                      <w:lang w:val="en-US" w:eastAsia="zh-CN"/>
                    </w:rPr>
                    <m:t>m</m:t>
                  </m:r>
                </m:sub>
              </m:sSub>
            </m:oMath>
            <w:r w:rsidRPr="00162D14">
              <w:rPr>
                <w:i/>
                <w:iCs/>
                <w:lang w:val="en-US" w:eastAsia="zh-CN"/>
              </w:rPr>
              <w:t>.</w:t>
            </w:r>
          </w:p>
        </w:tc>
      </w:tr>
      <w:tr w:rsidR="004525AE" w:rsidRPr="00036048" w14:paraId="31743EC8" w14:textId="77777777" w:rsidTr="00520CEE">
        <w:tc>
          <w:tcPr>
            <w:tcW w:w="9631" w:type="dxa"/>
          </w:tcPr>
          <w:p w14:paraId="42EC4497" w14:textId="77777777" w:rsidR="004525AE" w:rsidRPr="00162D14" w:rsidRDefault="004525AE" w:rsidP="004525AE">
            <w:pPr>
              <w:rPr>
                <w:b/>
                <w:lang w:val="en-US"/>
              </w:rPr>
            </w:pPr>
            <w:r w:rsidRPr="00162D14">
              <w:rPr>
                <w:lang w:val="en-US"/>
              </w:rPr>
              <w:t>For distributed DMRS-based sPDCCH, the sREG corresponding to an sCCE index n are given by</w:t>
            </w:r>
          </w:p>
          <w:p w14:paraId="7D103B0E" w14:textId="77777777" w:rsidR="004525AE" w:rsidRPr="00162D14" w:rsidRDefault="004525AE" w:rsidP="004525AE">
            <w:pPr>
              <w:jc w:val="center"/>
            </w:pPr>
            <w:r w:rsidRPr="00162D14">
              <w:rPr>
                <w:position w:val="-10"/>
              </w:rPr>
              <w:object w:dxaOrig="920" w:dyaOrig="320" w14:anchorId="53995D4A">
                <v:shape id="_x0000_i1044" type="#_x0000_t75" style="width:65.4pt;height:22.8pt" o:ole="">
                  <v:imagedata r:id="rId46" o:title=""/>
                </v:shape>
                <o:OLEObject Type="Embed" ProgID="Equation.3" ShapeID="_x0000_i1044" DrawAspect="Content" ObjectID="_1581831256" r:id="rId51"/>
              </w:object>
            </w:r>
          </w:p>
          <w:p w14:paraId="72B67EFF" w14:textId="77777777" w:rsidR="004525AE" w:rsidRPr="00162D14" w:rsidRDefault="004525AE" w:rsidP="004525AE">
            <w:r w:rsidRPr="00162D14">
              <w:rPr>
                <w:iCs/>
                <w:lang w:val="en-US" w:eastAsia="ko-KR"/>
              </w:rPr>
              <w:t>For DMRS-based sPDCCH, the logical sCCEs corresponding to a distributed</w:t>
            </w:r>
            <w:r w:rsidRPr="00162D14">
              <w:rPr>
                <w:b/>
                <w:bCs/>
                <w:iCs/>
                <w:lang w:val="en-US" w:eastAsia="ko-KR"/>
              </w:rPr>
              <w:t xml:space="preserve"> </w:t>
            </w:r>
            <w:r w:rsidRPr="00162D14">
              <w:rPr>
                <w:iCs/>
                <w:lang w:val="en-US" w:eastAsia="ko-KR"/>
              </w:rPr>
              <w:t xml:space="preserve">sPDCCH candidate </w:t>
            </w:r>
            <w:r w:rsidRPr="00162D14">
              <w:rPr>
                <w:i/>
                <w:iCs/>
                <w:lang w:val="en-US" w:eastAsia="ko-KR"/>
              </w:rPr>
              <w:t>m</w:t>
            </w:r>
            <w:r w:rsidRPr="00162D14">
              <w:rPr>
                <w:iCs/>
                <w:lang w:val="en-US" w:eastAsia="ko-KR"/>
              </w:rPr>
              <w:t xml:space="preserve"> of the sPDCCH search space at aggregation level L are given by:</w:t>
            </w:r>
          </w:p>
          <w:p w14:paraId="51407924" w14:textId="508825AA" w:rsidR="004525AE" w:rsidRPr="00162D14" w:rsidRDefault="004525AE" w:rsidP="004525AE">
            <w:pPr>
              <w:jc w:val="center"/>
              <w:rPr>
                <w:rFonts w:cs="Times"/>
                <w:lang w:val="en-US"/>
              </w:rPr>
            </w:pPr>
            <w:r w:rsidRPr="00162D14">
              <w:rPr>
                <w:rFonts w:cs="Times"/>
                <w:iCs/>
                <w:lang w:val="sv-SE" w:eastAsia="ko-KR"/>
              </w:rPr>
              <w:fldChar w:fldCharType="begin"/>
            </w:r>
            <w:r w:rsidRPr="00162D14">
              <w:rPr>
                <w:rFonts w:cs="Times"/>
                <w:iCs/>
                <w:lang w:val="en-US" w:eastAsia="ko-KR"/>
              </w:rPr>
              <w:instrText xml:space="preserve"> QUOTE </w:instrText>
            </w:r>
            <m:oMath>
              <m:d>
                <m:dPr>
                  <m:ctrlPr>
                    <w:rPr>
                      <w:rFonts w:ascii="Cambria Math" w:hAnsi="Cambria Math"/>
                      <w:b/>
                      <w:bCs/>
                      <w:i/>
                      <w:iCs/>
                      <w:kern w:val="24"/>
                      <w:sz w:val="38"/>
                      <w:szCs w:val="38"/>
                      <w:lang w:val="en-US" w:eastAsia="sv-SE"/>
                    </w:rPr>
                  </m:ctrlPr>
                </m:dPr>
                <m:e>
                  <m:sSubSup>
                    <m:sSubSupPr>
                      <m:ctrlPr>
                        <w:rPr>
                          <w:rFonts w:ascii="Cambria Math" w:hAnsi="Cambria Math"/>
                          <w:i/>
                          <w:iCs/>
                          <w:kern w:val="24"/>
                          <w:sz w:val="38"/>
                          <w:szCs w:val="38"/>
                          <w:lang w:val="en-US" w:eastAsia="sv-SE"/>
                        </w:rPr>
                      </m:ctrlPr>
                    </m:sSubSupPr>
                    <m:e>
                      <m:r>
                        <m:rPr>
                          <m:sty m:val="p"/>
                        </m:rPr>
                        <w:rPr>
                          <w:rFonts w:ascii="Cambria Math" w:hAnsi="Cambria Math"/>
                          <w:kern w:val="24"/>
                          <w:sz w:val="38"/>
                          <w:szCs w:val="38"/>
                          <w:lang w:val="en-US" w:eastAsia="sv-SE"/>
                        </w:rPr>
                        <m:t>Y</m:t>
                      </m:r>
                    </m:e>
                    <m:sub>
                      <m:r>
                        <m:rPr>
                          <m:sty m:val="p"/>
                        </m:rPr>
                        <w:rPr>
                          <w:rFonts w:ascii="Cambria Math" w:hAnsi="Cambria Math"/>
                          <w:kern w:val="24"/>
                          <w:sz w:val="38"/>
                          <w:szCs w:val="38"/>
                          <w:lang w:val="en-US" w:eastAsia="sv-SE"/>
                        </w:rPr>
                        <m:t>p</m:t>
                      </m:r>
                    </m:sub>
                    <m:sup>
                      <m:r>
                        <m:rPr>
                          <m:sty m:val="p"/>
                        </m:rPr>
                        <w:rPr>
                          <w:rFonts w:ascii="Cambria Math" w:hAnsi="Cambria Math"/>
                          <w:kern w:val="24"/>
                          <w:sz w:val="38"/>
                          <w:szCs w:val="38"/>
                          <w:lang w:val="en-US" w:eastAsia="sv-SE"/>
                        </w:rPr>
                        <m:t>L</m:t>
                      </m:r>
                    </m:sup>
                  </m:sSubSup>
                  <m:r>
                    <m:rPr>
                      <m:sty m:val="p"/>
                    </m:rPr>
                    <w:rPr>
                      <w:rFonts w:ascii="Cambria Math" w:hAnsi="Cambria Math"/>
                      <w:kern w:val="24"/>
                      <w:sz w:val="38"/>
                      <w:szCs w:val="38"/>
                      <w:lang w:val="en-US" w:eastAsia="sv-SE"/>
                    </w:rPr>
                    <m:t>+</m:t>
                  </m:r>
                  <m:d>
                    <m:dPr>
                      <m:begChr m:val="⌊"/>
                      <m:endChr m:val="⌋"/>
                      <m:ctrlPr>
                        <w:rPr>
                          <w:rFonts w:ascii="Cambria Math" w:hAnsi="Cambria Math"/>
                          <w:b/>
                          <w:bCs/>
                          <w:i/>
                          <w:iCs/>
                          <w:kern w:val="24"/>
                          <w:sz w:val="38"/>
                          <w:szCs w:val="38"/>
                          <w:lang w:val="en-US" w:eastAsia="sv-SE"/>
                        </w:rPr>
                      </m:ctrlPr>
                    </m:dPr>
                    <m:e>
                      <m:f>
                        <m:fPr>
                          <m:ctrlPr>
                            <w:rPr>
                              <w:rFonts w:ascii="Cambria Math" w:hAnsi="Cambria Math"/>
                              <w:b/>
                              <w:bCs/>
                              <w:i/>
                              <w:iCs/>
                              <w:kern w:val="24"/>
                              <w:sz w:val="38"/>
                              <w:szCs w:val="38"/>
                              <w:lang w:val="en-US" w:eastAsia="sv-SE"/>
                            </w:rPr>
                          </m:ctrlPr>
                        </m:fPr>
                        <m:num>
                          <m:r>
                            <m:rPr>
                              <m:sty m:val="p"/>
                            </m:rPr>
                            <w:rPr>
                              <w:rFonts w:ascii="Cambria Math" w:hAnsi="Cambria Math"/>
                              <w:kern w:val="24"/>
                              <w:sz w:val="38"/>
                              <w:szCs w:val="38"/>
                              <w:lang w:val="en-US" w:eastAsia="sv-SE"/>
                            </w:rPr>
                            <m:t>m*</m:t>
                          </m:r>
                          <m:sSub>
                            <m:sSubPr>
                              <m:ctrlPr>
                                <w:rPr>
                                  <w:rFonts w:ascii="Cambria Math" w:hAnsi="Cambria Math"/>
                                  <w:b/>
                                  <w:bCs/>
                                  <w:i/>
                                  <w:iCs/>
                                  <w:kern w:val="24"/>
                                  <w:sz w:val="38"/>
                                  <w:szCs w:val="38"/>
                                  <w:lang w:val="en-US" w:eastAsia="sv-SE"/>
                                </w:rPr>
                              </m:ctrlPr>
                            </m:sSubPr>
                            <m:e>
                              <m:r>
                                <m:rPr>
                                  <m:sty m:val="p"/>
                                </m:rPr>
                                <w:rPr>
                                  <w:rFonts w:ascii="Cambria Math" w:hAnsi="Cambria Math"/>
                                  <w:kern w:val="24"/>
                                  <w:sz w:val="38"/>
                                  <w:szCs w:val="38"/>
                                  <w:lang w:val="en-US" w:eastAsia="sv-SE"/>
                                </w:rPr>
                                <m:t>N</m:t>
                              </m:r>
                            </m:e>
                            <m:sub>
                              <m:r>
                                <m:rPr>
                                  <m:sty m:val="p"/>
                                </m:rPr>
                                <w:rPr>
                                  <w:rFonts w:ascii="Cambria Math" w:hAnsi="Cambria Math"/>
                                  <w:kern w:val="24"/>
                                  <w:sz w:val="38"/>
                                  <w:szCs w:val="38"/>
                                  <w:lang w:val="en-US" w:eastAsia="sv-SE"/>
                                </w:rPr>
                                <m:t>sCCE,p</m:t>
                              </m:r>
                            </m:sub>
                          </m:sSub>
                        </m:num>
                        <m:den>
                          <m:r>
                            <m:rPr>
                              <m:sty m:val="p"/>
                            </m:rPr>
                            <w:rPr>
                              <w:rFonts w:ascii="Cambria Math" w:hAnsi="Cambria Math"/>
                              <w:kern w:val="24"/>
                              <w:sz w:val="38"/>
                              <w:szCs w:val="38"/>
                              <w:lang w:val="en-US" w:eastAsia="sv-SE"/>
                            </w:rPr>
                            <m:t>L*</m:t>
                          </m:r>
                          <m:sSubSup>
                            <m:sSubSupPr>
                              <m:ctrlPr>
                                <w:rPr>
                                  <w:rFonts w:ascii="Cambria Math" w:hAnsi="Cambria Math"/>
                                  <w:b/>
                                  <w:bCs/>
                                  <w:i/>
                                  <w:iCs/>
                                  <w:kern w:val="24"/>
                                  <w:sz w:val="38"/>
                                  <w:szCs w:val="38"/>
                                  <w:lang w:val="en-US" w:eastAsia="sv-SE"/>
                                </w:rPr>
                              </m:ctrlPr>
                            </m:sSubSupPr>
                            <m:e>
                              <m:r>
                                <m:rPr>
                                  <m:sty m:val="p"/>
                                </m:rPr>
                                <w:rPr>
                                  <w:rFonts w:ascii="Cambria Math" w:hAnsi="Cambria Math"/>
                                  <w:kern w:val="24"/>
                                  <w:sz w:val="38"/>
                                  <w:szCs w:val="38"/>
                                  <w:lang w:val="en-US" w:eastAsia="sv-SE"/>
                                </w:rPr>
                                <m:t>M</m:t>
                              </m:r>
                            </m:e>
                            <m:sub>
                              <m:r>
                                <m:rPr>
                                  <m:sty m:val="p"/>
                                </m:rPr>
                                <w:rPr>
                                  <w:rFonts w:ascii="Cambria Math" w:hAnsi="Cambria Math"/>
                                  <w:kern w:val="24"/>
                                  <w:sz w:val="38"/>
                                  <w:szCs w:val="38"/>
                                  <w:lang w:val="en-US" w:eastAsia="sv-SE"/>
                                </w:rPr>
                                <m:t>p</m:t>
                              </m:r>
                            </m:sub>
                            <m:sup>
                              <m:r>
                                <m:rPr>
                                  <m:sty m:val="p"/>
                                </m:rPr>
                                <w:rPr>
                                  <w:rFonts w:ascii="Cambria Math" w:hAnsi="Cambria Math"/>
                                  <w:kern w:val="24"/>
                                  <w:sz w:val="38"/>
                                  <w:szCs w:val="38"/>
                                  <w:lang w:val="en-US" w:eastAsia="sv-SE"/>
                                </w:rPr>
                                <m:t>L</m:t>
                              </m:r>
                            </m:sup>
                          </m:sSubSup>
                        </m:den>
                      </m:f>
                    </m:e>
                  </m:d>
                </m:e>
              </m:d>
              <m:r>
                <m:rPr>
                  <m:sty m:val="p"/>
                </m:rPr>
                <w:rPr>
                  <w:rFonts w:ascii="Cambria Math" w:hAnsi="Cambria Math"/>
                  <w:kern w:val="24"/>
                  <w:sz w:val="38"/>
                  <w:szCs w:val="38"/>
                  <w:lang w:val="en-US" w:eastAsia="sv-SE"/>
                </w:rPr>
                <m:t>mod</m:t>
              </m:r>
              <m:d>
                <m:dPr>
                  <m:begChr m:val="⌊"/>
                  <m:endChr m:val="⌋"/>
                  <m:ctrlPr>
                    <w:rPr>
                      <w:rFonts w:ascii="Cambria Math" w:hAnsi="Cambria Math"/>
                      <w:b/>
                      <w:bCs/>
                      <w:i/>
                      <w:iCs/>
                      <w:kern w:val="24"/>
                      <w:sz w:val="38"/>
                      <w:szCs w:val="38"/>
                      <w:lang w:val="en-US" w:eastAsia="sv-SE"/>
                    </w:rPr>
                  </m:ctrlPr>
                </m:dPr>
                <m:e>
                  <m:f>
                    <m:fPr>
                      <m:ctrlPr>
                        <w:rPr>
                          <w:rFonts w:ascii="Cambria Math" w:hAnsi="Cambria Math"/>
                          <w:i/>
                          <w:iCs/>
                          <w:kern w:val="24"/>
                          <w:sz w:val="38"/>
                          <w:szCs w:val="38"/>
                          <w:lang w:val="en-US" w:eastAsia="sv-SE"/>
                        </w:rPr>
                      </m:ctrlPr>
                    </m:fPr>
                    <m:num>
                      <m:sSub>
                        <m:sSubPr>
                          <m:ctrlPr>
                            <w:rPr>
                              <w:rFonts w:ascii="Cambria Math" w:hAnsi="Cambria Math"/>
                              <w:i/>
                              <w:iCs/>
                              <w:kern w:val="24"/>
                              <w:sz w:val="38"/>
                              <w:szCs w:val="38"/>
                              <w:lang w:val="en-US" w:eastAsia="sv-SE"/>
                            </w:rPr>
                          </m:ctrlPr>
                        </m:sSubPr>
                        <m:e>
                          <m:r>
                            <m:rPr>
                              <m:sty m:val="p"/>
                            </m:rPr>
                            <w:rPr>
                              <w:rFonts w:ascii="Cambria Math" w:hAnsi="Cambria Math"/>
                              <w:kern w:val="24"/>
                              <w:sz w:val="38"/>
                              <w:szCs w:val="38"/>
                              <w:lang w:val="en-US" w:eastAsia="sv-SE"/>
                            </w:rPr>
                            <m:t>N</m:t>
                          </m:r>
                        </m:e>
                        <m:sub>
                          <m:r>
                            <m:rPr>
                              <m:sty m:val="p"/>
                            </m:rPr>
                            <w:rPr>
                              <w:rFonts w:ascii="Cambria Math" w:hAnsi="Cambria Math"/>
                              <w:kern w:val="24"/>
                              <w:sz w:val="38"/>
                              <w:szCs w:val="38"/>
                              <w:lang w:val="en-US" w:eastAsia="sv-SE"/>
                            </w:rPr>
                            <m:t>sCCE,p</m:t>
                          </m:r>
                        </m:sub>
                      </m:sSub>
                    </m:num>
                    <m:den>
                      <m:r>
                        <m:rPr>
                          <m:sty m:val="p"/>
                        </m:rPr>
                        <w:rPr>
                          <w:rFonts w:ascii="Cambria Math" w:hAnsi="Cambria Math"/>
                          <w:kern w:val="24"/>
                          <w:sz w:val="38"/>
                          <w:szCs w:val="38"/>
                          <w:lang w:val="en-US" w:eastAsia="sv-SE"/>
                        </w:rPr>
                        <m:t>L</m:t>
                      </m:r>
                    </m:den>
                  </m:f>
                </m:e>
              </m:d>
              <m:r>
                <m:rPr>
                  <m:sty m:val="p"/>
                </m:rPr>
                <w:rPr>
                  <w:rFonts w:ascii="Cambria Math" w:hAnsi="Cambria Math"/>
                  <w:kern w:val="24"/>
                  <w:sz w:val="38"/>
                  <w:szCs w:val="38"/>
                  <w:lang w:val="en-US" w:eastAsia="sv-SE"/>
                </w:rPr>
                <m:t>+i*</m:t>
              </m:r>
              <m:d>
                <m:dPr>
                  <m:begChr m:val="⌊"/>
                  <m:endChr m:val="⌋"/>
                  <m:ctrlPr>
                    <w:rPr>
                      <w:rFonts w:ascii="Cambria Math" w:hAnsi="Cambria Math"/>
                      <w:b/>
                      <w:bCs/>
                      <w:i/>
                      <w:iCs/>
                      <w:kern w:val="24"/>
                      <w:sz w:val="38"/>
                      <w:szCs w:val="38"/>
                      <w:lang w:val="en-US" w:eastAsia="sv-SE"/>
                    </w:rPr>
                  </m:ctrlPr>
                </m:dPr>
                <m:e>
                  <m:f>
                    <m:fPr>
                      <m:ctrlPr>
                        <w:rPr>
                          <w:rFonts w:ascii="Cambria Math" w:hAnsi="Cambria Math"/>
                          <w:i/>
                          <w:iCs/>
                          <w:kern w:val="24"/>
                          <w:sz w:val="38"/>
                          <w:szCs w:val="38"/>
                          <w:lang w:val="en-US" w:eastAsia="sv-SE"/>
                        </w:rPr>
                      </m:ctrlPr>
                    </m:fPr>
                    <m:num>
                      <m:sSub>
                        <m:sSubPr>
                          <m:ctrlPr>
                            <w:rPr>
                              <w:rFonts w:ascii="Cambria Math" w:hAnsi="Cambria Math"/>
                              <w:i/>
                              <w:iCs/>
                              <w:kern w:val="24"/>
                              <w:sz w:val="38"/>
                              <w:szCs w:val="38"/>
                              <w:lang w:val="en-US" w:eastAsia="sv-SE"/>
                            </w:rPr>
                          </m:ctrlPr>
                        </m:sSubPr>
                        <m:e>
                          <m:r>
                            <m:rPr>
                              <m:sty m:val="p"/>
                            </m:rPr>
                            <w:rPr>
                              <w:rFonts w:ascii="Cambria Math" w:hAnsi="Cambria Math"/>
                              <w:kern w:val="24"/>
                              <w:sz w:val="38"/>
                              <w:szCs w:val="38"/>
                              <w:lang w:val="en-US" w:eastAsia="sv-SE"/>
                            </w:rPr>
                            <m:t>N</m:t>
                          </m:r>
                        </m:e>
                        <m:sub>
                          <m:r>
                            <m:rPr>
                              <m:sty m:val="p"/>
                            </m:rPr>
                            <w:rPr>
                              <w:rFonts w:ascii="Cambria Math" w:hAnsi="Cambria Math"/>
                              <w:kern w:val="24"/>
                              <w:sz w:val="38"/>
                              <w:szCs w:val="38"/>
                              <w:lang w:val="en-US" w:eastAsia="sv-SE"/>
                            </w:rPr>
                            <m:t>sCCE,p</m:t>
                          </m:r>
                        </m:sub>
                      </m:sSub>
                    </m:num>
                    <m:den>
                      <m:r>
                        <m:rPr>
                          <m:sty m:val="p"/>
                        </m:rPr>
                        <w:rPr>
                          <w:rFonts w:ascii="Cambria Math" w:hAnsi="Cambria Math"/>
                          <w:kern w:val="24"/>
                          <w:sz w:val="38"/>
                          <w:szCs w:val="38"/>
                          <w:lang w:val="en-US" w:eastAsia="sv-SE"/>
                        </w:rPr>
                        <m:t>L</m:t>
                      </m:r>
                    </m:den>
                  </m:f>
                </m:e>
              </m:d>
            </m:oMath>
            <w:r w:rsidRPr="00162D14">
              <w:rPr>
                <w:rFonts w:cs="Times"/>
                <w:iCs/>
                <w:lang w:val="en-US" w:eastAsia="ko-KR"/>
              </w:rPr>
              <w:instrText xml:space="preserve"> </w:instrText>
            </w:r>
            <w:r w:rsidRPr="00162D14">
              <w:rPr>
                <w:rFonts w:cs="Times"/>
                <w:iCs/>
                <w:lang w:val="sv-SE" w:eastAsia="ko-KR"/>
              </w:rPr>
              <w:fldChar w:fldCharType="end"/>
            </w:r>
            <w:r w:rsidRPr="00162D14">
              <w:rPr>
                <w:rFonts w:cs="Times"/>
                <w:position w:val="-30"/>
                <w:lang w:val="en-US"/>
              </w:rPr>
              <w:object w:dxaOrig="3620" w:dyaOrig="680" w14:anchorId="3D9CC988">
                <v:shape id="_x0000_i1045" type="#_x0000_t75" style="width:181.8pt;height:34.2pt" o:ole="">
                  <v:imagedata r:id="rId52" o:title=""/>
                </v:shape>
                <o:OLEObject Type="Embed" ProgID="Equation.3" ShapeID="_x0000_i1045" DrawAspect="Content" ObjectID="_1581831257" r:id="rId53"/>
              </w:object>
            </w:r>
          </w:p>
        </w:tc>
      </w:tr>
      <w:tr w:rsidR="00D1137D" w:rsidRPr="00036048" w14:paraId="7A44622C" w14:textId="77777777" w:rsidTr="00520CEE">
        <w:tc>
          <w:tcPr>
            <w:tcW w:w="9631" w:type="dxa"/>
          </w:tcPr>
          <w:p w14:paraId="3D5F5A54" w14:textId="77777777" w:rsidR="00D1137D" w:rsidRPr="00AC153C" w:rsidRDefault="00D1137D" w:rsidP="00D1137D">
            <w:pPr>
              <w:rPr>
                <w:lang w:eastAsia="zh-CN"/>
              </w:rPr>
            </w:pPr>
            <w:r w:rsidRPr="00AC153C">
              <w:rPr>
                <w:lang w:eastAsia="zh-CN"/>
              </w:rPr>
              <w:t>For CRS-based sPDCCH, the logical sCCEs corresponding to sPDCCH candidate m of the sPDCCH search space at aggregation level L are given by</w:t>
            </w:r>
          </w:p>
          <w:p w14:paraId="0E1917A5" w14:textId="77777777" w:rsidR="00D1137D" w:rsidRPr="00AC153C" w:rsidRDefault="00D1137D" w:rsidP="00D1137D">
            <w:pPr>
              <w:jc w:val="center"/>
              <w:rPr>
                <w:lang w:eastAsia="zh-CN"/>
              </w:rPr>
            </w:pPr>
            <w:r w:rsidRPr="00AC153C">
              <w:object w:dxaOrig="4660" w:dyaOrig="800" w14:anchorId="0AEACEE9">
                <v:shape id="_x0000_i1046" type="#_x0000_t75" style="width:180pt;height:31.2pt" o:ole="">
                  <v:imagedata r:id="rId54" o:title=""/>
                </v:shape>
                <o:OLEObject Type="Embed" ProgID="Equation.3" ShapeID="_x0000_i1046" DrawAspect="Content" ObjectID="_1581831258" r:id="rId55"/>
              </w:object>
            </w:r>
          </w:p>
          <w:p w14:paraId="73ACC139" w14:textId="77777777" w:rsidR="00D1137D" w:rsidRPr="00AC153C" w:rsidRDefault="00D1137D" w:rsidP="00D1137D">
            <w:pPr>
              <w:ind w:left="360"/>
              <w:rPr>
                <w:lang w:eastAsia="zh-CN"/>
              </w:rPr>
            </w:pPr>
            <w:r w:rsidRPr="00AC153C">
              <w:rPr>
                <w:lang w:eastAsia="zh-CN"/>
              </w:rPr>
              <w:t xml:space="preserve">where </w:t>
            </w:r>
            <w:r w:rsidRPr="00AC153C">
              <w:object w:dxaOrig="340" w:dyaOrig="340" w14:anchorId="6D1082A7">
                <v:shape id="_x0000_i1047" type="#_x0000_t75" style="width:16.8pt;height:16.8pt" o:ole="">
                  <v:imagedata r:id="rId56" o:title=""/>
                </v:shape>
                <o:OLEObject Type="Embed" ProgID="Equation.3" ShapeID="_x0000_i1047" DrawAspect="Content" ObjectID="_1581831259" r:id="rId57"/>
              </w:object>
            </w:r>
            <w:r w:rsidRPr="00AC153C">
              <w:rPr>
                <w:lang w:eastAsia="zh-CN"/>
              </w:rPr>
              <w:t xml:space="preserve"> is determined by higher layer signaling, </w:t>
            </w:r>
            <w:r w:rsidRPr="00AC153C">
              <w:rPr>
                <w:lang w:eastAsia="zh-CN"/>
              </w:rPr>
              <w:object w:dxaOrig="859" w:dyaOrig="240" w14:anchorId="2D7141D9">
                <v:shape id="_x0000_i1048" type="#_x0000_t75" style="width:42pt;height:11.4pt" o:ole="">
                  <v:imagedata r:id="rId58" o:title=""/>
                </v:shape>
                <o:OLEObject Type="Embed" ProgID="Equation.3" ShapeID="_x0000_i1048" DrawAspect="Content" ObjectID="_1581831260" r:id="rId59"/>
              </w:object>
            </w:r>
            <w:r w:rsidRPr="00AC153C">
              <w:rPr>
                <w:lang w:eastAsia="zh-CN"/>
              </w:rPr>
              <w:t xml:space="preserve">, </w:t>
            </w:r>
            <w:r w:rsidRPr="00AC153C">
              <w:rPr>
                <w:lang w:eastAsia="zh-CN"/>
              </w:rPr>
              <w:object w:dxaOrig="700" w:dyaOrig="300" w14:anchorId="6CF7DB00">
                <v:shape id="_x0000_i1049" type="#_x0000_t75" style="width:31.2pt;height:12.6pt" o:ole="">
                  <v:imagedata r:id="rId60" o:title=""/>
                </v:shape>
                <o:OLEObject Type="Embed" ProgID="Equation.3" ShapeID="_x0000_i1049" DrawAspect="Content" ObjectID="_1581831261" r:id="rId61"/>
              </w:object>
            </w:r>
            <w:r w:rsidRPr="00AC153C">
              <w:rPr>
                <w:lang w:eastAsia="zh-CN"/>
              </w:rPr>
              <w:t>is the total number of sCCEs in sPDCCH RB set</w:t>
            </w:r>
            <w:r w:rsidRPr="00AC153C">
              <w:rPr>
                <w:noProof/>
                <w:lang w:eastAsia="zh-CN"/>
              </w:rPr>
              <w:t xml:space="preserve"> </w:t>
            </w:r>
            <w:r w:rsidRPr="00AC153C">
              <w:rPr>
                <w:lang w:eastAsia="zh-CN"/>
              </w:rPr>
              <w:t>p of sTTI k,</w:t>
            </w:r>
            <w:r w:rsidRPr="00AC153C">
              <w:rPr>
                <w:lang w:eastAsia="zh-CN"/>
              </w:rPr>
              <w:object w:dxaOrig="1280" w:dyaOrig="340" w14:anchorId="7B997F8A">
                <v:shape id="_x0000_i1050" type="#_x0000_t75" style="width:56.4pt;height:15.6pt" o:ole="">
                  <v:imagedata r:id="rId62" o:title=""/>
                </v:shape>
                <o:OLEObject Type="Embed" ProgID="Equation.3" ShapeID="_x0000_i1050" DrawAspect="Content" ObjectID="_1581831262" r:id="rId63"/>
              </w:object>
            </w:r>
            <w:r w:rsidRPr="00AC153C">
              <w:rPr>
                <w:lang w:eastAsia="zh-CN"/>
              </w:rPr>
              <w:t>and</w:t>
            </w:r>
            <w:r w:rsidRPr="00AC153C">
              <w:object w:dxaOrig="420" w:dyaOrig="340" w14:anchorId="4ABECABE">
                <v:shape id="_x0000_i1051" type="#_x0000_t75" style="width:21.6pt;height:17.4pt" o:ole="">
                  <v:imagedata r:id="rId64" o:title=""/>
                </v:shape>
                <o:OLEObject Type="Embed" ProgID="Equation.3" ShapeID="_x0000_i1051" DrawAspect="Content" ObjectID="_1581831263" r:id="rId65"/>
              </w:object>
            </w:r>
            <w:r w:rsidRPr="00AC153C">
              <w:rPr>
                <w:lang w:eastAsia="zh-CN"/>
              </w:rPr>
              <w:fldChar w:fldCharType="begin"/>
            </w:r>
            <w:r w:rsidRPr="00AC153C">
              <w:rPr>
                <w:lang w:eastAsia="zh-CN"/>
              </w:rPr>
              <w:instrText xml:space="preserve"> QUOTE </w:instrText>
            </w:r>
            <m:oMath>
              <m:sSubSup>
                <m:sSubSupPr>
                  <m:ctrlPr>
                    <w:rPr>
                      <w:rFonts w:ascii="Cambria Math" w:hAnsi="Cambria Math"/>
                      <w:bCs/>
                      <w:kern w:val="32"/>
                      <w:lang w:eastAsia="zh-CN"/>
                    </w:rPr>
                  </m:ctrlPr>
                </m:sSubSupPr>
                <m:e>
                  <m:r>
                    <m:rPr>
                      <m:sty m:val="p"/>
                    </m:rPr>
                    <w:rPr>
                      <w:rFonts w:ascii="Cambria Math" w:hAnsi="Cambria Math"/>
                      <w:kern w:val="32"/>
                      <w:lang w:eastAsia="zh-CN"/>
                    </w:rPr>
                    <m:t>M</m:t>
                  </m:r>
                </m:e>
                <m:sub>
                  <m:r>
                    <m:rPr>
                      <m:sty m:val="p"/>
                    </m:rPr>
                    <w:rPr>
                      <w:rFonts w:ascii="Cambria Math" w:hAnsi="Cambria Math"/>
                      <w:kern w:val="32"/>
                      <w:lang w:eastAsia="zh-CN"/>
                    </w:rPr>
                    <m:t>P, k</m:t>
                  </m:r>
                </m:sub>
                <m:sup>
                  <m:r>
                    <m:rPr>
                      <m:sty m:val="p"/>
                    </m:rPr>
                    <w:rPr>
                      <w:rFonts w:ascii="Cambria Math" w:hAnsi="Cambria Math"/>
                      <w:kern w:val="32"/>
                      <w:lang w:eastAsia="zh-CN"/>
                    </w:rPr>
                    <m:t>(L)</m:t>
                  </m:r>
                </m:sup>
              </m:sSubSup>
            </m:oMath>
            <w:r w:rsidRPr="00AC153C">
              <w:rPr>
                <w:lang w:eastAsia="zh-CN"/>
              </w:rPr>
              <w:instrText xml:space="preserve"> </w:instrText>
            </w:r>
            <w:r w:rsidRPr="00AC153C">
              <w:rPr>
                <w:lang w:eastAsia="zh-CN"/>
              </w:rPr>
              <w:fldChar w:fldCharType="end"/>
            </w:r>
            <w:r w:rsidRPr="00AC153C">
              <w:rPr>
                <w:lang w:eastAsia="zh-CN"/>
              </w:rPr>
              <w:t>is the number of sPDCCH candidates to monitor at aggregation level L in sTTI k.</w:t>
            </w:r>
          </w:p>
          <w:p w14:paraId="13CEA95F" w14:textId="457D8EF5" w:rsidR="00D1137D" w:rsidRPr="00AC153C" w:rsidRDefault="00D1137D" w:rsidP="00D1137D">
            <w:pPr>
              <w:rPr>
                <w:lang w:val="en-US"/>
              </w:rPr>
            </w:pPr>
            <w:bookmarkStart w:id="3" w:name="_Hlk499731545"/>
            <w:r w:rsidRPr="00AC153C">
              <w:rPr>
                <w:lang w:eastAsia="zh-CN"/>
              </w:rPr>
              <w:t xml:space="preserve">Note: The subscript k is removed for the </w:t>
            </w:r>
            <w:r w:rsidRPr="00AC153C">
              <w:object w:dxaOrig="340" w:dyaOrig="340" w14:anchorId="1474AD5F">
                <v:shape id="_x0000_i1052" type="#_x0000_t75" style="width:16.8pt;height:16.8pt" o:ole="">
                  <v:imagedata r:id="rId56" o:title=""/>
                </v:shape>
                <o:OLEObject Type="Embed" ProgID="Equation.3" ShapeID="_x0000_i1052" DrawAspect="Content" ObjectID="_1581831264" r:id="rId66"/>
              </w:object>
            </w:r>
            <w:r w:rsidRPr="00AC153C">
              <w:t xml:space="preserve">and </w:t>
            </w:r>
            <w:r w:rsidRPr="00AC153C">
              <w:rPr>
                <w:lang w:eastAsia="zh-CN"/>
              </w:rPr>
              <w:object w:dxaOrig="700" w:dyaOrig="300" w14:anchorId="5B2BE0E3">
                <v:shape id="_x0000_i1053" type="#_x0000_t75" style="width:31.2pt;height:12.6pt" o:ole="">
                  <v:imagedata r:id="rId60" o:title=""/>
                </v:shape>
                <o:OLEObject Type="Embed" ProgID="Equation.3" ShapeID="_x0000_i1053" DrawAspect="Content" ObjectID="_1581831265" r:id="rId67"/>
              </w:object>
            </w:r>
            <w:bookmarkEnd w:id="3"/>
          </w:p>
        </w:tc>
      </w:tr>
      <w:tr w:rsidR="00D1137D" w:rsidRPr="00036048" w14:paraId="3CFF876E" w14:textId="77777777" w:rsidTr="00520CEE">
        <w:tc>
          <w:tcPr>
            <w:tcW w:w="9631" w:type="dxa"/>
          </w:tcPr>
          <w:p w14:paraId="4313C227" w14:textId="77777777" w:rsidR="00D1137D" w:rsidRPr="00AC153C" w:rsidRDefault="00D1137D" w:rsidP="00D1137D">
            <w:pPr>
              <w:rPr>
                <w:lang w:eastAsia="zh-CN"/>
              </w:rPr>
            </w:pPr>
            <w:r w:rsidRPr="00AC153C">
              <w:rPr>
                <w:lang w:eastAsia="zh-CN"/>
              </w:rPr>
              <w:lastRenderedPageBreak/>
              <w:t>For localized DMRS-based sPDCCH, the logical sCCEs corresponding to sPDCCH candidate m of the sPDCCH search space at aggregation level L are given by</w:t>
            </w:r>
          </w:p>
          <w:p w14:paraId="680C34EC" w14:textId="77777777" w:rsidR="00D1137D" w:rsidRPr="00AC153C" w:rsidRDefault="00D1137D" w:rsidP="00D1137D">
            <w:pPr>
              <w:rPr>
                <w:lang w:eastAsia="zh-CN"/>
              </w:rPr>
            </w:pPr>
          </w:p>
          <w:p w14:paraId="37572B02" w14:textId="77777777" w:rsidR="00D1137D" w:rsidRPr="00AC153C" w:rsidRDefault="00D1137D" w:rsidP="00D1137D">
            <w:pPr>
              <w:jc w:val="center"/>
              <w:rPr>
                <w:lang w:eastAsia="zh-CN"/>
              </w:rPr>
            </w:pPr>
            <w:r w:rsidRPr="00AC153C">
              <w:object w:dxaOrig="4660" w:dyaOrig="800" w14:anchorId="7CE23287">
                <v:shape id="_x0000_i1054" type="#_x0000_t75" style="width:180pt;height:31.2pt" o:ole="">
                  <v:imagedata r:id="rId68" o:title=""/>
                </v:shape>
                <o:OLEObject Type="Embed" ProgID="Equation.3" ShapeID="_x0000_i1054" DrawAspect="Content" ObjectID="_1581831266" r:id="rId69"/>
              </w:object>
            </w:r>
          </w:p>
          <w:p w14:paraId="2619CD6F" w14:textId="77777777" w:rsidR="00D1137D" w:rsidRPr="00AC153C" w:rsidRDefault="00D1137D" w:rsidP="00D1137D">
            <w:pPr>
              <w:ind w:left="360"/>
              <w:rPr>
                <w:lang w:eastAsia="zh-CN"/>
              </w:rPr>
            </w:pPr>
            <w:r w:rsidRPr="00AC153C">
              <w:rPr>
                <w:lang w:eastAsia="zh-CN"/>
              </w:rPr>
              <w:t xml:space="preserve">where </w:t>
            </w:r>
            <w:r w:rsidRPr="00AC153C">
              <w:rPr>
                <w:lang w:eastAsia="zh-CN"/>
              </w:rPr>
              <w:object w:dxaOrig="340" w:dyaOrig="340" w14:anchorId="0CB969F8">
                <v:shape id="_x0000_i1055" type="#_x0000_t75" style="width:16.8pt;height:16.8pt" o:ole="">
                  <v:imagedata r:id="rId70" o:title=""/>
                </v:shape>
                <o:OLEObject Type="Embed" ProgID="Equation.3" ShapeID="_x0000_i1055" DrawAspect="Content" ObjectID="_1581831267" r:id="rId71"/>
              </w:object>
            </w:r>
            <w:r w:rsidRPr="00AC153C">
              <w:rPr>
                <w:lang w:eastAsia="zh-CN"/>
              </w:rPr>
              <w:t xml:space="preserve"> is determined by higher layer signaling, </w:t>
            </w:r>
            <w:r w:rsidRPr="00AC153C">
              <w:rPr>
                <w:lang w:eastAsia="zh-CN"/>
              </w:rPr>
              <w:object w:dxaOrig="859" w:dyaOrig="240" w14:anchorId="40230B90">
                <v:shape id="_x0000_i1056" type="#_x0000_t75" style="width:42pt;height:11.4pt" o:ole="">
                  <v:imagedata r:id="rId72" o:title=""/>
                </v:shape>
                <o:OLEObject Type="Embed" ProgID="Equation.3" ShapeID="_x0000_i1056" DrawAspect="Content" ObjectID="_1581831268" r:id="rId73"/>
              </w:object>
            </w:r>
            <w:r w:rsidRPr="00AC153C">
              <w:rPr>
                <w:lang w:eastAsia="zh-CN"/>
              </w:rPr>
              <w:t xml:space="preserve">, </w:t>
            </w:r>
            <w:r w:rsidRPr="00AC153C">
              <w:rPr>
                <w:lang w:eastAsia="zh-CN"/>
              </w:rPr>
              <w:object w:dxaOrig="700" w:dyaOrig="300" w14:anchorId="1B7F5D32">
                <v:shape id="_x0000_i1057" type="#_x0000_t75" style="width:31.2pt;height:12.6pt" o:ole="">
                  <v:imagedata r:id="rId74" o:title=""/>
                </v:shape>
                <o:OLEObject Type="Embed" ProgID="Equation.3" ShapeID="_x0000_i1057" DrawAspect="Content" ObjectID="_1581831269" r:id="rId75"/>
              </w:object>
            </w:r>
            <w:r w:rsidRPr="00AC153C">
              <w:rPr>
                <w:lang w:eastAsia="zh-CN"/>
              </w:rPr>
              <w:t>is the total number of sCCEs in sPDCCH RB set p of sTTI k,</w:t>
            </w:r>
            <w:r w:rsidRPr="00AC153C">
              <w:rPr>
                <w:lang w:eastAsia="zh-CN"/>
              </w:rPr>
              <w:object w:dxaOrig="1280" w:dyaOrig="340" w14:anchorId="0026FE64">
                <v:shape id="_x0000_i1058" type="#_x0000_t75" style="width:56.4pt;height:15.6pt" o:ole="">
                  <v:imagedata r:id="rId76" o:title=""/>
                </v:shape>
                <o:OLEObject Type="Embed" ProgID="Equation.3" ShapeID="_x0000_i1058" DrawAspect="Content" ObjectID="_1581831270" r:id="rId77"/>
              </w:object>
            </w:r>
            <w:r w:rsidRPr="00AC153C">
              <w:rPr>
                <w:lang w:eastAsia="zh-CN"/>
              </w:rPr>
              <w:t>and</w:t>
            </w:r>
            <w:r w:rsidRPr="00AC153C">
              <w:object w:dxaOrig="420" w:dyaOrig="340" w14:anchorId="72F9F0C8">
                <v:shape id="_x0000_i1059" type="#_x0000_t75" style="width:21.6pt;height:17.4pt" o:ole="">
                  <v:imagedata r:id="rId78" o:title=""/>
                </v:shape>
                <o:OLEObject Type="Embed" ProgID="Equation.3" ShapeID="_x0000_i1059" DrawAspect="Content" ObjectID="_1581831271" r:id="rId79"/>
              </w:object>
            </w:r>
            <w:r w:rsidRPr="00AC153C">
              <w:rPr>
                <w:lang w:eastAsia="zh-CN"/>
              </w:rPr>
              <w:fldChar w:fldCharType="begin"/>
            </w:r>
            <w:r w:rsidRPr="00AC153C">
              <w:rPr>
                <w:lang w:eastAsia="zh-CN"/>
              </w:rPr>
              <w:instrText xml:space="preserve"> QUOTE </w:instrText>
            </w:r>
            <m:oMath>
              <m:sSubSup>
                <m:sSubSupPr>
                  <m:ctrlPr>
                    <w:rPr>
                      <w:rFonts w:ascii="Cambria Math" w:hAnsi="Cambria Math"/>
                      <w:bCs/>
                      <w:kern w:val="32"/>
                      <w:lang w:eastAsia="zh-CN"/>
                    </w:rPr>
                  </m:ctrlPr>
                </m:sSubSupPr>
                <m:e>
                  <m:r>
                    <m:rPr>
                      <m:sty m:val="p"/>
                    </m:rPr>
                    <w:rPr>
                      <w:rFonts w:ascii="Cambria Math" w:hAnsi="Cambria Math"/>
                      <w:kern w:val="32"/>
                      <w:lang w:eastAsia="zh-CN"/>
                    </w:rPr>
                    <m:t>M</m:t>
                  </m:r>
                </m:e>
                <m:sub>
                  <m:r>
                    <m:rPr>
                      <m:sty m:val="p"/>
                    </m:rPr>
                    <w:rPr>
                      <w:rFonts w:ascii="Cambria Math" w:hAnsi="Cambria Math"/>
                      <w:kern w:val="32"/>
                      <w:lang w:eastAsia="zh-CN"/>
                    </w:rPr>
                    <m:t>P, k</m:t>
                  </m:r>
                </m:sub>
                <m:sup>
                  <m:r>
                    <m:rPr>
                      <m:sty m:val="p"/>
                    </m:rPr>
                    <w:rPr>
                      <w:rFonts w:ascii="Cambria Math" w:hAnsi="Cambria Math"/>
                      <w:kern w:val="32"/>
                      <w:lang w:eastAsia="zh-CN"/>
                    </w:rPr>
                    <m:t>(L)</m:t>
                  </m:r>
                </m:sup>
              </m:sSubSup>
            </m:oMath>
            <w:r w:rsidRPr="00AC153C">
              <w:rPr>
                <w:lang w:eastAsia="zh-CN"/>
              </w:rPr>
              <w:instrText xml:space="preserve"> </w:instrText>
            </w:r>
            <w:r w:rsidRPr="00AC153C">
              <w:rPr>
                <w:lang w:eastAsia="zh-CN"/>
              </w:rPr>
              <w:fldChar w:fldCharType="end"/>
            </w:r>
            <w:r w:rsidRPr="00AC153C">
              <w:rPr>
                <w:lang w:eastAsia="zh-CN"/>
              </w:rPr>
              <w:t>is the number of sPDCCH candidates to monitor at aggregation level L in sTTI k.</w:t>
            </w:r>
          </w:p>
          <w:p w14:paraId="4FA9B7DD" w14:textId="46EAEFC5" w:rsidR="00D1137D" w:rsidRPr="00AC153C" w:rsidRDefault="00D1137D" w:rsidP="00D1137D">
            <w:pPr>
              <w:rPr>
                <w:lang w:val="en-US"/>
              </w:rPr>
            </w:pPr>
            <w:r w:rsidRPr="00AC153C">
              <w:rPr>
                <w:lang w:eastAsia="zh-CN"/>
              </w:rPr>
              <w:t xml:space="preserve">Note: The subscript k is removed for the </w:t>
            </w:r>
            <w:r w:rsidRPr="00AC153C">
              <w:object w:dxaOrig="340" w:dyaOrig="340" w14:anchorId="79971A2C">
                <v:shape id="_x0000_i1060" type="#_x0000_t75" style="width:16.8pt;height:16.8pt" o:ole="">
                  <v:imagedata r:id="rId56" o:title=""/>
                </v:shape>
                <o:OLEObject Type="Embed" ProgID="Equation.3" ShapeID="_x0000_i1060" DrawAspect="Content" ObjectID="_1581831272" r:id="rId80"/>
              </w:object>
            </w:r>
            <w:r w:rsidRPr="00AC153C">
              <w:t xml:space="preserve">and </w:t>
            </w:r>
            <w:r w:rsidRPr="00AC153C">
              <w:rPr>
                <w:lang w:eastAsia="zh-CN"/>
              </w:rPr>
              <w:object w:dxaOrig="700" w:dyaOrig="300" w14:anchorId="34D3F967">
                <v:shape id="_x0000_i1061" type="#_x0000_t75" style="width:31.2pt;height:12.6pt" o:ole="">
                  <v:imagedata r:id="rId60" o:title=""/>
                </v:shape>
                <o:OLEObject Type="Embed" ProgID="Equation.3" ShapeID="_x0000_i1061" DrawAspect="Content" ObjectID="_1581831273" r:id="rId81"/>
              </w:object>
            </w:r>
          </w:p>
        </w:tc>
      </w:tr>
      <w:tr w:rsidR="004525AE" w:rsidRPr="00036048" w14:paraId="738BF115" w14:textId="77777777" w:rsidTr="00520CEE">
        <w:tc>
          <w:tcPr>
            <w:tcW w:w="9631" w:type="dxa"/>
          </w:tcPr>
          <w:p w14:paraId="5D8FDFDC" w14:textId="5AAC9DA0" w:rsidR="004525AE" w:rsidRPr="00162D14" w:rsidRDefault="004525AE" w:rsidP="004525AE">
            <w:pPr>
              <w:rPr>
                <w:lang w:val="en-US"/>
              </w:rPr>
            </w:pPr>
            <w:r w:rsidRPr="00162D14">
              <w:rPr>
                <w:lang w:val="en-US" w:eastAsia="zh-CN"/>
              </w:rPr>
              <w:t xml:space="preserve">For DMRS-based sPDCCH, the mapping of the modulated symbols to resource elements </w:t>
            </w:r>
            <m:oMath>
              <m:r>
                <w:rPr>
                  <w:rFonts w:ascii="Cambria Math" w:hAnsi="Cambria Math"/>
                  <w:lang w:val="en-US" w:eastAsia="zh-CN"/>
                </w:rPr>
                <m:t>(k, l)</m:t>
              </m:r>
            </m:oMath>
            <w:r w:rsidRPr="00162D14">
              <w:rPr>
                <w:lang w:val="en-US" w:eastAsia="zh-CN"/>
              </w:rPr>
              <w:t> on antenna port</w:t>
            </w:r>
            <m:oMath>
              <m:r>
                <w:rPr>
                  <w:rFonts w:ascii="Cambria Math" w:hAnsi="Cambria Math"/>
                  <w:lang w:val="en-US" w:eastAsia="zh-CN"/>
                </w:rPr>
                <m:t xml:space="preserve"> p</m:t>
              </m:r>
            </m:oMath>
            <w:r w:rsidRPr="00162D14">
              <w:rPr>
                <w:lang w:val="en-US" w:eastAsia="zh-CN"/>
              </w:rPr>
              <w:t xml:space="preserve">, shall be in increasing order of first the index </w:t>
            </w:r>
            <m:oMath>
              <m:r>
                <w:rPr>
                  <w:rFonts w:ascii="Cambria Math" w:hAnsi="Cambria Math"/>
                  <w:lang w:val="en-US" w:eastAsia="zh-CN"/>
                </w:rPr>
                <m:t>k</m:t>
              </m:r>
            </m:oMath>
            <w:r w:rsidRPr="00162D14">
              <w:rPr>
                <w:lang w:val="en-US" w:eastAsia="zh-CN"/>
              </w:rPr>
              <w:t xml:space="preserve"> and then the index </w:t>
            </w:r>
            <m:oMath>
              <m:r>
                <w:rPr>
                  <w:rFonts w:ascii="Cambria Math" w:hAnsi="Cambria Math"/>
                  <w:lang w:val="en-US" w:eastAsia="zh-CN"/>
                </w:rPr>
                <m:t>l</m:t>
              </m:r>
            </m:oMath>
          </w:p>
        </w:tc>
      </w:tr>
      <w:tr w:rsidR="004525AE" w:rsidRPr="00036048" w14:paraId="3B4BF9AD" w14:textId="77777777" w:rsidTr="00520CEE">
        <w:tc>
          <w:tcPr>
            <w:tcW w:w="9631" w:type="dxa"/>
          </w:tcPr>
          <w:p w14:paraId="0C97EC2C" w14:textId="6CB62355" w:rsidR="004525AE" w:rsidRPr="00162D14" w:rsidRDefault="004525AE" w:rsidP="004525AE">
            <w:pPr>
              <w:rPr>
                <w:lang w:val="en-US" w:eastAsia="zh-CN"/>
              </w:rPr>
            </w:pPr>
            <w:r w:rsidRPr="00162D14">
              <w:rPr>
                <w:lang w:val="en-US" w:eastAsia="zh-CN"/>
              </w:rPr>
              <w:t xml:space="preserve">For distributed CRS-based sPDCCH, the mapping of the modulated symbols to resource elements </w:t>
            </w:r>
            <m:oMath>
              <m:r>
                <w:rPr>
                  <w:rFonts w:ascii="Cambria Math" w:hAnsi="Cambria Math"/>
                  <w:lang w:val="en-US" w:eastAsia="zh-CN"/>
                </w:rPr>
                <m:t>(k, l)</m:t>
              </m:r>
            </m:oMath>
            <w:r w:rsidRPr="00162D14">
              <w:rPr>
                <w:lang w:val="en-US" w:eastAsia="zh-CN"/>
              </w:rPr>
              <w:t> on antenna port</w:t>
            </w:r>
            <m:oMath>
              <m:r>
                <w:rPr>
                  <w:rFonts w:ascii="Cambria Math" w:hAnsi="Cambria Math"/>
                  <w:lang w:val="en-US" w:eastAsia="zh-CN"/>
                </w:rPr>
                <m:t xml:space="preserve"> p</m:t>
              </m:r>
            </m:oMath>
            <w:r w:rsidRPr="00162D14">
              <w:rPr>
                <w:lang w:val="en-US" w:eastAsia="zh-CN"/>
              </w:rPr>
              <w:t xml:space="preserve">, shall be in increasing order of first the index </w:t>
            </w:r>
            <m:oMath>
              <m:r>
                <w:rPr>
                  <w:rFonts w:ascii="Cambria Math" w:hAnsi="Cambria Math"/>
                  <w:lang w:val="en-US" w:eastAsia="zh-CN"/>
                </w:rPr>
                <m:t>k</m:t>
              </m:r>
            </m:oMath>
            <w:r w:rsidRPr="00162D14">
              <w:rPr>
                <w:lang w:val="en-US" w:eastAsia="zh-CN"/>
              </w:rPr>
              <w:t xml:space="preserve"> and then the index</w:t>
            </w:r>
            <m:oMath>
              <m:r>
                <w:rPr>
                  <w:rFonts w:ascii="Cambria Math" w:hAnsi="Cambria Math"/>
                  <w:lang w:val="en-US" w:eastAsia="zh-CN"/>
                </w:rPr>
                <m:t xml:space="preserve"> l</m:t>
              </m:r>
            </m:oMath>
            <w:r w:rsidRPr="00162D14">
              <w:rPr>
                <w:lang w:val="en-US" w:eastAsia="zh-CN"/>
              </w:rPr>
              <w:t>.</w:t>
            </w:r>
          </w:p>
        </w:tc>
      </w:tr>
      <w:tr w:rsidR="004525AE" w:rsidRPr="00036048" w14:paraId="401F1007" w14:textId="77777777" w:rsidTr="00520CEE">
        <w:tc>
          <w:tcPr>
            <w:tcW w:w="9631" w:type="dxa"/>
          </w:tcPr>
          <w:p w14:paraId="77DA3C1E" w14:textId="77777777" w:rsidR="004525AE" w:rsidRPr="00162D14" w:rsidRDefault="004525AE" w:rsidP="004525AE">
            <w:pPr>
              <w:spacing w:after="0"/>
              <w:rPr>
                <w:lang w:val="en-US" w:eastAsia="zh-CN"/>
              </w:rPr>
            </w:pPr>
            <w:r w:rsidRPr="00162D14">
              <w:rPr>
                <w:lang w:val="en-US" w:eastAsia="zh-CN"/>
              </w:rPr>
              <w:t>A</w:t>
            </w:r>
            <w:r w:rsidRPr="00162D14">
              <w:rPr>
                <w:i/>
                <w:iCs/>
                <w:lang w:val="en-US" w:eastAsia="zh-CN"/>
              </w:rPr>
              <w:t xml:space="preserve"> </w:t>
            </w:r>
            <w:r w:rsidRPr="00162D14">
              <w:rPr>
                <w:lang w:val="en-US" w:eastAsia="zh-CN"/>
              </w:rPr>
              <w:t xml:space="preserve">predefined DMRS antenna port is used for single port DMRS-based sPDCCH transmission. </w:t>
            </w:r>
          </w:p>
          <w:p w14:paraId="2C57D1F9" w14:textId="239BC7B7" w:rsidR="004525AE" w:rsidRPr="00162D14" w:rsidRDefault="004525AE" w:rsidP="001F46DF">
            <w:pPr>
              <w:pStyle w:val="ListParagraph"/>
              <w:numPr>
                <w:ilvl w:val="0"/>
                <w:numId w:val="40"/>
              </w:numPr>
              <w:ind w:leftChars="0" w:left="0"/>
              <w:rPr>
                <w:lang w:val="en-US" w:eastAsia="zh-CN"/>
              </w:rPr>
            </w:pPr>
            <w:r w:rsidRPr="00162D14">
              <w:rPr>
                <w:lang w:val="en-US" w:eastAsia="zh-CN"/>
              </w:rPr>
              <w:t>- The DMRS pattern for the predefined DMRS antenna port is the same as that for the first DMRS antenna port for 2/3-symbol sPDSCH</w:t>
            </w:r>
          </w:p>
        </w:tc>
      </w:tr>
      <w:tr w:rsidR="004525AE" w:rsidRPr="00036048" w14:paraId="62155E9B" w14:textId="77777777" w:rsidTr="00520CEE">
        <w:tc>
          <w:tcPr>
            <w:tcW w:w="9631" w:type="dxa"/>
          </w:tcPr>
          <w:p w14:paraId="68DB5964" w14:textId="77777777" w:rsidR="004525AE" w:rsidRPr="00767011" w:rsidRDefault="004525AE" w:rsidP="004525AE">
            <w:pPr>
              <w:numPr>
                <w:ilvl w:val="0"/>
                <w:numId w:val="4"/>
              </w:numPr>
              <w:spacing w:after="0"/>
              <w:rPr>
                <w:rFonts w:eastAsia="MS Mincho"/>
                <w:lang w:val="en-US" w:eastAsia="ja-JP"/>
              </w:rPr>
            </w:pPr>
            <w:r w:rsidRPr="00BC779D">
              <w:rPr>
                <w:rFonts w:eastAsia="MS Mincho"/>
                <w:iCs/>
                <w:lang w:eastAsia="ja-JP"/>
              </w:rPr>
              <w:t>The sD</w:t>
            </w:r>
            <w:r>
              <w:rPr>
                <w:rFonts w:eastAsia="MS Mincho"/>
                <w:iCs/>
                <w:lang w:eastAsia="ja-JP"/>
              </w:rPr>
              <w:t>CI for sTTI#0 is accommodated in the</w:t>
            </w:r>
            <w:r w:rsidRPr="00BC779D">
              <w:rPr>
                <w:rFonts w:eastAsia="MS Mincho"/>
                <w:iCs/>
                <w:lang w:eastAsia="ja-JP"/>
              </w:rPr>
              <w:t xml:space="preserve"> legacy PDCCH region</w:t>
            </w:r>
            <w:r>
              <w:rPr>
                <w:rFonts w:eastAsia="MS Mincho"/>
                <w:iCs/>
                <w:lang w:eastAsia="ja-JP"/>
              </w:rPr>
              <w:t xml:space="preserve"> for both 2/3os and slot operation</w:t>
            </w:r>
          </w:p>
          <w:p w14:paraId="42013F8C" w14:textId="77777777" w:rsidR="004525AE" w:rsidRPr="00767011" w:rsidRDefault="004525AE" w:rsidP="004525AE">
            <w:pPr>
              <w:numPr>
                <w:ilvl w:val="0"/>
                <w:numId w:val="4"/>
              </w:numPr>
              <w:spacing w:after="0"/>
              <w:rPr>
                <w:rFonts w:eastAsia="MS Mincho"/>
                <w:lang w:val="en-US" w:eastAsia="ja-JP"/>
              </w:rPr>
            </w:pPr>
            <w:r w:rsidRPr="00767011">
              <w:rPr>
                <w:rFonts w:eastAsia="MS Mincho"/>
                <w:lang w:val="en-US" w:eastAsia="ja-JP"/>
              </w:rPr>
              <w:t>QPSK is used for sPDCCH.</w:t>
            </w:r>
          </w:p>
          <w:p w14:paraId="44EFBF1E" w14:textId="77777777" w:rsidR="004525AE" w:rsidRPr="00767011" w:rsidRDefault="004525AE" w:rsidP="004525AE">
            <w:pPr>
              <w:numPr>
                <w:ilvl w:val="0"/>
                <w:numId w:val="4"/>
              </w:numPr>
              <w:spacing w:after="0"/>
              <w:rPr>
                <w:rFonts w:eastAsia="MS Mincho"/>
                <w:lang w:val="en-US" w:eastAsia="ja-JP"/>
              </w:rPr>
            </w:pPr>
            <w:r w:rsidRPr="00767011">
              <w:rPr>
                <w:rFonts w:eastAsia="MS Mincho"/>
                <w:lang w:eastAsia="ja-JP"/>
              </w:rPr>
              <w:t>Tail biting convolutional coding is used for sPDCCH.</w:t>
            </w:r>
          </w:p>
          <w:p w14:paraId="3C83B2E5" w14:textId="77777777" w:rsidR="004525AE" w:rsidRPr="00767011" w:rsidRDefault="004525AE" w:rsidP="004525AE">
            <w:pPr>
              <w:numPr>
                <w:ilvl w:val="0"/>
                <w:numId w:val="4"/>
              </w:numPr>
              <w:spacing w:after="0"/>
              <w:rPr>
                <w:rFonts w:eastAsia="MS Mincho"/>
                <w:lang w:val="sv-SE" w:eastAsia="ja-JP"/>
              </w:rPr>
            </w:pPr>
            <w:r w:rsidRPr="00767011">
              <w:rPr>
                <w:rFonts w:eastAsia="MS Mincho"/>
                <w:lang w:val="en-US" w:eastAsia="ja-JP"/>
              </w:rPr>
              <w:t xml:space="preserve">For CRS-based sPDCCH, </w:t>
            </w:r>
          </w:p>
          <w:p w14:paraId="2372E298" w14:textId="77777777" w:rsidR="004525AE" w:rsidRPr="00767011" w:rsidRDefault="004525AE" w:rsidP="004525AE">
            <w:pPr>
              <w:numPr>
                <w:ilvl w:val="1"/>
                <w:numId w:val="4"/>
              </w:numPr>
              <w:spacing w:after="0"/>
              <w:rPr>
                <w:rFonts w:eastAsia="MS Mincho"/>
                <w:lang w:val="sv-SE" w:eastAsia="ja-JP"/>
              </w:rPr>
            </w:pPr>
            <w:r w:rsidRPr="00767011">
              <w:rPr>
                <w:rFonts w:eastAsia="MS Mincho"/>
                <w:lang w:val="en-US" w:eastAsia="ja-JP"/>
              </w:rPr>
              <w:t>In time domain,</w:t>
            </w:r>
          </w:p>
          <w:p w14:paraId="096BAE2C" w14:textId="77777777" w:rsidR="004525AE" w:rsidRPr="00767011" w:rsidRDefault="004525AE" w:rsidP="004525AE">
            <w:pPr>
              <w:numPr>
                <w:ilvl w:val="2"/>
                <w:numId w:val="4"/>
              </w:numPr>
              <w:spacing w:after="0"/>
              <w:rPr>
                <w:rFonts w:eastAsia="MS Mincho"/>
                <w:lang w:val="en-US" w:eastAsia="ja-JP"/>
              </w:rPr>
            </w:pPr>
            <w:r w:rsidRPr="00767011">
              <w:rPr>
                <w:rFonts w:eastAsia="MS Mincho"/>
                <w:lang w:eastAsia="ja-JP"/>
              </w:rPr>
              <w:t>sPDCCH is transmitted from the first OFDM symbol within an sTTI</w:t>
            </w:r>
          </w:p>
          <w:p w14:paraId="6F4F0D33" w14:textId="77777777" w:rsidR="004525AE" w:rsidRPr="00CD0BF1" w:rsidRDefault="004525AE" w:rsidP="004525AE">
            <w:pPr>
              <w:numPr>
                <w:ilvl w:val="3"/>
                <w:numId w:val="4"/>
              </w:numPr>
              <w:spacing w:after="0"/>
              <w:rPr>
                <w:rFonts w:eastAsia="MS Mincho"/>
                <w:lang w:val="en-US" w:eastAsia="ja-JP"/>
              </w:rPr>
            </w:pPr>
            <w:r w:rsidRPr="00767011">
              <w:rPr>
                <w:rFonts w:eastAsia="MS Mincho"/>
                <w:lang w:eastAsia="ja-JP"/>
              </w:rPr>
              <w:t>sPDCCH is not mapped to the PDCCH region.</w:t>
            </w:r>
          </w:p>
          <w:p w14:paraId="52354E9B" w14:textId="65866149" w:rsidR="004525AE" w:rsidRPr="00CD0BF1" w:rsidRDefault="004525AE" w:rsidP="004525AE">
            <w:pPr>
              <w:numPr>
                <w:ilvl w:val="1"/>
                <w:numId w:val="4"/>
              </w:numPr>
              <w:spacing w:after="0"/>
              <w:rPr>
                <w:rFonts w:eastAsia="MS Mincho"/>
                <w:lang w:val="en-US" w:eastAsia="ja-JP"/>
              </w:rPr>
            </w:pPr>
            <w:r w:rsidRPr="00CD0BF1">
              <w:rPr>
                <w:rFonts w:eastAsia="MS Mincho"/>
                <w:lang w:val="en-US" w:eastAsia="ja-JP"/>
              </w:rPr>
              <w:t>Frequency resource for sPDCCH can be informed by eNB.</w:t>
            </w:r>
          </w:p>
        </w:tc>
      </w:tr>
      <w:tr w:rsidR="004525AE" w:rsidRPr="00036048" w14:paraId="120C1217" w14:textId="77777777" w:rsidTr="00520CEE">
        <w:tc>
          <w:tcPr>
            <w:tcW w:w="9631" w:type="dxa"/>
          </w:tcPr>
          <w:p w14:paraId="741EAC15" w14:textId="77777777" w:rsidR="004525AE" w:rsidRPr="00AC153C" w:rsidRDefault="004525AE" w:rsidP="001F46DF">
            <w:pPr>
              <w:numPr>
                <w:ilvl w:val="0"/>
                <w:numId w:val="22"/>
              </w:numPr>
              <w:spacing w:after="0"/>
              <w:rPr>
                <w:rFonts w:eastAsia="MS Mincho"/>
                <w:iCs/>
                <w:lang w:val="en-US" w:eastAsia="ja-JP"/>
              </w:rPr>
            </w:pPr>
            <w:r w:rsidRPr="00AC153C">
              <w:rPr>
                <w:rFonts w:eastAsia="MS Mincho"/>
                <w:iCs/>
                <w:lang w:eastAsia="ja-JP"/>
              </w:rPr>
              <w:t>SFBC is supported for CRS-based sPDCCH</w:t>
            </w:r>
          </w:p>
          <w:p w14:paraId="06B4FADC" w14:textId="77777777" w:rsidR="00D1137D" w:rsidRPr="00AC153C" w:rsidRDefault="004525AE" w:rsidP="001F46DF">
            <w:pPr>
              <w:numPr>
                <w:ilvl w:val="1"/>
                <w:numId w:val="22"/>
              </w:numPr>
              <w:spacing w:after="0"/>
              <w:rPr>
                <w:rFonts w:eastAsia="MS Mincho"/>
                <w:iCs/>
                <w:lang w:val="en-US" w:eastAsia="ja-JP"/>
              </w:rPr>
            </w:pPr>
            <w:r w:rsidRPr="00AC153C">
              <w:rPr>
                <w:rFonts w:eastAsia="MS Mincho"/>
                <w:iCs/>
                <w:lang w:eastAsia="ja-JP"/>
              </w:rPr>
              <w:t xml:space="preserve">The maximum number of antenna ports is 4. The number of antenna ports is indicated by the PBCH. </w:t>
            </w:r>
          </w:p>
          <w:p w14:paraId="7ADC6084" w14:textId="271EB67B" w:rsidR="00D1137D" w:rsidRPr="00AC153C" w:rsidRDefault="00D1137D" w:rsidP="001F46DF">
            <w:pPr>
              <w:numPr>
                <w:ilvl w:val="1"/>
                <w:numId w:val="22"/>
              </w:numPr>
              <w:spacing w:after="0"/>
              <w:rPr>
                <w:rFonts w:eastAsia="MS Mincho"/>
                <w:iCs/>
                <w:lang w:val="en-US" w:eastAsia="ja-JP"/>
              </w:rPr>
            </w:pPr>
            <w:r w:rsidRPr="00AC153C">
              <w:rPr>
                <w:lang w:eastAsia="zh-CN"/>
              </w:rPr>
              <w:t>The modulated symbols are not mapped to the orphan REs (i.e. skip the orphan REs)</w:t>
            </w:r>
          </w:p>
          <w:p w14:paraId="7072B025" w14:textId="736FA980" w:rsidR="00D1137D" w:rsidRPr="00AC153C" w:rsidRDefault="00D1137D" w:rsidP="001F46DF">
            <w:pPr>
              <w:numPr>
                <w:ilvl w:val="2"/>
                <w:numId w:val="22"/>
              </w:numPr>
              <w:spacing w:after="0"/>
              <w:rPr>
                <w:rFonts w:eastAsia="MS Mincho"/>
                <w:iCs/>
                <w:lang w:val="en-US" w:eastAsia="ja-JP"/>
              </w:rPr>
            </w:pPr>
            <w:r w:rsidRPr="00AC153C">
              <w:rPr>
                <w:lang w:eastAsia="zh-CN"/>
              </w:rPr>
              <w:t>Note: An orphan RE is present in an sREG in case of an odd number of available REs</w:t>
            </w:r>
          </w:p>
          <w:p w14:paraId="2CD8BE5F" w14:textId="5B1E2E6A" w:rsidR="004525AE" w:rsidRPr="00AC153C" w:rsidRDefault="004525AE" w:rsidP="001F46DF">
            <w:pPr>
              <w:numPr>
                <w:ilvl w:val="0"/>
                <w:numId w:val="22"/>
              </w:numPr>
              <w:spacing w:after="0"/>
              <w:rPr>
                <w:rFonts w:eastAsia="MS Mincho"/>
                <w:iCs/>
                <w:lang w:val="en-US" w:eastAsia="ja-JP"/>
              </w:rPr>
            </w:pPr>
            <w:r w:rsidRPr="00AC153C">
              <w:rPr>
                <w:rFonts w:eastAsia="MS Mincho"/>
                <w:iCs/>
                <w:lang w:eastAsia="ja-JP"/>
              </w:rPr>
              <w:t>Single port DMRS-based sPDCCH demodulation is supported</w:t>
            </w:r>
            <w:r w:rsidR="00D1137D" w:rsidRPr="00AC153C">
              <w:rPr>
                <w:rFonts w:eastAsia="MS Mincho"/>
                <w:iCs/>
                <w:lang w:eastAsia="ja-JP"/>
              </w:rPr>
              <w:t xml:space="preserve"> using bundling size 2</w:t>
            </w:r>
          </w:p>
        </w:tc>
      </w:tr>
      <w:tr w:rsidR="004525AE" w:rsidRPr="00036048" w14:paraId="7C26DF9E" w14:textId="77777777" w:rsidTr="00520CEE">
        <w:tc>
          <w:tcPr>
            <w:tcW w:w="9631" w:type="dxa"/>
          </w:tcPr>
          <w:p w14:paraId="7A5D9972" w14:textId="77777777" w:rsidR="004525AE" w:rsidRPr="00AC153C" w:rsidRDefault="004525AE" w:rsidP="004525AE">
            <w:pPr>
              <w:rPr>
                <w:lang w:eastAsia="ja-JP"/>
              </w:rPr>
            </w:pPr>
            <w:r w:rsidRPr="00AC153C">
              <w:rPr>
                <w:lang w:eastAsia="ja-JP"/>
              </w:rPr>
              <w:t>In case of SPDCCH and PBCH/PSS/SSS collision, PBCH/PSS/SSS blocks (including reserved CRS REs) punctures the SPDCCH candidate on the overlapping REs</w:t>
            </w:r>
          </w:p>
          <w:p w14:paraId="58E8F5B4" w14:textId="5B422C8B" w:rsidR="004525AE" w:rsidRPr="00AC153C" w:rsidRDefault="004525AE" w:rsidP="001F46DF">
            <w:pPr>
              <w:numPr>
                <w:ilvl w:val="0"/>
                <w:numId w:val="22"/>
              </w:numPr>
              <w:spacing w:after="0"/>
              <w:rPr>
                <w:lang w:eastAsia="ja-JP"/>
              </w:rPr>
            </w:pPr>
            <w:r w:rsidRPr="00AC153C">
              <w:rPr>
                <w:lang w:eastAsia="ja-JP"/>
              </w:rPr>
              <w:t>For DMRS based SPDCCH, the UE is not required to use the sPRG which is/are partially overlapped with PBCH/PSS/SSS for SPDCCH monitoring.</w:t>
            </w:r>
          </w:p>
        </w:tc>
      </w:tr>
      <w:tr w:rsidR="004525AE" w:rsidRPr="00036048" w14:paraId="042CC97F" w14:textId="77777777" w:rsidTr="00520CEE">
        <w:tc>
          <w:tcPr>
            <w:tcW w:w="9631" w:type="dxa"/>
          </w:tcPr>
          <w:p w14:paraId="40291C3B" w14:textId="1BDE056F" w:rsidR="004525AE" w:rsidRPr="00AC153C" w:rsidRDefault="004525AE" w:rsidP="004525AE">
            <w:pPr>
              <w:rPr>
                <w:lang w:eastAsia="ja-JP"/>
              </w:rPr>
            </w:pPr>
            <w:r w:rsidRPr="00AC153C">
              <w:rPr>
                <w:lang w:eastAsia="ja-JP"/>
              </w:rPr>
              <w:t>The kth sPRG for sPDCCH contains PRB# 2k and 2k+1, regardless of sTTI length</w:t>
            </w:r>
          </w:p>
        </w:tc>
      </w:tr>
      <w:tr w:rsidR="004525AE" w:rsidRPr="00036048" w14:paraId="52425A0F" w14:textId="77777777" w:rsidTr="00520CEE">
        <w:tc>
          <w:tcPr>
            <w:tcW w:w="9631" w:type="dxa"/>
          </w:tcPr>
          <w:p w14:paraId="15B4C04F" w14:textId="01E78FBD" w:rsidR="004525AE" w:rsidRPr="00AC153C" w:rsidRDefault="004525AE" w:rsidP="004525AE">
            <w:pPr>
              <w:rPr>
                <w:lang w:eastAsia="zh-CN"/>
              </w:rPr>
            </w:pPr>
            <w:r w:rsidRPr="00AC153C">
              <w:rPr>
                <w:lang w:eastAsia="zh-CN"/>
              </w:rPr>
              <w:t>The scrambling sequence generator for sPDCCH shall be initialized at the start of each subframe as for 1 ms operation.</w:t>
            </w:r>
          </w:p>
        </w:tc>
      </w:tr>
    </w:tbl>
    <w:p w14:paraId="0FC3C8BF" w14:textId="2C74138E" w:rsidR="00E41757" w:rsidRDefault="00261713" w:rsidP="00E41757">
      <w:pPr>
        <w:pStyle w:val="Heading3"/>
      </w:pPr>
      <w:r>
        <w:lastRenderedPageBreak/>
        <w:t>4</w:t>
      </w:r>
      <w:r w:rsidR="00E41757">
        <w:t>.</w:t>
      </w:r>
      <w:r w:rsidR="00511F77">
        <w:t>4</w:t>
      </w:r>
      <w:r w:rsidR="00E41757">
        <w:t>.3</w:t>
      </w:r>
      <w:r w:rsidR="00E41757">
        <w:tab/>
      </w:r>
      <w:r w:rsidR="00E41757" w:rsidRPr="003A5CB8">
        <w:t>Search space for sTTI operation</w:t>
      </w:r>
    </w:p>
    <w:tbl>
      <w:tblPr>
        <w:tblStyle w:val="TableGrid"/>
        <w:tblW w:w="0" w:type="auto"/>
        <w:tblLook w:val="04A0" w:firstRow="1" w:lastRow="0" w:firstColumn="1" w:lastColumn="0" w:noHBand="0" w:noVBand="1"/>
      </w:tblPr>
      <w:tblGrid>
        <w:gridCol w:w="9631"/>
      </w:tblGrid>
      <w:tr w:rsidR="00C065EA" w14:paraId="19156B04" w14:textId="77777777" w:rsidTr="004C66DA">
        <w:tc>
          <w:tcPr>
            <w:tcW w:w="9631" w:type="dxa"/>
          </w:tcPr>
          <w:p w14:paraId="03B6DBA8" w14:textId="65B727A8" w:rsidR="00C065EA" w:rsidRPr="0093647C" w:rsidRDefault="00C065EA" w:rsidP="00C065EA">
            <w:r w:rsidRPr="0093647C">
              <w:rPr>
                <w:lang w:val="en-US"/>
              </w:rPr>
              <w:t>Each short TTI on DL may contain sPDCCH decoding candidates.</w:t>
            </w:r>
          </w:p>
        </w:tc>
      </w:tr>
      <w:tr w:rsidR="009738E7" w14:paraId="0C08AADE" w14:textId="77777777" w:rsidTr="004C66DA">
        <w:tc>
          <w:tcPr>
            <w:tcW w:w="9631" w:type="dxa"/>
          </w:tcPr>
          <w:p w14:paraId="5AFF37B3" w14:textId="438FBC26" w:rsidR="009738E7" w:rsidRPr="00AC153C" w:rsidRDefault="009738E7" w:rsidP="00C065EA">
            <w:pPr>
              <w:rPr>
                <w:lang w:val="en-US"/>
              </w:rPr>
            </w:pPr>
            <w:r w:rsidRPr="00AC153C">
              <w:rPr>
                <w:rFonts w:eastAsia="MS Mincho" w:hint="eastAsia"/>
                <w:iCs/>
                <w:lang w:eastAsia="ja-JP"/>
              </w:rPr>
              <w:t>Support aggregation level L</w:t>
            </w:r>
            <w:r w:rsidRPr="00AC153C">
              <w:rPr>
                <w:rFonts w:eastAsia="MS Mincho" w:hint="eastAsia"/>
                <w:iCs/>
                <w:lang w:eastAsia="ja-JP"/>
              </w:rPr>
              <w:t>∈</w:t>
            </w:r>
            <w:r w:rsidRPr="00AC153C">
              <w:rPr>
                <w:rFonts w:eastAsia="MS Mincho" w:hint="eastAsia"/>
                <w:iCs/>
                <w:lang w:eastAsia="ja-JP"/>
              </w:rPr>
              <w:t>{1,2,4,8} for sPDCCH search space</w:t>
            </w:r>
          </w:p>
        </w:tc>
      </w:tr>
      <w:tr w:rsidR="007B4CB8" w14:paraId="1F42E652" w14:textId="77777777" w:rsidTr="004C66DA">
        <w:tc>
          <w:tcPr>
            <w:tcW w:w="9631" w:type="dxa"/>
          </w:tcPr>
          <w:p w14:paraId="394F1847" w14:textId="6D2D1E57" w:rsidR="006512E1" w:rsidRPr="00AC153C" w:rsidRDefault="007B4CB8" w:rsidP="006512E1">
            <w:pPr>
              <w:spacing w:after="0"/>
              <w:rPr>
                <w:lang w:val="en-US"/>
              </w:rPr>
            </w:pPr>
            <w:r w:rsidRPr="00AC153C">
              <w:rPr>
                <w:lang w:val="en-US"/>
              </w:rPr>
              <w:t xml:space="preserve">The overall search space (over all ALs and RB sets) configured </w:t>
            </w:r>
            <w:r w:rsidR="006512E1" w:rsidRPr="00AC153C">
              <w:rPr>
                <w:lang w:val="en-US"/>
              </w:rPr>
              <w:t>to a UE is limited to:</w:t>
            </w:r>
          </w:p>
          <w:p w14:paraId="24C1A269" w14:textId="77777777" w:rsidR="007B4CB8" w:rsidRPr="00AC153C" w:rsidRDefault="007B4CB8" w:rsidP="001F46DF">
            <w:pPr>
              <w:pStyle w:val="ListParagraph"/>
              <w:numPr>
                <w:ilvl w:val="0"/>
                <w:numId w:val="70"/>
              </w:numPr>
              <w:ind w:leftChars="0"/>
              <w:rPr>
                <w:rFonts w:eastAsia="Times New Roman"/>
                <w:lang w:val="en-US"/>
              </w:rPr>
            </w:pPr>
            <w:r w:rsidRPr="00AC153C">
              <w:rPr>
                <w:lang w:val="en-US"/>
              </w:rPr>
              <w:t>16 sCCEs for 2/3os.</w:t>
            </w:r>
          </w:p>
          <w:p w14:paraId="68EDD8D7" w14:textId="77777777" w:rsidR="006512E1" w:rsidRPr="00AC153C" w:rsidRDefault="006512E1" w:rsidP="001F46DF">
            <w:pPr>
              <w:pStyle w:val="ListParagraph"/>
              <w:numPr>
                <w:ilvl w:val="0"/>
                <w:numId w:val="70"/>
              </w:numPr>
              <w:ind w:leftChars="0"/>
              <w:rPr>
                <w:rFonts w:eastAsia="Times New Roman"/>
                <w:lang w:val="en-US"/>
              </w:rPr>
            </w:pPr>
            <w:r w:rsidRPr="00AC153C">
              <w:rPr>
                <w:lang w:val="en-US"/>
              </w:rPr>
              <w:t>32 sCCEs for 7os</w:t>
            </w:r>
          </w:p>
          <w:p w14:paraId="17B53F1C" w14:textId="3D75610D" w:rsidR="0068445D" w:rsidRPr="00AC153C" w:rsidRDefault="0068445D" w:rsidP="0068445D">
            <w:pPr>
              <w:rPr>
                <w:lang w:eastAsia="ja-JP"/>
              </w:rPr>
            </w:pPr>
            <w:r w:rsidRPr="00AC153C">
              <w:rPr>
                <w:lang w:eastAsia="ja-JP"/>
              </w:rPr>
              <w:t xml:space="preserve">The overall search space configured to a UE for monitoring sDCI in PDCCH region is limited up to 28 CCEs for 2/3-symbol sTTI. </w:t>
            </w:r>
          </w:p>
        </w:tc>
      </w:tr>
      <w:tr w:rsidR="009738E7" w14:paraId="32D153B3" w14:textId="77777777" w:rsidTr="004C66DA">
        <w:tc>
          <w:tcPr>
            <w:tcW w:w="9631" w:type="dxa"/>
          </w:tcPr>
          <w:p w14:paraId="38A43B6F" w14:textId="77777777" w:rsidR="009738E7" w:rsidRPr="00AC153C" w:rsidRDefault="009738E7" w:rsidP="009738E7">
            <w:pPr>
              <w:rPr>
                <w:rFonts w:eastAsia="MS Mincho"/>
                <w:iCs/>
                <w:lang w:eastAsia="ja-JP"/>
              </w:rPr>
            </w:pPr>
            <w:r w:rsidRPr="00AC153C">
              <w:rPr>
                <w:rFonts w:eastAsia="MS Mincho"/>
                <w:iCs/>
                <w:lang w:eastAsia="ja-JP"/>
              </w:rPr>
              <w:t>A UE can be configured to monitor a</w:t>
            </w:r>
            <w:r w:rsidRPr="00AC153C">
              <w:rPr>
                <w:rFonts w:eastAsia="MS Mincho" w:hint="eastAsia"/>
                <w:iCs/>
                <w:lang w:eastAsia="ja-JP"/>
              </w:rPr>
              <w:t xml:space="preserve">n sPDCCH RB set p </w:t>
            </w:r>
            <w:r w:rsidRPr="00AC153C">
              <w:rPr>
                <w:rFonts w:eastAsia="MS Mincho"/>
                <w:iCs/>
                <w:lang w:eastAsia="ja-JP"/>
              </w:rPr>
              <w:t xml:space="preserve">with </w:t>
            </w:r>
            <w:r w:rsidRPr="00AC153C">
              <w:rPr>
                <w:rFonts w:eastAsia="MS Mincho" w:hint="eastAsia"/>
                <w:iCs/>
                <w:lang w:eastAsia="ja-JP"/>
              </w:rPr>
              <w:t>M_p^((L))sPDCCH candidate(s) for sPDCCH search space at aggregation level L</w:t>
            </w:r>
            <w:r w:rsidRPr="00AC153C">
              <w:rPr>
                <w:rFonts w:eastAsia="MS Mincho"/>
                <w:iCs/>
                <w:lang w:eastAsia="ja-JP"/>
              </w:rPr>
              <w:t xml:space="preserve"> within an sTTI</w:t>
            </w:r>
            <w:r w:rsidRPr="00AC153C">
              <w:rPr>
                <w:rFonts w:eastAsia="MS Mincho" w:hint="eastAsia"/>
                <w:iCs/>
                <w:lang w:eastAsia="ja-JP"/>
              </w:rPr>
              <w:t>, where p</w:t>
            </w:r>
            <w:r w:rsidRPr="00AC153C">
              <w:rPr>
                <w:rFonts w:eastAsia="MS Mincho" w:hint="eastAsia"/>
                <w:iCs/>
                <w:lang w:eastAsia="ja-JP"/>
              </w:rPr>
              <w:t>∈</w:t>
            </w:r>
            <w:r w:rsidRPr="00AC153C">
              <w:rPr>
                <w:rFonts w:eastAsia="MS Mincho" w:hint="eastAsia"/>
                <w:iCs/>
                <w:lang w:eastAsia="ja-JP"/>
              </w:rPr>
              <w:t>{0,1} and M_p^((L))</w:t>
            </w:r>
            <w:r w:rsidRPr="00AC153C">
              <w:rPr>
                <w:rFonts w:eastAsia="MS Mincho" w:hint="eastAsia"/>
                <w:iCs/>
                <w:lang w:eastAsia="ja-JP"/>
              </w:rPr>
              <w:t>∈</w:t>
            </w:r>
            <w:r w:rsidRPr="00AC153C">
              <w:rPr>
                <w:rFonts w:eastAsia="MS Mincho" w:hint="eastAsia"/>
                <w:iCs/>
                <w:lang w:eastAsia="ja-JP"/>
              </w:rPr>
              <w:t>{0,1,</w:t>
            </w:r>
            <w:r w:rsidRPr="00AC153C">
              <w:rPr>
                <w:rFonts w:eastAsia="MS Mincho" w:hint="eastAsia"/>
                <w:iCs/>
                <w:lang w:eastAsia="ja-JP"/>
              </w:rPr>
              <w:t>…</w:t>
            </w:r>
            <w:r w:rsidRPr="00AC153C">
              <w:rPr>
                <w:rFonts w:eastAsia="MS Mincho" w:hint="eastAsia"/>
                <w:iCs/>
                <w:lang w:eastAsia="ja-JP"/>
              </w:rPr>
              <w:t>,M</w:t>
            </w:r>
            <w:r w:rsidRPr="00AC153C">
              <w:rPr>
                <w:rFonts w:eastAsia="MS Mincho"/>
                <w:iCs/>
                <w:lang w:eastAsia="ja-JP"/>
              </w:rPr>
              <w:t>_total</w:t>
            </w:r>
            <w:r w:rsidRPr="00AC153C">
              <w:rPr>
                <w:rFonts w:eastAsia="MS Mincho" w:hint="eastAsia"/>
                <w:iCs/>
                <w:lang w:eastAsia="ja-JP"/>
              </w:rPr>
              <w:t xml:space="preserve">}. </w:t>
            </w:r>
            <w:r w:rsidRPr="00AC153C">
              <w:rPr>
                <w:rFonts w:eastAsia="MS Mincho"/>
                <w:iCs/>
                <w:lang w:eastAsia="ja-JP"/>
              </w:rPr>
              <w:t>M_total is the maximum allowable number of sPDCCH candidates to be monitored in an sTTI over all sPDCCH sets and aggregation levels</w:t>
            </w:r>
            <w:r w:rsidR="001D3EB5" w:rsidRPr="00AC153C">
              <w:rPr>
                <w:rFonts w:eastAsia="MS Mincho"/>
                <w:iCs/>
                <w:lang w:eastAsia="ja-JP"/>
              </w:rPr>
              <w:t>, and equals to 6 for subslot operation and 12 for slot operation.</w:t>
            </w:r>
          </w:p>
          <w:p w14:paraId="0F88D0CB" w14:textId="77777777" w:rsidR="001D3EB5" w:rsidRPr="00AC153C" w:rsidRDefault="001D3EB5" w:rsidP="001D3EB5">
            <w:pPr>
              <w:spacing w:after="0"/>
              <w:rPr>
                <w:lang w:eastAsia="zh-CN"/>
              </w:rPr>
            </w:pPr>
            <w:r w:rsidRPr="00AC153C">
              <w:rPr>
                <w:lang w:eastAsia="zh-CN"/>
              </w:rPr>
              <w:t>The number of sPDCCH candidate(s) M_sDCI^((L)) at aggregation level L for monitoring sDCI1 in sPDCCH region is</w:t>
            </w:r>
          </w:p>
          <w:p w14:paraId="55D8E8A2" w14:textId="77777777" w:rsidR="001D3EB5" w:rsidRPr="00AC153C" w:rsidRDefault="001D3EB5" w:rsidP="001F46DF">
            <w:pPr>
              <w:numPr>
                <w:ilvl w:val="0"/>
                <w:numId w:val="71"/>
              </w:numPr>
              <w:spacing w:after="0"/>
              <w:rPr>
                <w:lang w:eastAsia="zh-CN"/>
              </w:rPr>
            </w:pPr>
            <w:r w:rsidRPr="00AC153C">
              <w:rPr>
                <w:lang w:eastAsia="zh-CN"/>
              </w:rPr>
              <w:t>less than or equal to 2 for aggregation level 4 and 8,</w:t>
            </w:r>
          </w:p>
          <w:p w14:paraId="1D647B0D" w14:textId="735D1AC5" w:rsidR="001D3EB5" w:rsidRPr="00AC153C" w:rsidRDefault="001D3EB5" w:rsidP="001F46DF">
            <w:pPr>
              <w:numPr>
                <w:ilvl w:val="0"/>
                <w:numId w:val="71"/>
              </w:numPr>
              <w:spacing w:after="0"/>
              <w:rPr>
                <w:lang w:eastAsia="zh-CN"/>
              </w:rPr>
            </w:pPr>
            <w:r w:rsidRPr="00AC153C">
              <w:rPr>
                <w:lang w:eastAsia="zh-CN"/>
              </w:rPr>
              <w:t>less than or equal to 6 for aggregation level 1 and 2</w:t>
            </w:r>
          </w:p>
        </w:tc>
      </w:tr>
      <w:tr w:rsidR="00EE5294" w14:paraId="348511A5" w14:textId="77777777" w:rsidTr="004C66DA">
        <w:tc>
          <w:tcPr>
            <w:tcW w:w="9631" w:type="dxa"/>
          </w:tcPr>
          <w:p w14:paraId="00FE3D5F" w14:textId="7002C041" w:rsidR="00EE5294" w:rsidRPr="0093647C" w:rsidRDefault="00EE5294" w:rsidP="009738E7">
            <w:pPr>
              <w:rPr>
                <w:rFonts w:eastAsia="MS Mincho"/>
                <w:iCs/>
                <w:lang w:eastAsia="ja-JP"/>
              </w:rPr>
            </w:pPr>
            <w:r w:rsidRPr="0093647C">
              <w:rPr>
                <w:rFonts w:eastAsia="MS Mincho"/>
                <w:iCs/>
                <w:lang w:eastAsia="ja-JP"/>
              </w:rPr>
              <w:t>The configured aggregation levels to be monitored within an sPDCCH RB set in an sTTI can be any subset of the supported aggregation levels L for sPDCCH search space</w:t>
            </w:r>
          </w:p>
        </w:tc>
      </w:tr>
      <w:tr w:rsidR="00EE5294" w14:paraId="6A0B014F" w14:textId="77777777" w:rsidTr="004C66DA">
        <w:tc>
          <w:tcPr>
            <w:tcW w:w="9631" w:type="dxa"/>
          </w:tcPr>
          <w:p w14:paraId="76565BC1" w14:textId="7CD82DC1" w:rsidR="000E448D" w:rsidRPr="00AC153C" w:rsidRDefault="00EE5294" w:rsidP="009738E7">
            <w:pPr>
              <w:rPr>
                <w:rFonts w:eastAsia="MS Mincho"/>
                <w:iCs/>
                <w:lang w:eastAsia="ja-JP"/>
              </w:rPr>
            </w:pPr>
            <w:r w:rsidRPr="00AC153C">
              <w:rPr>
                <w:rFonts w:eastAsia="MS Mincho"/>
                <w:iCs/>
                <w:lang w:eastAsia="ja-JP"/>
              </w:rPr>
              <w:t>The maximum allowable blind decodes per sTTI on one CC, irrespective if the sDCI is in sPDCCH or PDCCH, for</w:t>
            </w:r>
            <w:r w:rsidR="000E448D" w:rsidRPr="00AC153C">
              <w:rPr>
                <w:rFonts w:eastAsia="MS Mincho"/>
                <w:iCs/>
                <w:lang w:eastAsia="ja-JP"/>
              </w:rPr>
              <w:t>:</w:t>
            </w:r>
            <w:r w:rsidR="000E448D" w:rsidRPr="00AC153C">
              <w:rPr>
                <w:rFonts w:eastAsia="MS Mincho"/>
                <w:iCs/>
                <w:lang w:eastAsia="ja-JP"/>
              </w:rPr>
              <w:br/>
              <w:t xml:space="preserve">- </w:t>
            </w:r>
            <w:r w:rsidRPr="00AC153C">
              <w:rPr>
                <w:rFonts w:eastAsia="MS Mincho"/>
                <w:iCs/>
                <w:lang w:eastAsia="ja-JP"/>
              </w:rPr>
              <w:t>2/3os sTTI is 6</w:t>
            </w:r>
            <w:r w:rsidR="000E448D" w:rsidRPr="00AC153C">
              <w:rPr>
                <w:rFonts w:eastAsia="MS Mincho"/>
                <w:iCs/>
                <w:lang w:eastAsia="ja-JP"/>
              </w:rPr>
              <w:br/>
              <w:t>- 1-slot is 12</w:t>
            </w:r>
          </w:p>
        </w:tc>
      </w:tr>
      <w:tr w:rsidR="004525AE" w14:paraId="44C1474B" w14:textId="77777777" w:rsidTr="004C66DA">
        <w:tc>
          <w:tcPr>
            <w:tcW w:w="9631" w:type="dxa"/>
          </w:tcPr>
          <w:p w14:paraId="45D8D26D" w14:textId="77777777" w:rsidR="004525AE" w:rsidRPr="00AC153C" w:rsidRDefault="004525AE" w:rsidP="004525AE">
            <w:pPr>
              <w:rPr>
                <w:lang w:eastAsia="ja-JP"/>
              </w:rPr>
            </w:pPr>
            <w:r w:rsidRPr="00AC153C">
              <w:rPr>
                <w:lang w:eastAsia="ja-JP"/>
              </w:rPr>
              <w:t xml:space="preserve">An optional UE capability is introduced to indicate the maximum number of blind decodes in UE-specific search space in one subframe for CCs configured with sTTI operation, including both legacy DCI formats and sDCI </w:t>
            </w:r>
          </w:p>
          <w:p w14:paraId="48E21F39" w14:textId="77777777" w:rsidR="004525AE" w:rsidRPr="00AC153C" w:rsidRDefault="004525AE" w:rsidP="001F46DF">
            <w:pPr>
              <w:numPr>
                <w:ilvl w:val="0"/>
                <w:numId w:val="70"/>
              </w:numPr>
              <w:spacing w:after="0"/>
              <w:rPr>
                <w:lang w:eastAsia="ja-JP"/>
              </w:rPr>
            </w:pPr>
            <w:r w:rsidRPr="00AC153C">
              <w:rPr>
                <w:lang w:eastAsia="ja-JP"/>
              </w:rPr>
              <w:t>The number of blind decodes supported by the UE is the field value X*68</w:t>
            </w:r>
          </w:p>
          <w:p w14:paraId="3EBBC6AA" w14:textId="57573D93" w:rsidR="004525AE" w:rsidRPr="00AC153C" w:rsidRDefault="004525AE" w:rsidP="001F46DF">
            <w:pPr>
              <w:numPr>
                <w:ilvl w:val="0"/>
                <w:numId w:val="70"/>
              </w:numPr>
              <w:spacing w:after="0"/>
              <w:rPr>
                <w:lang w:eastAsia="ja-JP"/>
              </w:rPr>
            </w:pPr>
            <w:r w:rsidRPr="00AC153C">
              <w:rPr>
                <w:lang w:eastAsia="ja-JP"/>
              </w:rPr>
              <w:t>Value ranges for X from 4 to 32</w:t>
            </w:r>
          </w:p>
        </w:tc>
      </w:tr>
      <w:tr w:rsidR="00EE5294" w14:paraId="368BDF5B" w14:textId="77777777" w:rsidTr="004C66DA">
        <w:tc>
          <w:tcPr>
            <w:tcW w:w="9631" w:type="dxa"/>
          </w:tcPr>
          <w:p w14:paraId="626778A3" w14:textId="2F046D3E" w:rsidR="00EE5294" w:rsidRPr="008D2E2A" w:rsidRDefault="00EE5294" w:rsidP="009738E7">
            <w:pPr>
              <w:rPr>
                <w:rFonts w:eastAsia="MS Mincho"/>
                <w:iCs/>
                <w:lang w:eastAsia="ja-JP"/>
              </w:rPr>
            </w:pPr>
            <w:r w:rsidRPr="008D2E2A">
              <w:rPr>
                <w:rFonts w:eastAsia="MS Mincho"/>
                <w:iCs/>
                <w:lang w:eastAsia="ja-JP"/>
              </w:rPr>
              <w:t>Whether the UE-specific search spaces for different UEs overlap is up to configuration</w:t>
            </w:r>
          </w:p>
        </w:tc>
      </w:tr>
      <w:tr w:rsidR="00EE5294" w14:paraId="1B50313C" w14:textId="77777777" w:rsidTr="004C66DA">
        <w:tc>
          <w:tcPr>
            <w:tcW w:w="9631" w:type="dxa"/>
          </w:tcPr>
          <w:p w14:paraId="19B88E5E" w14:textId="5FB83907" w:rsidR="00EE5294" w:rsidRPr="00AC153C" w:rsidRDefault="00EE5294" w:rsidP="009738E7">
            <w:pPr>
              <w:rPr>
                <w:rFonts w:eastAsia="MS Mincho"/>
                <w:iCs/>
                <w:lang w:eastAsia="ja-JP"/>
              </w:rPr>
            </w:pPr>
            <w:r w:rsidRPr="00AC153C">
              <w:rPr>
                <w:rFonts w:eastAsia="MS Mincho"/>
                <w:iCs/>
                <w:lang w:eastAsia="ja-JP"/>
              </w:rPr>
              <w:t xml:space="preserve">For sDCI monitoring in legacy PDCCH, the hashing function for PDCCH is used by using M_sDCI^(L) instead of M_L. </w:t>
            </w:r>
          </w:p>
          <w:p w14:paraId="583A744E" w14:textId="77777777" w:rsidR="005D0838" w:rsidRPr="00AC153C" w:rsidRDefault="005D0838" w:rsidP="005D0838">
            <w:pPr>
              <w:rPr>
                <w:lang w:eastAsia="zh-CN"/>
              </w:rPr>
            </w:pPr>
            <w:r w:rsidRPr="00AC153C">
              <w:rPr>
                <w:lang w:eastAsia="zh-CN"/>
              </w:rPr>
              <w:t>The number of PDCCH candidate(s) M_sDCI^((L)) at aggregation level L for monitoring sDCI1 in legacy PDCCH region is</w:t>
            </w:r>
          </w:p>
          <w:p w14:paraId="558CAB1A" w14:textId="77777777" w:rsidR="005D0838" w:rsidRPr="00AC153C" w:rsidRDefault="005D0838" w:rsidP="001F46DF">
            <w:pPr>
              <w:numPr>
                <w:ilvl w:val="0"/>
                <w:numId w:val="71"/>
              </w:numPr>
              <w:spacing w:after="0"/>
              <w:rPr>
                <w:lang w:eastAsia="zh-CN"/>
              </w:rPr>
            </w:pPr>
            <w:r w:rsidRPr="00AC153C">
              <w:rPr>
                <w:lang w:eastAsia="zh-CN"/>
              </w:rPr>
              <w:t>less than or equal to 2 for aggregation level 4 and 8,</w:t>
            </w:r>
          </w:p>
          <w:p w14:paraId="5FC4C897" w14:textId="083E7918" w:rsidR="005D0838" w:rsidRPr="00AC153C" w:rsidRDefault="005D0838" w:rsidP="001F46DF">
            <w:pPr>
              <w:numPr>
                <w:ilvl w:val="0"/>
                <w:numId w:val="71"/>
              </w:numPr>
              <w:spacing w:after="0"/>
              <w:rPr>
                <w:lang w:eastAsia="zh-CN"/>
              </w:rPr>
            </w:pPr>
            <w:r w:rsidRPr="00AC153C">
              <w:rPr>
                <w:lang w:eastAsia="zh-CN"/>
              </w:rPr>
              <w:t>less than or equal to 6 for aggregation level 1 and 2</w:t>
            </w:r>
          </w:p>
        </w:tc>
      </w:tr>
      <w:tr w:rsidR="00EE5294" w14:paraId="1A56F9CC" w14:textId="77777777" w:rsidTr="004C66DA">
        <w:tc>
          <w:tcPr>
            <w:tcW w:w="9631" w:type="dxa"/>
          </w:tcPr>
          <w:p w14:paraId="12C7E989" w14:textId="15B9D676" w:rsidR="00EE5294" w:rsidRPr="00AC153C" w:rsidRDefault="00EE5294" w:rsidP="009738E7">
            <w:pPr>
              <w:rPr>
                <w:rFonts w:eastAsia="MS Mincho"/>
                <w:iCs/>
                <w:lang w:eastAsia="ja-JP"/>
              </w:rPr>
            </w:pPr>
            <w:r w:rsidRPr="00AC153C">
              <w:rPr>
                <w:rFonts w:eastAsia="MS Mincho"/>
                <w:iCs/>
                <w:lang w:eastAsia="ja-JP"/>
              </w:rPr>
              <w:t>The number of PDCCH candidate(s) M_sDCI^((L)) at aggregation level L for monitoring sDCI1 in legacy PDCCH region is determined by higher layer signalling, independent on the number of M_L at aggregation level L for monitoring DCI</w:t>
            </w:r>
          </w:p>
        </w:tc>
      </w:tr>
      <w:tr w:rsidR="006005B7" w14:paraId="041220AF" w14:textId="77777777" w:rsidTr="004C66DA">
        <w:tc>
          <w:tcPr>
            <w:tcW w:w="9631" w:type="dxa"/>
          </w:tcPr>
          <w:p w14:paraId="5B270C5D" w14:textId="6D9D8B8B" w:rsidR="006005B7" w:rsidRPr="00AC153C" w:rsidRDefault="006005B7" w:rsidP="004C66DA">
            <w:pPr>
              <w:spacing w:after="0"/>
            </w:pPr>
            <w:r w:rsidRPr="00AC153C">
              <w:t>An sPDCCH candidate for CRS based sPDCCH is built up of consecutive logical sCCE(s).</w:t>
            </w:r>
          </w:p>
        </w:tc>
      </w:tr>
      <w:tr w:rsidR="0068445D" w14:paraId="56A0CE57" w14:textId="77777777" w:rsidTr="004C66DA">
        <w:tc>
          <w:tcPr>
            <w:tcW w:w="9631" w:type="dxa"/>
          </w:tcPr>
          <w:p w14:paraId="5DEC8B17" w14:textId="510185E3" w:rsidR="0068445D" w:rsidRPr="00AC153C" w:rsidRDefault="0068445D" w:rsidP="00B422D5">
            <w:pPr>
              <w:rPr>
                <w:lang w:eastAsia="zh-CN"/>
              </w:rPr>
            </w:pPr>
            <w:r w:rsidRPr="00AC153C">
              <w:rPr>
                <w:lang w:eastAsia="zh-CN"/>
              </w:rPr>
              <w:t>For determining the sCCEs corresponding to sPDCCH candidate m of the sPDCCH search space at aggregation level L in sPDCCH RB set p in sTTI k,</w:t>
            </w:r>
            <w:r w:rsidRPr="00AC153C">
              <w:rPr>
                <w:position w:val="-12"/>
              </w:rPr>
              <w:object w:dxaOrig="700" w:dyaOrig="340" w14:anchorId="7218C967">
                <v:shape id="_x0000_i1062" type="#_x0000_t75" style="width:34.8pt;height:16.8pt" o:ole="">
                  <v:imagedata r:id="rId82" o:title=""/>
                </v:shape>
                <o:OLEObject Type="Embed" ProgID="Equation.3" ShapeID="_x0000_i1062" DrawAspect="Content" ObjectID="_1581831274" r:id="rId83"/>
              </w:object>
            </w:r>
            <w:r w:rsidRPr="00AC153C">
              <w:t xml:space="preserve">for all </w:t>
            </w:r>
            <w:r w:rsidRPr="00AC153C">
              <w:rPr>
                <w:i/>
              </w:rPr>
              <w:t xml:space="preserve">k, </w:t>
            </w:r>
            <w:r w:rsidRPr="00AC153C">
              <w:rPr>
                <w:lang w:eastAsia="zh-CN"/>
              </w:rPr>
              <w:t xml:space="preserve">is configured by higher layer signaling. </w:t>
            </w:r>
          </w:p>
        </w:tc>
      </w:tr>
    </w:tbl>
    <w:p w14:paraId="64F9104A" w14:textId="4B9C05E7" w:rsidR="00E41757" w:rsidRDefault="00261713" w:rsidP="00E41757">
      <w:pPr>
        <w:pStyle w:val="Heading3"/>
      </w:pPr>
      <w:r>
        <w:t>4</w:t>
      </w:r>
      <w:r w:rsidR="00E41757">
        <w:t>.</w:t>
      </w:r>
      <w:r w:rsidR="00511F77">
        <w:t>4</w:t>
      </w:r>
      <w:r w:rsidR="00E41757">
        <w:t>.4</w:t>
      </w:r>
      <w:r w:rsidR="00E41757">
        <w:tab/>
      </w:r>
      <w:r w:rsidR="00E41757" w:rsidRPr="003A5CB8">
        <w:t>sPDCCH multiplexing with data</w:t>
      </w:r>
    </w:p>
    <w:tbl>
      <w:tblPr>
        <w:tblStyle w:val="TableGrid"/>
        <w:tblW w:w="0" w:type="auto"/>
        <w:tblLook w:val="04A0" w:firstRow="1" w:lastRow="0" w:firstColumn="1" w:lastColumn="0" w:noHBand="0" w:noVBand="1"/>
      </w:tblPr>
      <w:tblGrid>
        <w:gridCol w:w="9631"/>
      </w:tblGrid>
      <w:tr w:rsidR="00C065EA" w14:paraId="29D719EC" w14:textId="77777777" w:rsidTr="00D73520">
        <w:tc>
          <w:tcPr>
            <w:tcW w:w="9631" w:type="dxa"/>
          </w:tcPr>
          <w:p w14:paraId="7211A440" w14:textId="3C0A3126" w:rsidR="00C065EA" w:rsidRPr="00B170E3" w:rsidRDefault="00C065EA" w:rsidP="00C065EA">
            <w:r w:rsidRPr="00B170E3">
              <w:rPr>
                <w:lang w:val="en-US"/>
              </w:rPr>
              <w:t>sPDSCH assigned by a sPDCCH can be mapped to resources that are left unused by any sPDCCH</w:t>
            </w:r>
          </w:p>
        </w:tc>
      </w:tr>
      <w:tr w:rsidR="0051613E" w14:paraId="74B31D81" w14:textId="77777777" w:rsidTr="00D73520">
        <w:tc>
          <w:tcPr>
            <w:tcW w:w="9631" w:type="dxa"/>
          </w:tcPr>
          <w:p w14:paraId="167FCF4F" w14:textId="77777777" w:rsidR="0051613E" w:rsidRPr="00B170E3" w:rsidRDefault="0051613E" w:rsidP="001F46DF">
            <w:pPr>
              <w:pStyle w:val="ListParagraph"/>
              <w:numPr>
                <w:ilvl w:val="0"/>
                <w:numId w:val="43"/>
              </w:numPr>
              <w:spacing w:line="276" w:lineRule="auto"/>
              <w:ind w:leftChars="0"/>
              <w:contextualSpacing/>
              <w:rPr>
                <w:rFonts w:ascii="Times New Roman" w:hAnsi="Times New Roman"/>
              </w:rPr>
            </w:pPr>
            <w:r w:rsidRPr="00B170E3">
              <w:rPr>
                <w:rFonts w:ascii="Times New Roman" w:hAnsi="Times New Roman"/>
              </w:rPr>
              <w:t>For 1-slot sTTI containing sPDCCH, the following scheduling cases are supported</w:t>
            </w:r>
          </w:p>
          <w:p w14:paraId="4040BD7A" w14:textId="77777777" w:rsidR="0051613E" w:rsidRPr="00B170E3" w:rsidRDefault="0051613E" w:rsidP="001F46DF">
            <w:pPr>
              <w:pStyle w:val="ListParagraph"/>
              <w:numPr>
                <w:ilvl w:val="1"/>
                <w:numId w:val="43"/>
              </w:numPr>
              <w:spacing w:after="200" w:line="276" w:lineRule="auto"/>
              <w:ind w:leftChars="0" w:left="709" w:hanging="283"/>
              <w:contextualSpacing/>
              <w:rPr>
                <w:rFonts w:ascii="Times New Roman" w:hAnsi="Times New Roman"/>
              </w:rPr>
            </w:pPr>
            <w:r w:rsidRPr="00B170E3">
              <w:rPr>
                <w:rFonts w:ascii="Times New Roman" w:hAnsi="Times New Roman"/>
              </w:rPr>
              <w:t>CRS-based sPDCCH scheduling CRS-based sPDSCH</w:t>
            </w:r>
          </w:p>
          <w:p w14:paraId="75CDF71F" w14:textId="77777777" w:rsidR="0051613E" w:rsidRPr="00B170E3" w:rsidRDefault="0051613E" w:rsidP="001F46DF">
            <w:pPr>
              <w:pStyle w:val="ListParagraph"/>
              <w:numPr>
                <w:ilvl w:val="1"/>
                <w:numId w:val="43"/>
              </w:numPr>
              <w:spacing w:after="200" w:line="276" w:lineRule="auto"/>
              <w:ind w:leftChars="0" w:left="709" w:hanging="283"/>
              <w:contextualSpacing/>
              <w:rPr>
                <w:rFonts w:ascii="Times New Roman" w:hAnsi="Times New Roman"/>
              </w:rPr>
            </w:pPr>
            <w:r w:rsidRPr="00B170E3">
              <w:rPr>
                <w:rFonts w:ascii="Times New Roman" w:hAnsi="Times New Roman"/>
              </w:rPr>
              <w:t>CRS-based sPDCCH scheduling DMRS-based sPDSCH</w:t>
            </w:r>
          </w:p>
          <w:p w14:paraId="28698F81" w14:textId="4547FD51" w:rsidR="0051613E" w:rsidRPr="00B170E3" w:rsidRDefault="0051613E" w:rsidP="001F46DF">
            <w:pPr>
              <w:pStyle w:val="ListParagraph"/>
              <w:numPr>
                <w:ilvl w:val="1"/>
                <w:numId w:val="43"/>
              </w:numPr>
              <w:spacing w:after="200" w:line="276" w:lineRule="auto"/>
              <w:ind w:leftChars="0" w:left="709" w:hanging="283"/>
              <w:contextualSpacing/>
              <w:rPr>
                <w:rFonts w:ascii="Times New Roman" w:hAnsi="Times New Roman"/>
              </w:rPr>
            </w:pPr>
            <w:r w:rsidRPr="00B170E3">
              <w:rPr>
                <w:rFonts w:ascii="Times New Roman" w:hAnsi="Times New Roman"/>
              </w:rPr>
              <w:t>DMRS-based sPDCCH scheduling DMRS-based sPDSCH</w:t>
            </w:r>
          </w:p>
        </w:tc>
      </w:tr>
      <w:tr w:rsidR="0051613E" w14:paraId="5F39387F" w14:textId="77777777" w:rsidTr="00D73520">
        <w:tc>
          <w:tcPr>
            <w:tcW w:w="9631" w:type="dxa"/>
          </w:tcPr>
          <w:p w14:paraId="641D9DBD" w14:textId="2FC97D2C" w:rsidR="0051613E" w:rsidRPr="00B170E3" w:rsidRDefault="0051613E" w:rsidP="001F46DF">
            <w:pPr>
              <w:pStyle w:val="ListParagraph"/>
              <w:numPr>
                <w:ilvl w:val="0"/>
                <w:numId w:val="43"/>
              </w:numPr>
              <w:spacing w:line="276" w:lineRule="auto"/>
              <w:ind w:leftChars="0"/>
              <w:contextualSpacing/>
              <w:rPr>
                <w:rFonts w:ascii="Times New Roman" w:hAnsi="Times New Roman"/>
              </w:rPr>
            </w:pPr>
            <w:r w:rsidRPr="00B170E3">
              <w:rPr>
                <w:rFonts w:ascii="Times New Roman" w:hAnsi="Times New Roman"/>
              </w:rPr>
              <w:t>For 1-slot sTTI containing sPDCCH, both TDM and FDM of sPDCCH and sPDSCH are supported.</w:t>
            </w:r>
          </w:p>
        </w:tc>
      </w:tr>
      <w:tr w:rsidR="0051613E" w14:paraId="641ACFAB" w14:textId="77777777" w:rsidTr="00D73520">
        <w:tc>
          <w:tcPr>
            <w:tcW w:w="9631" w:type="dxa"/>
          </w:tcPr>
          <w:p w14:paraId="7529EA9F" w14:textId="739DC156" w:rsidR="0051613E" w:rsidRPr="00B170E3" w:rsidRDefault="0051613E" w:rsidP="001F46DF">
            <w:pPr>
              <w:pStyle w:val="ListParagraph"/>
              <w:numPr>
                <w:ilvl w:val="0"/>
                <w:numId w:val="43"/>
              </w:numPr>
              <w:spacing w:line="276" w:lineRule="auto"/>
              <w:ind w:leftChars="0"/>
              <w:contextualSpacing/>
              <w:rPr>
                <w:rFonts w:ascii="Times New Roman" w:hAnsi="Times New Roman"/>
              </w:rPr>
            </w:pPr>
            <w:r w:rsidRPr="00B170E3">
              <w:rPr>
                <w:rFonts w:ascii="Times New Roman" w:hAnsi="Times New Roman"/>
              </w:rPr>
              <w:lastRenderedPageBreak/>
              <w:t>For 1-slot sTTI, separate DMRS resource is used for sPDCCH and sPDSCH in slot 1</w:t>
            </w:r>
          </w:p>
        </w:tc>
      </w:tr>
      <w:tr w:rsidR="007102C3" w14:paraId="27401078" w14:textId="77777777" w:rsidTr="00D73520">
        <w:tc>
          <w:tcPr>
            <w:tcW w:w="9631" w:type="dxa"/>
          </w:tcPr>
          <w:p w14:paraId="5FC4880F" w14:textId="77777777" w:rsidR="007102C3" w:rsidRPr="00B170E3" w:rsidRDefault="007102C3" w:rsidP="001F46DF">
            <w:pPr>
              <w:pStyle w:val="ListParagraph"/>
              <w:numPr>
                <w:ilvl w:val="0"/>
                <w:numId w:val="44"/>
              </w:numPr>
              <w:spacing w:after="200" w:line="276" w:lineRule="auto"/>
              <w:ind w:leftChars="0"/>
              <w:contextualSpacing/>
              <w:rPr>
                <w:rFonts w:ascii="Times New Roman" w:hAnsi="Times New Roman"/>
                <w:szCs w:val="20"/>
              </w:rPr>
            </w:pPr>
            <w:r w:rsidRPr="00B170E3">
              <w:rPr>
                <w:rFonts w:ascii="Times New Roman" w:hAnsi="Times New Roman"/>
                <w:szCs w:val="20"/>
              </w:rPr>
              <w:t>For 2/3-OS sTTI containing sPDCCH, the following scheduling cases are supported:</w:t>
            </w:r>
          </w:p>
          <w:p w14:paraId="11A497B2" w14:textId="77777777" w:rsidR="007102C3" w:rsidRPr="00B170E3" w:rsidRDefault="007102C3" w:rsidP="001F46DF">
            <w:pPr>
              <w:pStyle w:val="ListParagraph"/>
              <w:numPr>
                <w:ilvl w:val="1"/>
                <w:numId w:val="44"/>
              </w:numPr>
              <w:spacing w:after="200" w:line="276" w:lineRule="auto"/>
              <w:ind w:leftChars="0" w:left="709" w:hanging="283"/>
              <w:contextualSpacing/>
              <w:rPr>
                <w:rFonts w:ascii="Times New Roman" w:hAnsi="Times New Roman"/>
                <w:szCs w:val="20"/>
              </w:rPr>
            </w:pPr>
            <w:r w:rsidRPr="00B170E3">
              <w:rPr>
                <w:rFonts w:ascii="Times New Roman" w:hAnsi="Times New Roman"/>
                <w:szCs w:val="20"/>
              </w:rPr>
              <w:t>CRS-based sPDCCH scheduling CRS-based sPDSCH</w:t>
            </w:r>
          </w:p>
          <w:p w14:paraId="725C3EE2" w14:textId="77777777" w:rsidR="007102C3" w:rsidRPr="00B170E3" w:rsidRDefault="007102C3" w:rsidP="001F46DF">
            <w:pPr>
              <w:pStyle w:val="ListParagraph"/>
              <w:numPr>
                <w:ilvl w:val="1"/>
                <w:numId w:val="44"/>
              </w:numPr>
              <w:spacing w:after="200" w:line="276" w:lineRule="auto"/>
              <w:ind w:leftChars="0" w:left="709" w:hanging="283"/>
              <w:contextualSpacing/>
              <w:rPr>
                <w:rFonts w:ascii="Times New Roman" w:hAnsi="Times New Roman"/>
                <w:szCs w:val="20"/>
              </w:rPr>
            </w:pPr>
            <w:r w:rsidRPr="00B170E3">
              <w:rPr>
                <w:rFonts w:ascii="Times New Roman" w:hAnsi="Times New Roman"/>
                <w:szCs w:val="20"/>
              </w:rPr>
              <w:t>CRS-based sPDCCH scheduling DMRS-based sPDSCH</w:t>
            </w:r>
          </w:p>
          <w:p w14:paraId="3A4FECE6" w14:textId="599E17D3" w:rsidR="007102C3" w:rsidRPr="00B170E3" w:rsidRDefault="007102C3" w:rsidP="001F46DF">
            <w:pPr>
              <w:pStyle w:val="ListParagraph"/>
              <w:numPr>
                <w:ilvl w:val="1"/>
                <w:numId w:val="44"/>
              </w:numPr>
              <w:spacing w:after="200" w:line="276" w:lineRule="auto"/>
              <w:ind w:leftChars="0" w:left="709" w:hanging="283"/>
              <w:contextualSpacing/>
              <w:rPr>
                <w:rFonts w:ascii="Times New Roman" w:hAnsi="Times New Roman"/>
                <w:szCs w:val="20"/>
              </w:rPr>
            </w:pPr>
            <w:r w:rsidRPr="00B170E3">
              <w:rPr>
                <w:rFonts w:ascii="Times New Roman" w:hAnsi="Times New Roman"/>
                <w:szCs w:val="20"/>
              </w:rPr>
              <w:t>DMRS-based sPDCCH scheduling DMRS-based sPDSCH</w:t>
            </w:r>
          </w:p>
        </w:tc>
      </w:tr>
      <w:tr w:rsidR="004D47BB" w14:paraId="5739B4D3" w14:textId="77777777" w:rsidTr="00D73520">
        <w:tc>
          <w:tcPr>
            <w:tcW w:w="9631" w:type="dxa"/>
          </w:tcPr>
          <w:p w14:paraId="77356A3E" w14:textId="6007AF56" w:rsidR="004D47BB" w:rsidRPr="00AC153C" w:rsidRDefault="004D47BB" w:rsidP="006D07C4">
            <w:pPr>
              <w:spacing w:after="200" w:line="276" w:lineRule="auto"/>
              <w:ind w:left="839" w:hanging="839"/>
              <w:contextualSpacing/>
            </w:pPr>
            <w:r w:rsidRPr="00AC153C">
              <w:t>For 2/3-OS sTTI containing sPDCCH, TDM and FDM of CRS-based sPDCCH and CRS-based sPDSCH is supported</w:t>
            </w:r>
          </w:p>
        </w:tc>
      </w:tr>
      <w:tr w:rsidR="006E36CA" w14:paraId="5E545184" w14:textId="77777777" w:rsidTr="00D73520">
        <w:tc>
          <w:tcPr>
            <w:tcW w:w="9631" w:type="dxa"/>
          </w:tcPr>
          <w:p w14:paraId="5E4A2AAF" w14:textId="63C81BE7" w:rsidR="006E36CA" w:rsidRPr="00AC153C" w:rsidRDefault="006E36CA" w:rsidP="006E36CA">
            <w:pPr>
              <w:pStyle w:val="ListParagraph"/>
              <w:spacing w:after="200" w:line="276" w:lineRule="auto"/>
              <w:ind w:leftChars="0" w:left="0" w:firstLine="0"/>
              <w:contextualSpacing/>
              <w:rPr>
                <w:rFonts w:ascii="Times New Roman" w:hAnsi="Times New Roman"/>
                <w:szCs w:val="20"/>
              </w:rPr>
            </w:pPr>
            <w:r w:rsidRPr="00AC153C">
              <w:t>2-bit L1-based dynamic sPDCCH reuse indication is present in sPDSCH assignments transmitted on sPDCCH if L1-based re-use indication is configured by higher layers.</w:t>
            </w:r>
          </w:p>
        </w:tc>
      </w:tr>
      <w:tr w:rsidR="00EF6F63" w14:paraId="63AFECCF" w14:textId="77777777" w:rsidTr="00D73520">
        <w:tc>
          <w:tcPr>
            <w:tcW w:w="9631" w:type="dxa"/>
          </w:tcPr>
          <w:p w14:paraId="6F1CB09D" w14:textId="77777777" w:rsidR="00EF6F63" w:rsidRPr="00AC153C" w:rsidRDefault="00EF6F63" w:rsidP="00EF6F63">
            <w:r w:rsidRPr="00AC153C">
              <w:t xml:space="preserve">The UE can be configured by higher layers with L1 based sPDCCH reuse indication, using one of the following three L1 indication options: </w:t>
            </w:r>
          </w:p>
          <w:p w14:paraId="3AB07B0F" w14:textId="77777777" w:rsidR="00EF6F63" w:rsidRPr="00AC153C" w:rsidRDefault="00EF6F63" w:rsidP="001F46DF">
            <w:pPr>
              <w:pStyle w:val="ListParagraph"/>
              <w:numPr>
                <w:ilvl w:val="0"/>
                <w:numId w:val="72"/>
              </w:numPr>
              <w:spacing w:after="160" w:line="259" w:lineRule="auto"/>
              <w:ind w:leftChars="0"/>
              <w:contextualSpacing/>
            </w:pPr>
            <w:r w:rsidRPr="00AC153C">
              <w:t>1-bit indication for each RB set (denoted as state {1,1}) applicable in case of 2 sPDCCH RB-sets are configured for monitoring</w:t>
            </w:r>
          </w:p>
          <w:p w14:paraId="1F6DCA63" w14:textId="77777777" w:rsidR="00EF6F63" w:rsidRPr="00AC153C" w:rsidRDefault="00EF6F63" w:rsidP="001F46DF">
            <w:pPr>
              <w:pStyle w:val="ListParagraph"/>
              <w:numPr>
                <w:ilvl w:val="0"/>
                <w:numId w:val="72"/>
              </w:numPr>
              <w:spacing w:after="160" w:line="259" w:lineRule="auto"/>
              <w:ind w:leftChars="0"/>
              <w:contextualSpacing/>
            </w:pPr>
            <w:r w:rsidRPr="00AC153C">
              <w:t>2-bit indication for the first RB set (denoted as state {2,0}), applicable for 1 or 2 configured sPDCCH RB-sets</w:t>
            </w:r>
          </w:p>
          <w:p w14:paraId="51FA0CEF" w14:textId="77777777" w:rsidR="00EF6F63" w:rsidRPr="00AC153C" w:rsidRDefault="00EF6F63" w:rsidP="001F46DF">
            <w:pPr>
              <w:pStyle w:val="ListParagraph"/>
              <w:numPr>
                <w:ilvl w:val="0"/>
                <w:numId w:val="72"/>
              </w:numPr>
              <w:spacing w:after="160" w:line="259" w:lineRule="auto"/>
              <w:ind w:leftChars="0"/>
              <w:contextualSpacing/>
            </w:pPr>
            <w:r w:rsidRPr="00AC153C">
              <w:t>2-bit indication for the second RB set (denoted as state {0,2}, applicable in case of 2 sPDCCH RB-sets configured for monitoring</w:t>
            </w:r>
          </w:p>
          <w:p w14:paraId="00CF05EB" w14:textId="77777777" w:rsidR="00EF6F63" w:rsidRPr="00AC153C" w:rsidRDefault="00EF6F63" w:rsidP="00EF6F63">
            <w:r w:rsidRPr="00AC153C">
              <w:t xml:space="preserve">Based on the L1 based sPDCCH reuse indication configuration, the following rate-matching behavior of sPDSCH around sPDCCH resources is applied: </w:t>
            </w:r>
          </w:p>
          <w:p w14:paraId="2122BABA" w14:textId="77777777" w:rsidR="00EF6F63" w:rsidRPr="00AC153C" w:rsidRDefault="00EF6F63" w:rsidP="001F46DF">
            <w:pPr>
              <w:pStyle w:val="ListParagraph"/>
              <w:numPr>
                <w:ilvl w:val="0"/>
                <w:numId w:val="73"/>
              </w:numPr>
              <w:spacing w:after="160" w:line="259" w:lineRule="auto"/>
              <w:ind w:leftChars="0"/>
              <w:contextualSpacing/>
            </w:pPr>
            <w:r w:rsidRPr="00AC153C">
              <w:t>In case of state {1,1}, the one bit for each of the two sPDCCH RB sets indicates if the UE is to rate-match the allocated sPDSCH around the overlapping resources with the respective sPDCCH RB set</w:t>
            </w:r>
          </w:p>
          <w:p w14:paraId="4C622772" w14:textId="77777777" w:rsidR="00EF6F63" w:rsidRPr="00AC153C" w:rsidRDefault="00EF6F63" w:rsidP="001F46DF">
            <w:pPr>
              <w:pStyle w:val="ListParagraph"/>
              <w:numPr>
                <w:ilvl w:val="0"/>
                <w:numId w:val="73"/>
              </w:numPr>
              <w:spacing w:after="160" w:line="259" w:lineRule="auto"/>
              <w:ind w:leftChars="0"/>
              <w:contextualSpacing/>
            </w:pPr>
            <w:r w:rsidRPr="00AC153C">
              <w:t xml:space="preserve">In case state {2,0} or {0,2} is configured, the first (k=1) or second set sPDCCH RB-set (k=2) is split in two parts, where </w:t>
            </w:r>
          </w:p>
          <w:p w14:paraId="6C901664" w14:textId="77777777" w:rsidR="00EF6F63" w:rsidRPr="00AC153C" w:rsidRDefault="00EF6F63" w:rsidP="001F46DF">
            <w:pPr>
              <w:pStyle w:val="ListParagraph"/>
              <w:numPr>
                <w:ilvl w:val="1"/>
                <w:numId w:val="73"/>
              </w:numPr>
              <w:spacing w:after="160" w:line="259" w:lineRule="auto"/>
              <w:ind w:leftChars="0"/>
              <w:contextualSpacing/>
            </w:pPr>
            <w:r w:rsidRPr="00AC153C">
              <w:t>the first bit indicates the rate-matching of sPDSCH around the overlap with sCCE#0 to SCCE#(floor(N</w:t>
            </w:r>
            <w:r w:rsidRPr="00AC153C">
              <w:rPr>
                <w:vertAlign w:val="subscript"/>
              </w:rPr>
              <w:t>sCCE,k</w:t>
            </w:r>
            <w:r w:rsidRPr="00AC153C">
              <w:t xml:space="preserve">/2)-1) of the k-th sPDCCH RB set and </w:t>
            </w:r>
          </w:p>
          <w:p w14:paraId="6EB7F7E8" w14:textId="77777777" w:rsidR="00EF6F63" w:rsidRPr="00AC153C" w:rsidRDefault="00EF6F63" w:rsidP="001F46DF">
            <w:pPr>
              <w:pStyle w:val="ListParagraph"/>
              <w:numPr>
                <w:ilvl w:val="1"/>
                <w:numId w:val="73"/>
              </w:numPr>
              <w:spacing w:after="160" w:line="259" w:lineRule="auto"/>
              <w:ind w:leftChars="0"/>
              <w:contextualSpacing/>
            </w:pPr>
            <w:r w:rsidRPr="00AC153C">
              <w:t>the 2nd bit indicates the rate-matching of the sPDSCH around the overlap with sCCE#(floor(N</w:t>
            </w:r>
            <w:r w:rsidRPr="00AC153C">
              <w:rPr>
                <w:vertAlign w:val="subscript"/>
              </w:rPr>
              <w:t>sCCE,k</w:t>
            </w:r>
            <w:r w:rsidRPr="00AC153C">
              <w:t>/2)) to sCCE#N</w:t>
            </w:r>
            <w:r w:rsidRPr="00AC153C">
              <w:rPr>
                <w:vertAlign w:val="subscript"/>
              </w:rPr>
              <w:t>sCCE,k</w:t>
            </w:r>
            <w:r w:rsidRPr="00AC153C">
              <w:t xml:space="preserve">-1 of the k-th sPDCCH RB-set. </w:t>
            </w:r>
          </w:p>
          <w:p w14:paraId="22AE699B" w14:textId="77777777" w:rsidR="00EF6F63" w:rsidRPr="00AC153C" w:rsidRDefault="00EF6F63" w:rsidP="00EF6F63">
            <w:r w:rsidRPr="00AC153C">
              <w:t xml:space="preserve">A bit value of 1 indicates the rate-matching of sPDSCH around the overlapping respective indicated sPDCCH resources. </w:t>
            </w:r>
          </w:p>
          <w:p w14:paraId="18162F8F" w14:textId="77777777" w:rsidR="00EF6F63" w:rsidRPr="00AC153C" w:rsidRDefault="00EF6F63" w:rsidP="00EF6F63">
            <w:r w:rsidRPr="00AC153C">
              <w:t xml:space="preserve">NOTE: </w:t>
            </w:r>
            <w:r w:rsidRPr="00AC153C">
              <w:tab/>
              <w:t>For state {2,0} or {0,2}, the RRC configured rate-mathing mode is applied for sCCEs belonging only to the RB-set not having L1-indication, i.e. RB set associated with state ‘0’.</w:t>
            </w:r>
          </w:p>
          <w:p w14:paraId="262B4908" w14:textId="77777777" w:rsidR="00EF6F63" w:rsidRPr="00AC153C" w:rsidRDefault="00EF6F63" w:rsidP="00EF6F63">
            <w:r w:rsidRPr="00AC153C">
              <w:t xml:space="preserve">NOTE:  </w:t>
            </w:r>
            <w:r w:rsidRPr="00AC153C">
              <w:tab/>
              <w:t>Regardless of RRC configured rate-matching mode and dynamic L1-based re-use indication, the SPDSCH is rate-matched around the corresponding sPDSCH assignment.</w:t>
            </w:r>
          </w:p>
          <w:p w14:paraId="6773E1F2" w14:textId="32CB917E" w:rsidR="00EF6F63" w:rsidRPr="00AC153C" w:rsidRDefault="00EF6F63" w:rsidP="00EF6F63">
            <w:r w:rsidRPr="00AC153C">
              <w:t xml:space="preserve">NOTE: </w:t>
            </w:r>
            <w:r w:rsidRPr="00AC153C">
              <w:tab/>
              <w:t>In case of state {1,1}, or if both sets are configured without L1-based re-use indication and at least one set is configured with rate-matching, the rate-matching should be assumed independent of other indication.</w:t>
            </w:r>
          </w:p>
        </w:tc>
      </w:tr>
    </w:tbl>
    <w:p w14:paraId="41F2DCF8" w14:textId="4E0C9A1D" w:rsidR="006249F6" w:rsidRPr="003A5CB8" w:rsidRDefault="00261713" w:rsidP="006249F6">
      <w:pPr>
        <w:pStyle w:val="Heading2"/>
      </w:pPr>
      <w:r>
        <w:t>4</w:t>
      </w:r>
      <w:r w:rsidR="006249F6">
        <w:t>.</w:t>
      </w:r>
      <w:r w:rsidR="00511F77">
        <w:t>5</w:t>
      </w:r>
      <w:r w:rsidR="006249F6">
        <w:tab/>
      </w:r>
      <w:r w:rsidR="006249F6" w:rsidRPr="003A5CB8">
        <w:t>UL control channel design</w:t>
      </w:r>
    </w:p>
    <w:p w14:paraId="1D13FA20" w14:textId="7CC1617D" w:rsidR="006249F6" w:rsidRDefault="00261713" w:rsidP="006249F6">
      <w:pPr>
        <w:pStyle w:val="Heading3"/>
      </w:pPr>
      <w:r>
        <w:t>4</w:t>
      </w:r>
      <w:r w:rsidR="006249F6" w:rsidRPr="003A5CB8">
        <w:t>.</w:t>
      </w:r>
      <w:r w:rsidR="00511F77">
        <w:t>5</w:t>
      </w:r>
      <w:r w:rsidR="006249F6" w:rsidRPr="003A5CB8">
        <w:t>.1</w:t>
      </w:r>
      <w:r w:rsidR="006249F6" w:rsidRPr="003A5CB8">
        <w:tab/>
        <w:t>sPUCCH format design</w:t>
      </w:r>
    </w:p>
    <w:p w14:paraId="002805EF" w14:textId="40448EC9" w:rsidR="00911D99" w:rsidRDefault="00911D99" w:rsidP="00911D99">
      <w:pPr>
        <w:pStyle w:val="Heading4"/>
      </w:pPr>
      <w:r>
        <w:t>4.</w:t>
      </w:r>
      <w:r w:rsidR="00511F77">
        <w:t>5</w:t>
      </w:r>
      <w:r>
        <w:t>.1.1</w:t>
      </w:r>
      <w:r>
        <w:tab/>
        <w:t>General</w:t>
      </w:r>
    </w:p>
    <w:tbl>
      <w:tblPr>
        <w:tblStyle w:val="TableGrid"/>
        <w:tblW w:w="0" w:type="auto"/>
        <w:tblLook w:val="04A0" w:firstRow="1" w:lastRow="0" w:firstColumn="1" w:lastColumn="0" w:noHBand="0" w:noVBand="1"/>
      </w:tblPr>
      <w:tblGrid>
        <w:gridCol w:w="9631"/>
      </w:tblGrid>
      <w:tr w:rsidR="00911D99" w:rsidRPr="00685620" w14:paraId="02DC8EC7" w14:textId="77777777" w:rsidTr="00B92553">
        <w:tc>
          <w:tcPr>
            <w:tcW w:w="9631" w:type="dxa"/>
          </w:tcPr>
          <w:p w14:paraId="2BC36A95" w14:textId="1CF0327B" w:rsidR="00911D99" w:rsidRPr="00162D14" w:rsidRDefault="00911D99" w:rsidP="00911D99">
            <w:pPr>
              <w:contextualSpacing/>
              <w:rPr>
                <w:lang w:val="en-US"/>
              </w:rPr>
            </w:pPr>
            <w:r w:rsidRPr="00162D14">
              <w:rPr>
                <w:rFonts w:eastAsia="MS Mincho"/>
                <w:iCs/>
                <w:lang w:val="en-US" w:eastAsia="ja-JP"/>
              </w:rPr>
              <w:t>For a given UE, a sPUCCH format follows a fixed sTTI mapping where the same sTTI boundaries, data symbol placements (except the last symbol in the subframe - depending on SRS) and DMRS symbol placements (if used) are the same in every subframe.</w:t>
            </w:r>
          </w:p>
        </w:tc>
      </w:tr>
      <w:tr w:rsidR="00CA2F40" w:rsidRPr="00685620" w14:paraId="2BCD3DD9" w14:textId="77777777" w:rsidTr="00B92553">
        <w:tc>
          <w:tcPr>
            <w:tcW w:w="9631" w:type="dxa"/>
          </w:tcPr>
          <w:p w14:paraId="1345D314" w14:textId="73D801F3" w:rsidR="00CA2F40" w:rsidRPr="00162D14" w:rsidRDefault="00CA2F40" w:rsidP="00CA2F40">
            <w:pPr>
              <w:spacing w:after="0"/>
              <w:rPr>
                <w:rFonts w:eastAsia="MS Mincho"/>
                <w:lang w:eastAsia="ja-JP"/>
              </w:rPr>
            </w:pPr>
            <w:r w:rsidRPr="00162D14">
              <w:rPr>
                <w:rFonts w:eastAsia="MS Mincho"/>
                <w:lang w:eastAsia="ja-JP"/>
              </w:rPr>
              <w:t>The channel coding scheme for sPUCCH format carrying more than 2 bits ACK/NACK and SR (if any) is defined as:</w:t>
            </w:r>
          </w:p>
          <w:p w14:paraId="78BF61D5" w14:textId="77777777" w:rsidR="00CA2F40" w:rsidRPr="00162D14" w:rsidRDefault="00CA2F40" w:rsidP="00CA2F40">
            <w:pPr>
              <w:spacing w:after="0"/>
              <w:rPr>
                <w:rFonts w:eastAsia="MS Mincho"/>
                <w:lang w:eastAsia="ja-JP"/>
              </w:rPr>
            </w:pPr>
            <w:r w:rsidRPr="00162D14">
              <w:rPr>
                <w:rFonts w:eastAsia="MS Mincho"/>
                <w:lang w:eastAsia="ja-JP"/>
              </w:rPr>
              <w:t>- Up to 11 bits: Single RM coding</w:t>
            </w:r>
          </w:p>
          <w:p w14:paraId="611911BA" w14:textId="77777777" w:rsidR="00CA2F40" w:rsidRPr="00162D14" w:rsidRDefault="00CA2F40" w:rsidP="00CA2F40">
            <w:pPr>
              <w:spacing w:after="0"/>
              <w:rPr>
                <w:rFonts w:eastAsia="MS Mincho"/>
                <w:lang w:eastAsia="ja-JP"/>
              </w:rPr>
            </w:pPr>
            <w:r w:rsidRPr="00162D14">
              <w:rPr>
                <w:rFonts w:eastAsia="MS Mincho"/>
                <w:lang w:eastAsia="ja-JP"/>
              </w:rPr>
              <w:t>- 12-22: Dual RM</w:t>
            </w:r>
          </w:p>
          <w:p w14:paraId="08C5EACC" w14:textId="19C9F566" w:rsidR="00CA2F40" w:rsidRPr="00162D14" w:rsidRDefault="00CA2F40" w:rsidP="00CA2F40">
            <w:pPr>
              <w:contextualSpacing/>
              <w:rPr>
                <w:rFonts w:eastAsia="MS Mincho"/>
                <w:iCs/>
                <w:lang w:val="en-US" w:eastAsia="ja-JP"/>
              </w:rPr>
            </w:pPr>
            <w:r w:rsidRPr="00162D14">
              <w:rPr>
                <w:rFonts w:eastAsia="MS Mincho"/>
                <w:lang w:eastAsia="ja-JP"/>
              </w:rPr>
              <w:lastRenderedPageBreak/>
              <w:t>- More than 22 bits: TBCC+8bit-CRC</w:t>
            </w:r>
          </w:p>
        </w:tc>
      </w:tr>
    </w:tbl>
    <w:p w14:paraId="18DB9FC3" w14:textId="5FCA7984" w:rsidR="00911D99" w:rsidRDefault="00911D99" w:rsidP="00911D99">
      <w:pPr>
        <w:pStyle w:val="Heading4"/>
      </w:pPr>
      <w:r>
        <w:lastRenderedPageBreak/>
        <w:t>4.</w:t>
      </w:r>
      <w:r w:rsidR="00511F77">
        <w:t>5</w:t>
      </w:r>
      <w:r>
        <w:t>.1.2</w:t>
      </w:r>
      <w:r>
        <w:tab/>
        <w:t>2/3os</w:t>
      </w:r>
    </w:p>
    <w:tbl>
      <w:tblPr>
        <w:tblStyle w:val="TableGrid"/>
        <w:tblW w:w="0" w:type="auto"/>
        <w:tblLook w:val="04A0" w:firstRow="1" w:lastRow="0" w:firstColumn="1" w:lastColumn="0" w:noHBand="0" w:noVBand="1"/>
      </w:tblPr>
      <w:tblGrid>
        <w:gridCol w:w="9631"/>
      </w:tblGrid>
      <w:tr w:rsidR="006F1EAB" w14:paraId="58CA924D" w14:textId="77777777" w:rsidTr="001C1B2E">
        <w:tc>
          <w:tcPr>
            <w:tcW w:w="9631" w:type="dxa"/>
          </w:tcPr>
          <w:p w14:paraId="27F1E781" w14:textId="77777777" w:rsidR="006F1EAB" w:rsidRPr="00162D14" w:rsidRDefault="006F1EAB" w:rsidP="006F1EAB">
            <w:pPr>
              <w:spacing w:after="0"/>
              <w:rPr>
                <w:rFonts w:eastAsia="MS Mincho"/>
                <w:lang w:eastAsia="ja-JP"/>
              </w:rPr>
            </w:pPr>
            <w:r w:rsidRPr="00162D14">
              <w:rPr>
                <w:rFonts w:eastAsia="MS Mincho"/>
                <w:lang w:eastAsia="ja-JP"/>
              </w:rPr>
              <w:t>When a UE is to transmit UCI in a 2/3-symbol sPUCCH, sPUCCH format selection between sequence-based sPUCCH and PF4-based sPUCCH is based on the following rules.</w:t>
            </w:r>
          </w:p>
          <w:p w14:paraId="064B0F84" w14:textId="77777777" w:rsidR="006F1EAB" w:rsidRPr="00162D14" w:rsidRDefault="006F1EAB" w:rsidP="006F1EAB">
            <w:pPr>
              <w:spacing w:after="0"/>
              <w:rPr>
                <w:rFonts w:eastAsia="MS Mincho"/>
                <w:lang w:eastAsia="ja-JP"/>
              </w:rPr>
            </w:pPr>
            <w:r w:rsidRPr="00162D14">
              <w:rPr>
                <w:rFonts w:eastAsia="MS Mincho"/>
                <w:lang w:eastAsia="ja-JP"/>
              </w:rPr>
              <w:t>- For SR (if any) and up to 2 bits HARQ-ACK, the UE shall use sequence-based sPUCCH.</w:t>
            </w:r>
          </w:p>
          <w:p w14:paraId="75C31A08" w14:textId="4B8F3E95" w:rsidR="006F1EAB" w:rsidRPr="00162D14" w:rsidRDefault="006F1EAB" w:rsidP="006F1EAB">
            <w:pPr>
              <w:spacing w:after="0"/>
              <w:rPr>
                <w:rFonts w:eastAsia="MS Mincho"/>
                <w:lang w:eastAsia="ja-JP"/>
              </w:rPr>
            </w:pPr>
            <w:r w:rsidRPr="00162D14">
              <w:rPr>
                <w:rFonts w:eastAsia="MS Mincho"/>
                <w:lang w:eastAsia="ja-JP"/>
              </w:rPr>
              <w:t>- For SR (if any) and more than 2 bits HARQ-ACK, the UE shall use PF4-based sPUCCH.</w:t>
            </w:r>
          </w:p>
        </w:tc>
      </w:tr>
      <w:tr w:rsidR="004802D6" w14:paraId="5BD2AEE8" w14:textId="77777777" w:rsidTr="001C1B2E">
        <w:tc>
          <w:tcPr>
            <w:tcW w:w="9631" w:type="dxa"/>
          </w:tcPr>
          <w:p w14:paraId="5A96286E" w14:textId="77777777" w:rsidR="004802D6" w:rsidRPr="00AC153C" w:rsidRDefault="004802D6" w:rsidP="00A60059">
            <w:pPr>
              <w:spacing w:after="0"/>
              <w:rPr>
                <w:rFonts w:eastAsia="MS Mincho"/>
                <w:lang w:val="en-US" w:eastAsia="ja-JP"/>
              </w:rPr>
            </w:pPr>
            <w:r w:rsidRPr="00AC153C">
              <w:rPr>
                <w:rFonts w:eastAsia="MS Mincho"/>
                <w:lang w:eastAsia="ja-JP"/>
              </w:rPr>
              <w:t xml:space="preserve">For sPUCCH carrying more than 2-bit ACK/NACK and SR (if any) in 2os/3os sTTI, sPUCCH format based on PUCCH format 4 is supported </w:t>
            </w:r>
          </w:p>
          <w:p w14:paraId="4D99F7CD" w14:textId="77777777" w:rsidR="004802D6" w:rsidRPr="00AC153C" w:rsidRDefault="004802D6" w:rsidP="001F46DF">
            <w:pPr>
              <w:numPr>
                <w:ilvl w:val="0"/>
                <w:numId w:val="14"/>
              </w:numPr>
              <w:spacing w:after="0"/>
              <w:rPr>
                <w:rFonts w:eastAsia="MS Mincho"/>
                <w:lang w:val="sv-SE" w:eastAsia="ja-JP"/>
              </w:rPr>
            </w:pPr>
            <w:r w:rsidRPr="00AC153C">
              <w:rPr>
                <w:rFonts w:eastAsia="MS Mincho"/>
                <w:lang w:val="en-US" w:eastAsia="ja-JP"/>
              </w:rPr>
              <w:t>QPSK is used;</w:t>
            </w:r>
          </w:p>
          <w:p w14:paraId="26C45D46" w14:textId="77777777" w:rsidR="004802D6" w:rsidRPr="00AC153C" w:rsidRDefault="004802D6" w:rsidP="001F46DF">
            <w:pPr>
              <w:numPr>
                <w:ilvl w:val="0"/>
                <w:numId w:val="14"/>
              </w:numPr>
              <w:spacing w:after="0"/>
              <w:rPr>
                <w:rFonts w:eastAsia="MS Mincho"/>
                <w:lang w:val="en-US" w:eastAsia="ja-JP"/>
              </w:rPr>
            </w:pPr>
            <w:r w:rsidRPr="00AC153C">
              <w:rPr>
                <w:rFonts w:eastAsia="MS Mincho"/>
                <w:lang w:val="en-US" w:eastAsia="ja-JP"/>
              </w:rPr>
              <w:t>No frequency hopping within a sPUCCH</w:t>
            </w:r>
          </w:p>
          <w:p w14:paraId="563B0C30" w14:textId="77777777" w:rsidR="004802D6" w:rsidRPr="00AC153C" w:rsidRDefault="004802D6" w:rsidP="001F46DF">
            <w:pPr>
              <w:numPr>
                <w:ilvl w:val="0"/>
                <w:numId w:val="14"/>
              </w:numPr>
              <w:spacing w:after="0"/>
              <w:rPr>
                <w:rFonts w:eastAsia="MS Mincho"/>
                <w:lang w:val="en-US" w:eastAsia="ja-JP"/>
              </w:rPr>
            </w:pPr>
            <w:r w:rsidRPr="00AC153C">
              <w:rPr>
                <w:rFonts w:eastAsia="MS Mincho"/>
                <w:lang w:val="en-US" w:eastAsia="ja-JP"/>
              </w:rPr>
              <w:t>No sequence spreading on data symbol(s)</w:t>
            </w:r>
          </w:p>
          <w:p w14:paraId="324F6B66" w14:textId="4D491EC4" w:rsidR="004802D6" w:rsidRPr="00AC153C" w:rsidRDefault="004802D6" w:rsidP="001F46DF">
            <w:pPr>
              <w:numPr>
                <w:ilvl w:val="0"/>
                <w:numId w:val="14"/>
              </w:numPr>
              <w:spacing w:after="0"/>
              <w:rPr>
                <w:rFonts w:eastAsia="MS Mincho"/>
                <w:lang w:val="sv-SE" w:eastAsia="ja-JP"/>
              </w:rPr>
            </w:pPr>
            <w:r w:rsidRPr="00AC153C">
              <w:rPr>
                <w:rFonts w:eastAsia="MS Mincho"/>
                <w:lang w:val="en-US" w:eastAsia="ja-JP"/>
              </w:rPr>
              <w:t>One UL DMRS symbol</w:t>
            </w:r>
          </w:p>
          <w:p w14:paraId="4C4C796E" w14:textId="77777777" w:rsidR="00A50551" w:rsidRPr="00AC153C" w:rsidRDefault="00A50551" w:rsidP="001F46DF">
            <w:pPr>
              <w:numPr>
                <w:ilvl w:val="0"/>
                <w:numId w:val="14"/>
              </w:numPr>
              <w:spacing w:after="0"/>
              <w:rPr>
                <w:rFonts w:eastAsia="MS Mincho"/>
                <w:iCs/>
                <w:lang w:val="en-US" w:eastAsia="ja-JP"/>
              </w:rPr>
            </w:pPr>
            <w:r w:rsidRPr="00AC153C">
              <w:rPr>
                <w:rFonts w:eastAsia="MS Mincho"/>
                <w:iCs/>
                <w:lang w:eastAsia="ja-JP"/>
              </w:rPr>
              <w:t>Reuse legacy DMRS sequence generation</w:t>
            </w:r>
          </w:p>
          <w:p w14:paraId="092E324D" w14:textId="1C762B2D" w:rsidR="00A50551" w:rsidRPr="00AC153C" w:rsidRDefault="00A50551" w:rsidP="001F46DF">
            <w:pPr>
              <w:numPr>
                <w:ilvl w:val="0"/>
                <w:numId w:val="14"/>
              </w:numPr>
              <w:spacing w:after="0"/>
              <w:rPr>
                <w:rFonts w:eastAsia="MS Mincho"/>
                <w:iCs/>
                <w:lang w:val="en-US" w:eastAsia="ja-JP"/>
              </w:rPr>
            </w:pPr>
            <w:r w:rsidRPr="00AC153C">
              <w:rPr>
                <w:rFonts w:eastAsia="MS Mincho"/>
                <w:iCs/>
                <w:lang w:eastAsia="ja-JP"/>
              </w:rPr>
              <w:t>The DMRS is in the first symbol for 2/3OS sPUCCH</w:t>
            </w:r>
          </w:p>
          <w:p w14:paraId="4953242D" w14:textId="3D1D857D" w:rsidR="00AA125A" w:rsidRPr="00AC153C" w:rsidRDefault="00AA125A" w:rsidP="001F46DF">
            <w:pPr>
              <w:numPr>
                <w:ilvl w:val="0"/>
                <w:numId w:val="14"/>
              </w:numPr>
              <w:spacing w:after="0"/>
              <w:rPr>
                <w:rFonts w:eastAsia="MS Mincho"/>
                <w:iCs/>
                <w:lang w:val="en-US" w:eastAsia="ja-JP"/>
              </w:rPr>
            </w:pPr>
            <w:r w:rsidRPr="00AC153C">
              <w:rPr>
                <w:rFonts w:eastAsia="MS Mincho"/>
                <w:iCs/>
                <w:lang w:eastAsia="ja-JP"/>
              </w:rPr>
              <w:t>T</w:t>
            </w:r>
            <w:r w:rsidRPr="00AC153C">
              <w:rPr>
                <w:rFonts w:eastAsia="MS Mincho"/>
                <w:iCs/>
                <w:lang w:val="en-US" w:eastAsia="ja-JP"/>
              </w:rPr>
              <w:t xml:space="preserve">he number of RB(s) is configured by higher layer signaling as a value from 1 to </w:t>
            </w:r>
            <w:r w:rsidR="006F1EAB" w:rsidRPr="00AC153C">
              <w:rPr>
                <w:rFonts w:eastAsia="MS Mincho"/>
                <w:iCs/>
                <w:lang w:val="en-US" w:eastAsia="ja-JP"/>
              </w:rPr>
              <w:t>8</w:t>
            </w:r>
            <w:r w:rsidRPr="00AC153C">
              <w:rPr>
                <w:rFonts w:eastAsia="MS Mincho"/>
                <w:iCs/>
                <w:lang w:val="en-US" w:eastAsia="ja-JP"/>
              </w:rPr>
              <w:t>.</w:t>
            </w:r>
          </w:p>
          <w:p w14:paraId="017E5011" w14:textId="61FBA0E9" w:rsidR="000D50FB" w:rsidRPr="00AC153C" w:rsidRDefault="00AA125A" w:rsidP="001F46DF">
            <w:pPr>
              <w:numPr>
                <w:ilvl w:val="0"/>
                <w:numId w:val="14"/>
              </w:numPr>
              <w:spacing w:after="0"/>
              <w:rPr>
                <w:rFonts w:eastAsia="MS Mincho"/>
                <w:lang w:val="en-US" w:eastAsia="ja-JP"/>
              </w:rPr>
            </w:pPr>
            <w:r w:rsidRPr="00AC153C">
              <w:rPr>
                <w:rFonts w:eastAsia="MS Mincho"/>
                <w:iCs/>
                <w:lang w:eastAsia="ja-JP"/>
              </w:rPr>
              <w:t xml:space="preserve">IFDMA is </w:t>
            </w:r>
            <w:r w:rsidR="004A4535" w:rsidRPr="00AC153C">
              <w:rPr>
                <w:rFonts w:eastAsia="MS Mincho"/>
                <w:iCs/>
                <w:lang w:eastAsia="ja-JP"/>
              </w:rPr>
              <w:t>not used</w:t>
            </w:r>
          </w:p>
          <w:p w14:paraId="5FAFD84D" w14:textId="77777777" w:rsidR="000D50FB" w:rsidRPr="00AC153C" w:rsidRDefault="000D50FB" w:rsidP="001F46DF">
            <w:pPr>
              <w:numPr>
                <w:ilvl w:val="0"/>
                <w:numId w:val="14"/>
              </w:numPr>
              <w:spacing w:after="0"/>
              <w:rPr>
                <w:rFonts w:eastAsia="MS Mincho"/>
                <w:lang w:val="en-US" w:eastAsia="ja-JP"/>
              </w:rPr>
            </w:pPr>
            <w:r w:rsidRPr="00AC153C">
              <w:rPr>
                <w:iCs/>
              </w:rPr>
              <w:t>When more than 2 bits HARQ-ACK are to be transmitted on 2/3-OS sPUCCH and there is a positive/negative SR in the same sTTI</w:t>
            </w:r>
          </w:p>
          <w:p w14:paraId="02D707F7" w14:textId="77777777" w:rsidR="000D50FB" w:rsidRPr="00AC153C" w:rsidRDefault="000D50FB" w:rsidP="001F46DF">
            <w:pPr>
              <w:numPr>
                <w:ilvl w:val="1"/>
                <w:numId w:val="14"/>
              </w:numPr>
              <w:spacing w:after="0"/>
              <w:rPr>
                <w:rFonts w:eastAsia="MS Mincho"/>
                <w:lang w:val="en-US" w:eastAsia="ja-JP"/>
              </w:rPr>
            </w:pPr>
            <w:r w:rsidRPr="00AC153C">
              <w:rPr>
                <w:iCs/>
              </w:rPr>
              <w:t>When there is a positive SR:</w:t>
            </w:r>
          </w:p>
          <w:p w14:paraId="63B393D3" w14:textId="77777777" w:rsidR="000D50FB" w:rsidRPr="00AC153C" w:rsidRDefault="000D50FB" w:rsidP="001F46DF">
            <w:pPr>
              <w:numPr>
                <w:ilvl w:val="2"/>
                <w:numId w:val="14"/>
              </w:numPr>
              <w:spacing w:after="0"/>
              <w:rPr>
                <w:rFonts w:eastAsia="MS Mincho"/>
                <w:lang w:val="en-US" w:eastAsia="ja-JP"/>
              </w:rPr>
            </w:pPr>
            <w:r w:rsidRPr="00AC153C">
              <w:rPr>
                <w:iCs/>
              </w:rPr>
              <w:t>SR and HARQ-ACK are transmitted on sPUCCH resource for HARQ-ACK.</w:t>
            </w:r>
          </w:p>
          <w:p w14:paraId="5D87A70E" w14:textId="77777777" w:rsidR="000D50FB" w:rsidRPr="00AC153C" w:rsidRDefault="000D50FB" w:rsidP="001F46DF">
            <w:pPr>
              <w:numPr>
                <w:ilvl w:val="1"/>
                <w:numId w:val="14"/>
              </w:numPr>
              <w:spacing w:after="0"/>
              <w:rPr>
                <w:rFonts w:eastAsia="MS Mincho"/>
                <w:lang w:val="en-US" w:eastAsia="ja-JP"/>
              </w:rPr>
            </w:pPr>
            <w:r w:rsidRPr="00AC153C">
              <w:rPr>
                <w:iCs/>
              </w:rPr>
              <w:t>When there is negative SR:</w:t>
            </w:r>
          </w:p>
          <w:p w14:paraId="6D11303F" w14:textId="77777777" w:rsidR="00EC4466" w:rsidRPr="00AC153C" w:rsidRDefault="000D50FB" w:rsidP="001F46DF">
            <w:pPr>
              <w:numPr>
                <w:ilvl w:val="2"/>
                <w:numId w:val="14"/>
              </w:numPr>
              <w:spacing w:after="0"/>
              <w:rPr>
                <w:lang w:val="en-US"/>
              </w:rPr>
            </w:pPr>
            <w:r w:rsidRPr="00AC153C">
              <w:rPr>
                <w:iCs/>
              </w:rPr>
              <w:t>SR and HARQ-ACK are transmitted on sPUCCH resource for HARQ-ACK.</w:t>
            </w:r>
          </w:p>
          <w:p w14:paraId="0E72FB6B" w14:textId="77777777" w:rsidR="00EC4466" w:rsidRPr="00AC153C" w:rsidRDefault="00EC4466" w:rsidP="001F46DF">
            <w:pPr>
              <w:numPr>
                <w:ilvl w:val="0"/>
                <w:numId w:val="14"/>
              </w:numPr>
              <w:spacing w:after="0"/>
              <w:rPr>
                <w:lang w:val="en-US"/>
              </w:rPr>
            </w:pPr>
            <w:r w:rsidRPr="00AC153C">
              <w:rPr>
                <w:lang w:val="en-US"/>
              </w:rPr>
              <w:t>In case of single RB subslot-SPUCCH format 4 allocation and payload of 21 or 22 bits, the UE is not expected to transmit 21 or 22 bits in one PRB.</w:t>
            </w:r>
          </w:p>
          <w:p w14:paraId="3FBD4A28" w14:textId="6C23DF5B" w:rsidR="004A4535" w:rsidRPr="00AC153C" w:rsidRDefault="004A4535" w:rsidP="001F46DF">
            <w:pPr>
              <w:numPr>
                <w:ilvl w:val="0"/>
                <w:numId w:val="14"/>
              </w:numPr>
              <w:spacing w:after="0"/>
              <w:rPr>
                <w:lang w:val="en-US"/>
              </w:rPr>
            </w:pPr>
            <w:r w:rsidRPr="00AC153C">
              <w:rPr>
                <w:rFonts w:eastAsia="SimSun"/>
                <w:lang w:eastAsia="zh-CN"/>
              </w:rPr>
              <w:t>A shortened version of PUCCH Format 4 is used for sPUCCH format 4 for 2/3os and the number of configured RBs is one of the values in the set {1,2,3,4,5,6,8}.</w:t>
            </w:r>
          </w:p>
        </w:tc>
      </w:tr>
      <w:tr w:rsidR="00B43B9D" w14:paraId="362ED79A" w14:textId="77777777" w:rsidTr="001C1B2E">
        <w:tc>
          <w:tcPr>
            <w:tcW w:w="9631" w:type="dxa"/>
          </w:tcPr>
          <w:p w14:paraId="3E11EE56" w14:textId="77777777" w:rsidR="00B43B9D" w:rsidRPr="00162D14" w:rsidRDefault="00B43B9D" w:rsidP="00E26EBD">
            <w:pPr>
              <w:spacing w:after="0"/>
              <w:rPr>
                <w:rFonts w:eastAsia="MS Mincho"/>
                <w:iCs/>
                <w:lang w:val="en-US" w:eastAsia="ja-JP"/>
              </w:rPr>
            </w:pPr>
            <w:r w:rsidRPr="00162D14">
              <w:rPr>
                <w:rFonts w:eastAsia="MS Mincho"/>
                <w:iCs/>
                <w:lang w:val="en-US" w:eastAsia="ja-JP"/>
              </w:rPr>
              <w:t>The sequence-based sPUCCH w/o DMRS is supported for up to two HARQ-ACK bits in 2OS sTTI and 3OS sTTI.</w:t>
            </w:r>
          </w:p>
          <w:p w14:paraId="50F12658" w14:textId="77777777" w:rsidR="00B43B9D" w:rsidRPr="00162D14" w:rsidRDefault="00B43B9D" w:rsidP="001F46DF">
            <w:pPr>
              <w:numPr>
                <w:ilvl w:val="0"/>
                <w:numId w:val="24"/>
              </w:numPr>
              <w:spacing w:after="0"/>
              <w:rPr>
                <w:rFonts w:eastAsia="MS Mincho"/>
                <w:iCs/>
                <w:lang w:val="en-US" w:eastAsia="ja-JP"/>
              </w:rPr>
            </w:pPr>
            <w:r w:rsidRPr="00162D14">
              <w:rPr>
                <w:rFonts w:eastAsia="MS Mincho"/>
                <w:iCs/>
                <w:lang w:val="en-US" w:eastAsia="ja-JP"/>
              </w:rPr>
              <w:t>ACK/NACK information map to different sPUCCH resource</w:t>
            </w:r>
          </w:p>
          <w:p w14:paraId="4E58D449" w14:textId="77777777" w:rsidR="00B43B9D" w:rsidRPr="00162D14" w:rsidRDefault="00B43B9D" w:rsidP="001F46DF">
            <w:pPr>
              <w:numPr>
                <w:ilvl w:val="1"/>
                <w:numId w:val="24"/>
              </w:numPr>
              <w:spacing w:after="0"/>
              <w:rPr>
                <w:rFonts w:eastAsia="MS Mincho"/>
                <w:iCs/>
                <w:lang w:val="en-US" w:eastAsia="ja-JP"/>
              </w:rPr>
            </w:pPr>
            <w:r w:rsidRPr="00162D14">
              <w:rPr>
                <w:rFonts w:eastAsia="MS Mincho"/>
                <w:iCs/>
                <w:lang w:val="en-US" w:eastAsia="ja-JP"/>
              </w:rPr>
              <w:t>NOTE: sPUCCH resource consist of RB index and cyclic shift</w:t>
            </w:r>
          </w:p>
          <w:p w14:paraId="40D4D7F3" w14:textId="77777777" w:rsidR="00B43B9D" w:rsidRPr="00162D14" w:rsidRDefault="00B43B9D" w:rsidP="001F46DF">
            <w:pPr>
              <w:numPr>
                <w:ilvl w:val="0"/>
                <w:numId w:val="24"/>
              </w:numPr>
              <w:spacing w:after="0"/>
              <w:rPr>
                <w:rFonts w:eastAsia="MS Mincho"/>
                <w:iCs/>
                <w:lang w:val="en-US" w:eastAsia="ja-JP"/>
              </w:rPr>
            </w:pPr>
            <w:r w:rsidRPr="00162D14">
              <w:rPr>
                <w:rFonts w:eastAsia="MS Mincho"/>
                <w:iCs/>
                <w:lang w:val="en-US" w:eastAsia="ja-JP"/>
              </w:rPr>
              <w:t>The cyclic shifts on different sPUCCH symbols can be different due to cyclic shift randomization</w:t>
            </w:r>
            <w:r w:rsidRPr="00162D14">
              <w:rPr>
                <w:rFonts w:eastAsia="MS Mincho"/>
                <w:iCs/>
                <w:lang w:eastAsia="ja-JP"/>
              </w:rPr>
              <w:t xml:space="preserve"> </w:t>
            </w:r>
          </w:p>
          <w:p w14:paraId="406D608A" w14:textId="77777777" w:rsidR="00B43B9D" w:rsidRPr="00162D14" w:rsidRDefault="00B43B9D" w:rsidP="001F46DF">
            <w:pPr>
              <w:numPr>
                <w:ilvl w:val="1"/>
                <w:numId w:val="24"/>
              </w:numPr>
              <w:spacing w:after="0"/>
              <w:rPr>
                <w:rFonts w:eastAsia="MS Mincho"/>
                <w:iCs/>
                <w:lang w:val="en-US" w:eastAsia="ja-JP"/>
              </w:rPr>
            </w:pPr>
            <w:r w:rsidRPr="00162D14">
              <w:rPr>
                <w:rFonts w:eastAsia="MS Mincho"/>
                <w:iCs/>
                <w:lang w:eastAsia="ja-JP"/>
              </w:rPr>
              <w:t>Cyclic shift randomization is re-used from 1 ms operation to support multiplexing with legacy PUCCH</w:t>
            </w:r>
          </w:p>
          <w:p w14:paraId="3F1D711D" w14:textId="77777777" w:rsidR="00B43B9D" w:rsidRPr="00162D14" w:rsidRDefault="00B43B9D" w:rsidP="001F46DF">
            <w:pPr>
              <w:numPr>
                <w:ilvl w:val="0"/>
                <w:numId w:val="24"/>
              </w:numPr>
              <w:spacing w:after="0"/>
              <w:rPr>
                <w:rFonts w:eastAsia="MS Mincho"/>
                <w:iCs/>
                <w:lang w:val="en-US" w:eastAsia="ja-JP"/>
              </w:rPr>
            </w:pPr>
            <w:r w:rsidRPr="00162D14">
              <w:rPr>
                <w:rFonts w:eastAsia="MS Mincho"/>
                <w:iCs/>
                <w:lang w:eastAsia="ja-JP"/>
              </w:rPr>
              <w:t xml:space="preserve">Only frequency hopping between sPUCCH symbol(s) is supported (no FH is not supported). </w:t>
            </w:r>
          </w:p>
          <w:p w14:paraId="67893D59" w14:textId="77777777" w:rsidR="00B43B9D" w:rsidRPr="00162D14" w:rsidRDefault="00B43B9D" w:rsidP="001F46DF">
            <w:pPr>
              <w:numPr>
                <w:ilvl w:val="0"/>
                <w:numId w:val="24"/>
              </w:numPr>
              <w:spacing w:after="0"/>
              <w:rPr>
                <w:rFonts w:eastAsia="MS Mincho"/>
                <w:iCs/>
                <w:lang w:val="en-US" w:eastAsia="ja-JP"/>
              </w:rPr>
            </w:pPr>
            <w:r w:rsidRPr="00162D14">
              <w:rPr>
                <w:rFonts w:eastAsia="MS Mincho"/>
                <w:iCs/>
                <w:lang w:eastAsia="ja-JP"/>
              </w:rPr>
              <w:t>1 RB allocation per symbol</w:t>
            </w:r>
          </w:p>
          <w:p w14:paraId="6E70F877" w14:textId="77777777" w:rsidR="00B43B9D" w:rsidRPr="00162D14" w:rsidRDefault="00B43B9D" w:rsidP="001F46DF">
            <w:pPr>
              <w:numPr>
                <w:ilvl w:val="0"/>
                <w:numId w:val="24"/>
              </w:numPr>
              <w:spacing w:after="0"/>
              <w:rPr>
                <w:rFonts w:eastAsia="MS Mincho"/>
                <w:iCs/>
                <w:lang w:val="en-US" w:eastAsia="ja-JP"/>
              </w:rPr>
            </w:pPr>
            <w:r w:rsidRPr="00162D14">
              <w:rPr>
                <w:rFonts w:eastAsia="MS Mincho"/>
                <w:iCs/>
                <w:lang w:eastAsia="ja-JP"/>
              </w:rPr>
              <w:t>Hopping pattern for 3-OS sPUCCH (i.e., sTTI#0 and sTTI#5) is {1|2} where | is a hopping boundary.</w:t>
            </w:r>
          </w:p>
          <w:p w14:paraId="7EF8DE72" w14:textId="77777777" w:rsidR="00106BA7" w:rsidRPr="00162D14" w:rsidRDefault="00106BA7" w:rsidP="001F46DF">
            <w:pPr>
              <w:numPr>
                <w:ilvl w:val="0"/>
                <w:numId w:val="24"/>
              </w:numPr>
              <w:spacing w:after="0"/>
              <w:rPr>
                <w:rFonts w:eastAsia="MS Mincho"/>
                <w:iCs/>
                <w:lang w:val="en-US" w:eastAsia="ja-JP"/>
              </w:rPr>
            </w:pPr>
            <w:r w:rsidRPr="00162D14">
              <w:rPr>
                <w:rFonts w:eastAsia="MS Mincho"/>
                <w:iCs/>
                <w:lang w:val="en-US" w:eastAsia="ja-JP"/>
              </w:rPr>
              <w:t>Two sPUCCH resources are configured for SR and 1-bit HARQ-ACK.</w:t>
            </w:r>
          </w:p>
          <w:p w14:paraId="2C7AA6F0" w14:textId="77777777" w:rsidR="00106BA7" w:rsidRPr="00162D14" w:rsidRDefault="00106BA7" w:rsidP="001F46DF">
            <w:pPr>
              <w:numPr>
                <w:ilvl w:val="1"/>
                <w:numId w:val="24"/>
              </w:numPr>
              <w:spacing w:after="0"/>
              <w:rPr>
                <w:rFonts w:eastAsia="MS Mincho"/>
                <w:iCs/>
                <w:lang w:val="en-US" w:eastAsia="ja-JP"/>
              </w:rPr>
            </w:pPr>
            <w:r w:rsidRPr="00162D14">
              <w:rPr>
                <w:rFonts w:eastAsia="MS Mincho"/>
                <w:iCs/>
                <w:lang w:val="en-US" w:eastAsia="ja-JP"/>
              </w:rPr>
              <w:t>When positive SR and 1-bit HARQ-ACK are to be transmitted on 2/3-symbol sPUCCH in the same sTTI, one resource is used for SR+ACK and another is used for SR+NACK</w:t>
            </w:r>
          </w:p>
          <w:p w14:paraId="786311D6" w14:textId="77777777" w:rsidR="00106BA7" w:rsidRPr="00162D14" w:rsidRDefault="00106BA7" w:rsidP="001F46DF">
            <w:pPr>
              <w:numPr>
                <w:ilvl w:val="0"/>
                <w:numId w:val="24"/>
              </w:numPr>
              <w:spacing w:after="0"/>
              <w:rPr>
                <w:rFonts w:eastAsia="MS Mincho"/>
                <w:iCs/>
                <w:lang w:val="en-US" w:eastAsia="ja-JP"/>
              </w:rPr>
            </w:pPr>
            <w:r w:rsidRPr="00162D14">
              <w:rPr>
                <w:iCs/>
              </w:rPr>
              <w:t xml:space="preserve">When 1/2-bit HARQ-ACK is to be transmitted on 2/3-OS sPUCCH and there is a negative SR in the same sTTI, HARQ-ACK is transmitted on sPUCCH resource for HARQ-ACK. </w:t>
            </w:r>
          </w:p>
          <w:p w14:paraId="0D028ED9" w14:textId="0BB037FB" w:rsidR="00106BA7" w:rsidRPr="00162D14" w:rsidRDefault="00106BA7" w:rsidP="001F46DF">
            <w:pPr>
              <w:numPr>
                <w:ilvl w:val="0"/>
                <w:numId w:val="24"/>
              </w:numPr>
              <w:spacing w:after="0"/>
              <w:rPr>
                <w:rFonts w:eastAsia="MS Mincho"/>
                <w:iCs/>
                <w:lang w:val="en-US" w:eastAsia="ja-JP"/>
              </w:rPr>
            </w:pPr>
            <w:r w:rsidRPr="00162D14">
              <w:rPr>
                <w:iCs/>
                <w:lang w:val="en-US"/>
              </w:rPr>
              <w:t>When only positive SR is to be transmitted on 2/3-symbol sequence based 1-bit sPUCCH, the SR is transmitted on the sPUCCH resource that is used to transmit SR+NACK</w:t>
            </w:r>
          </w:p>
        </w:tc>
      </w:tr>
      <w:tr w:rsidR="00702425" w14:paraId="3C927409" w14:textId="77777777" w:rsidTr="001C1B2E">
        <w:tc>
          <w:tcPr>
            <w:tcW w:w="9631" w:type="dxa"/>
          </w:tcPr>
          <w:p w14:paraId="597A450D" w14:textId="77777777" w:rsidR="00702425" w:rsidRPr="00AC153C" w:rsidRDefault="00702425" w:rsidP="00702425">
            <w:pPr>
              <w:pStyle w:val="BodyText"/>
              <w:rPr>
                <w:iCs/>
                <w:lang w:eastAsia="zh-CN"/>
              </w:rPr>
            </w:pPr>
            <w:r w:rsidRPr="00AC153C">
              <w:rPr>
                <w:lang w:eastAsia="zh-CN"/>
              </w:rPr>
              <w:t>I</w:t>
            </w:r>
            <w:r w:rsidRPr="00AC153C">
              <w:rPr>
                <w:rFonts w:eastAsia="SimSun"/>
                <w:lang w:eastAsia="zh-CN"/>
              </w:rPr>
              <w:t>n case positive SR and 2-bit HARQ-ACK</w:t>
            </w:r>
            <w:r w:rsidRPr="00AC153C">
              <w:rPr>
                <w:lang w:eastAsia="zh-CN"/>
              </w:rPr>
              <w:t xml:space="preserve"> </w:t>
            </w:r>
            <w:r w:rsidRPr="00AC153C">
              <w:rPr>
                <w:rFonts w:eastAsia="SimSun"/>
                <w:lang w:eastAsia="zh-CN"/>
              </w:rPr>
              <w:t>are to be transmitted on 2/3-OS sPUCCH</w:t>
            </w:r>
            <w:r w:rsidRPr="00AC153C">
              <w:rPr>
                <w:lang w:eastAsia="zh-CN"/>
              </w:rPr>
              <w:t xml:space="preserve"> </w:t>
            </w:r>
            <w:r w:rsidRPr="00AC153C">
              <w:rPr>
                <w:rFonts w:eastAsia="SimSun"/>
                <w:lang w:eastAsia="zh-CN"/>
              </w:rPr>
              <w:t>in sequence based 2/3-OS sPUCCH</w:t>
            </w:r>
            <w:r w:rsidRPr="00AC153C">
              <w:rPr>
                <w:lang w:eastAsia="zh-CN"/>
              </w:rPr>
              <w:t>, f</w:t>
            </w:r>
            <w:r w:rsidRPr="00AC153C">
              <w:rPr>
                <w:iCs/>
                <w:lang w:eastAsia="zh-CN"/>
              </w:rPr>
              <w:t>our</w:t>
            </w:r>
            <w:r w:rsidRPr="00AC153C">
              <w:rPr>
                <w:rFonts w:eastAsia="MS Mincho"/>
                <w:iCs/>
                <w:lang w:eastAsia="ja-JP"/>
              </w:rPr>
              <w:t xml:space="preserve"> sPUCCH resources are configured for SR</w:t>
            </w:r>
            <w:r w:rsidRPr="00AC153C">
              <w:rPr>
                <w:iCs/>
                <w:lang w:eastAsia="zh-CN"/>
              </w:rPr>
              <w:t xml:space="preserve"> with 2-bit HARQ-ACK</w:t>
            </w:r>
            <w:r w:rsidRPr="00AC153C">
              <w:rPr>
                <w:rFonts w:eastAsia="MS Mincho"/>
                <w:iCs/>
                <w:lang w:eastAsia="ja-JP"/>
              </w:rPr>
              <w:t>.</w:t>
            </w:r>
          </w:p>
          <w:p w14:paraId="054B80A2" w14:textId="2AC2D7C3" w:rsidR="00702425" w:rsidRPr="00AC153C" w:rsidRDefault="00702425" w:rsidP="001F46DF">
            <w:pPr>
              <w:pStyle w:val="ListParagraph"/>
              <w:numPr>
                <w:ilvl w:val="0"/>
                <w:numId w:val="71"/>
              </w:numPr>
              <w:ind w:leftChars="0"/>
              <w:contextualSpacing/>
              <w:rPr>
                <w:iCs/>
                <w:lang w:eastAsia="zh-CN"/>
              </w:rPr>
            </w:pPr>
            <w:r w:rsidRPr="00AC153C">
              <w:rPr>
                <w:iCs/>
                <w:lang w:eastAsia="zh-CN"/>
              </w:rPr>
              <w:t xml:space="preserve">The four resources are used for </w:t>
            </w:r>
            <w:r w:rsidRPr="00AC153C">
              <w:rPr>
                <w:rFonts w:eastAsia="MS Mincho"/>
                <w:iCs/>
                <w:lang w:eastAsia="ja-JP"/>
              </w:rPr>
              <w:t>SR+</w:t>
            </w:r>
            <w:r w:rsidRPr="00AC153C">
              <w:rPr>
                <w:iCs/>
                <w:lang w:eastAsia="zh-CN"/>
              </w:rPr>
              <w:t xml:space="preserve">'ACK, ACK', </w:t>
            </w:r>
            <w:r w:rsidRPr="00AC153C">
              <w:rPr>
                <w:rFonts w:eastAsia="MS Mincho"/>
                <w:iCs/>
                <w:lang w:eastAsia="ja-JP"/>
              </w:rPr>
              <w:t>SR+</w:t>
            </w:r>
            <w:r w:rsidRPr="00AC153C">
              <w:rPr>
                <w:iCs/>
                <w:lang w:eastAsia="zh-CN"/>
              </w:rPr>
              <w:t>'ACK, NACK',</w:t>
            </w:r>
            <w:r w:rsidRPr="00AC153C">
              <w:rPr>
                <w:rFonts w:eastAsia="MS Mincho"/>
                <w:iCs/>
                <w:lang w:eastAsia="ja-JP"/>
              </w:rPr>
              <w:t xml:space="preserve"> SR+</w:t>
            </w:r>
            <w:r w:rsidRPr="00AC153C">
              <w:rPr>
                <w:iCs/>
                <w:lang w:eastAsia="zh-CN"/>
              </w:rPr>
              <w:t>'NACK, ACK',</w:t>
            </w:r>
            <w:r w:rsidRPr="00AC153C">
              <w:rPr>
                <w:rFonts w:eastAsia="MS Mincho"/>
                <w:iCs/>
                <w:lang w:eastAsia="ja-JP"/>
              </w:rPr>
              <w:t xml:space="preserve"> SR+</w:t>
            </w:r>
            <w:r w:rsidRPr="00AC153C">
              <w:rPr>
                <w:iCs/>
                <w:lang w:eastAsia="zh-CN"/>
              </w:rPr>
              <w:t xml:space="preserve">'NACK, NACK' respectively. </w:t>
            </w:r>
          </w:p>
        </w:tc>
      </w:tr>
      <w:tr w:rsidR="00D60AB8" w14:paraId="25C4CF11" w14:textId="77777777" w:rsidTr="001C1B2E">
        <w:tc>
          <w:tcPr>
            <w:tcW w:w="9631" w:type="dxa"/>
          </w:tcPr>
          <w:p w14:paraId="685BD344" w14:textId="0A488038" w:rsidR="00D60AB8" w:rsidRPr="00AC153C" w:rsidRDefault="00D60AB8" w:rsidP="00B43B9D">
            <w:pPr>
              <w:rPr>
                <w:rFonts w:eastAsia="MS Mincho"/>
                <w:iCs/>
                <w:lang w:val="en-US" w:eastAsia="ja-JP"/>
              </w:rPr>
            </w:pPr>
            <w:r w:rsidRPr="00AC153C">
              <w:rPr>
                <w:iCs/>
                <w:lang w:eastAsia="zh-CN"/>
              </w:rPr>
              <w:t>For 2/3os sPUCCH format 1/1a/1b, the cyclic shift randomization, and occupied PRB follow the principle of 1ms PUCCH format 2/2a/2b with the restriction that all possible sPUCCH resource indices in one sPUCCH resource group by configuration need to be mapped to the same PRB pair.</w:t>
            </w:r>
          </w:p>
        </w:tc>
      </w:tr>
      <w:tr w:rsidR="006B76B2" w14:paraId="081AEBB9" w14:textId="77777777" w:rsidTr="001C1B2E">
        <w:tc>
          <w:tcPr>
            <w:tcW w:w="9631" w:type="dxa"/>
          </w:tcPr>
          <w:p w14:paraId="0BD1C4B8" w14:textId="77777777" w:rsidR="006B76B2" w:rsidRPr="00AC153C" w:rsidRDefault="006B76B2" w:rsidP="006B76B2">
            <w:pPr>
              <w:pStyle w:val="BodyText"/>
              <w:rPr>
                <w:rFonts w:eastAsia="SimSun"/>
                <w:lang w:eastAsia="zh-CN"/>
              </w:rPr>
            </w:pPr>
            <w:r w:rsidRPr="00AC153C">
              <w:rPr>
                <w:rFonts w:eastAsia="SimSun"/>
                <w:lang w:eastAsia="zh-CN"/>
              </w:rPr>
              <w:t xml:space="preserve">For 2/3-OS sequence based sPUCCH, </w:t>
            </w:r>
            <w:r w:rsidRPr="00AC153C">
              <w:rPr>
                <w:lang w:eastAsia="zh-CN"/>
              </w:rPr>
              <w:t>a</w:t>
            </w:r>
            <w:r w:rsidRPr="00AC153C">
              <w:rPr>
                <w:rFonts w:eastAsia="SimSun"/>
                <w:lang w:eastAsia="zh-CN"/>
              </w:rPr>
              <w:t>ll four sPUCCH resource groups</w:t>
            </w:r>
            <w:r w:rsidRPr="00AC153C">
              <w:rPr>
                <w:lang w:eastAsia="zh-CN"/>
              </w:rPr>
              <w:t xml:space="preserve"> configured by RRC</w:t>
            </w:r>
            <w:r w:rsidRPr="00AC153C">
              <w:rPr>
                <w:rFonts w:eastAsia="SimSun"/>
                <w:lang w:eastAsia="zh-CN"/>
              </w:rPr>
              <w:t xml:space="preserve"> have four sPUCCH resources. </w:t>
            </w:r>
          </w:p>
          <w:p w14:paraId="09747647" w14:textId="77777777" w:rsidR="006B76B2" w:rsidRPr="00AC153C" w:rsidRDefault="006B76B2" w:rsidP="001F46DF">
            <w:pPr>
              <w:numPr>
                <w:ilvl w:val="0"/>
                <w:numId w:val="45"/>
              </w:numPr>
              <w:spacing w:after="0"/>
              <w:ind w:left="0" w:firstLine="0"/>
              <w:rPr>
                <w:rFonts w:eastAsia="SimSun"/>
                <w:iCs/>
                <w:lang w:eastAsia="zh-CN"/>
              </w:rPr>
            </w:pPr>
            <w:r w:rsidRPr="00AC153C">
              <w:rPr>
                <w:iCs/>
                <w:lang w:eastAsia="zh-CN"/>
              </w:rPr>
              <w:t>In case of 1-bit HARQ-ACK transmission, the first two resources in the indicated groups are used.</w:t>
            </w:r>
          </w:p>
          <w:p w14:paraId="60466844" w14:textId="53EA3472" w:rsidR="006B76B2" w:rsidRPr="00AC153C" w:rsidRDefault="006B76B2" w:rsidP="006B76B2">
            <w:pPr>
              <w:rPr>
                <w:iCs/>
                <w:lang w:eastAsia="zh-CN"/>
              </w:rPr>
            </w:pPr>
            <w:r w:rsidRPr="00AC153C">
              <w:rPr>
                <w:iCs/>
                <w:lang w:eastAsia="zh-CN"/>
              </w:rPr>
              <w:t>In case of 2-bit HARQ-ACK transmission, all the four resources in the indicated groups are used.</w:t>
            </w:r>
          </w:p>
        </w:tc>
      </w:tr>
      <w:tr w:rsidR="00240FBF" w14:paraId="5120C6EC" w14:textId="77777777" w:rsidTr="001C1B2E">
        <w:tc>
          <w:tcPr>
            <w:tcW w:w="9631" w:type="dxa"/>
          </w:tcPr>
          <w:p w14:paraId="13BCE819" w14:textId="159D4A01" w:rsidR="00240FBF" w:rsidRPr="00AC153C" w:rsidRDefault="00240FBF" w:rsidP="00240FBF">
            <w:pPr>
              <w:pStyle w:val="BodyText"/>
              <w:rPr>
                <w:rFonts w:eastAsia="SimSun"/>
                <w:lang w:eastAsia="zh-CN"/>
              </w:rPr>
            </w:pPr>
            <w:r w:rsidRPr="00AC153C">
              <w:rPr>
                <w:rFonts w:eastAsia="SimSun"/>
                <w:lang w:eastAsia="zh-CN"/>
              </w:rPr>
              <w:t xml:space="preserve">When only positive SR is to be transmitted on 2/3-symbol sequence based 2-bit sPUCCH, the SR is transmitted on the sPUCCH resource that is used to transmit SR+'NACK, NACK'. </w:t>
            </w:r>
          </w:p>
        </w:tc>
      </w:tr>
      <w:tr w:rsidR="00060DD5" w14:paraId="48ECF5DA" w14:textId="77777777" w:rsidTr="001C1B2E">
        <w:tc>
          <w:tcPr>
            <w:tcW w:w="9631" w:type="dxa"/>
          </w:tcPr>
          <w:p w14:paraId="2B2F195E" w14:textId="70B89420" w:rsidR="00060DD5" w:rsidRPr="00AC153C" w:rsidRDefault="00060DD5" w:rsidP="00240FBF">
            <w:pPr>
              <w:pStyle w:val="BodyText"/>
              <w:rPr>
                <w:rFonts w:eastAsia="SimSun"/>
                <w:lang w:eastAsia="zh-CN"/>
              </w:rPr>
            </w:pPr>
            <w:r w:rsidRPr="00AC153C">
              <w:rPr>
                <w:rFonts w:eastAsia="SimSun"/>
                <w:lang w:eastAsia="zh-CN"/>
              </w:rPr>
              <w:lastRenderedPageBreak/>
              <w:t>The shortened format of 3os subslot-sPUCCH is used in the same cases that the shortened format of PUCCH is used in case of collision with SRS</w:t>
            </w:r>
          </w:p>
        </w:tc>
      </w:tr>
      <w:tr w:rsidR="00762D48" w14:paraId="38FB4974" w14:textId="77777777" w:rsidTr="001C1B2E">
        <w:tc>
          <w:tcPr>
            <w:tcW w:w="9631" w:type="dxa"/>
          </w:tcPr>
          <w:p w14:paraId="39A2E36B" w14:textId="370A1DDB" w:rsidR="00762D48" w:rsidRPr="00AC153C" w:rsidRDefault="00762D48" w:rsidP="00762D48">
            <w:pPr>
              <w:rPr>
                <w:iCs/>
              </w:rPr>
            </w:pPr>
            <w:r w:rsidRPr="00AC153C">
              <w:rPr>
                <w:iCs/>
              </w:rPr>
              <w:t xml:space="preserve">The periodicity of sSR sent on 2/3-OS sPUCCH is set as one of from {1 sTTI, 2 sTTI, 3 sTTI, 4 sTTI, 5 sTTI, 1ms, </w:t>
            </w:r>
            <w:r w:rsidR="006B76B2" w:rsidRPr="00AC153C">
              <w:rPr>
                <w:iCs/>
              </w:rPr>
              <w:t xml:space="preserve">2ms, </w:t>
            </w:r>
            <w:r w:rsidRPr="00AC153C">
              <w:rPr>
                <w:iCs/>
              </w:rPr>
              <w:t>5ms, 10 ms}</w:t>
            </w:r>
          </w:p>
        </w:tc>
      </w:tr>
    </w:tbl>
    <w:p w14:paraId="3A870D34" w14:textId="45E09F6D" w:rsidR="00911D99" w:rsidRDefault="00911D99" w:rsidP="00911D99">
      <w:pPr>
        <w:pStyle w:val="Heading4"/>
      </w:pPr>
      <w:r>
        <w:t>4.</w:t>
      </w:r>
      <w:r w:rsidR="00511F77">
        <w:t>5</w:t>
      </w:r>
      <w:r>
        <w:t>.1.3</w:t>
      </w:r>
      <w:r>
        <w:tab/>
        <w:t>7os</w:t>
      </w:r>
    </w:p>
    <w:tbl>
      <w:tblPr>
        <w:tblStyle w:val="TableGrid"/>
        <w:tblW w:w="0" w:type="auto"/>
        <w:tblLook w:val="04A0" w:firstRow="1" w:lastRow="0" w:firstColumn="1" w:lastColumn="0" w:noHBand="0" w:noVBand="1"/>
      </w:tblPr>
      <w:tblGrid>
        <w:gridCol w:w="9631"/>
      </w:tblGrid>
      <w:tr w:rsidR="006F1EAB" w14:paraId="22989B2D" w14:textId="77777777" w:rsidTr="00762D48">
        <w:tc>
          <w:tcPr>
            <w:tcW w:w="9631" w:type="dxa"/>
          </w:tcPr>
          <w:p w14:paraId="73F5DF71" w14:textId="1BE40550" w:rsidR="000D50FB" w:rsidRPr="00162D14" w:rsidRDefault="000D50FB" w:rsidP="000D50FB">
            <w:pPr>
              <w:rPr>
                <w:iCs/>
              </w:rPr>
            </w:pPr>
            <w:r w:rsidRPr="00162D14">
              <w:rPr>
                <w:iCs/>
              </w:rPr>
              <w:t>7-OS sPUCCH format selection:</w:t>
            </w:r>
          </w:p>
          <w:p w14:paraId="3A89EA29" w14:textId="77777777" w:rsidR="000D50FB" w:rsidRPr="00162D14" w:rsidRDefault="000D50FB" w:rsidP="00106BA7">
            <w:pPr>
              <w:spacing w:after="0"/>
              <w:rPr>
                <w:rFonts w:eastAsia="MS Mincho"/>
                <w:iCs/>
                <w:lang w:eastAsia="ja-JP"/>
              </w:rPr>
            </w:pPr>
            <w:r w:rsidRPr="00162D14">
              <w:rPr>
                <w:rFonts w:eastAsia="MS Mincho"/>
                <w:iCs/>
                <w:lang w:eastAsia="ja-JP"/>
              </w:rPr>
              <w:t xml:space="preserve">If sPF3 and sPF4 are configured: </w:t>
            </w:r>
          </w:p>
          <w:p w14:paraId="57E90753" w14:textId="77777777" w:rsidR="000D50FB" w:rsidRPr="00162D14" w:rsidRDefault="000D50FB" w:rsidP="001F46DF">
            <w:pPr>
              <w:numPr>
                <w:ilvl w:val="0"/>
                <w:numId w:val="51"/>
              </w:numPr>
              <w:spacing w:after="0"/>
              <w:jc w:val="both"/>
              <w:rPr>
                <w:rFonts w:eastAsia="SimSun"/>
                <w:lang w:eastAsia="zh-CN"/>
              </w:rPr>
            </w:pPr>
            <w:r w:rsidRPr="00162D14">
              <w:rPr>
                <w:rFonts w:eastAsia="SimSun"/>
                <w:lang w:eastAsia="zh-CN"/>
              </w:rPr>
              <w:t>1-2 bits HARQ, sPUCCH format 1a/1b;</w:t>
            </w:r>
          </w:p>
          <w:p w14:paraId="21CAF297" w14:textId="77777777" w:rsidR="000D50FB" w:rsidRPr="00162D14" w:rsidRDefault="000D50FB" w:rsidP="001F46DF">
            <w:pPr>
              <w:numPr>
                <w:ilvl w:val="0"/>
                <w:numId w:val="51"/>
              </w:numPr>
              <w:spacing w:after="0"/>
              <w:jc w:val="both"/>
              <w:rPr>
                <w:rFonts w:eastAsia="SimSun"/>
                <w:lang w:eastAsia="zh-CN"/>
              </w:rPr>
            </w:pPr>
            <w:r w:rsidRPr="00162D14">
              <w:rPr>
                <w:rFonts w:eastAsia="SimSun"/>
                <w:lang w:eastAsia="zh-CN"/>
              </w:rPr>
              <w:t>3-11 bits HARQ, sPUCCH format 3</w:t>
            </w:r>
          </w:p>
          <w:p w14:paraId="01C952DE" w14:textId="77777777" w:rsidR="000D50FB" w:rsidRPr="00162D14" w:rsidRDefault="000D50FB" w:rsidP="001F46DF">
            <w:pPr>
              <w:numPr>
                <w:ilvl w:val="0"/>
                <w:numId w:val="51"/>
              </w:numPr>
              <w:spacing w:after="0"/>
              <w:jc w:val="both"/>
              <w:rPr>
                <w:rFonts w:eastAsia="SimSun"/>
                <w:lang w:eastAsia="zh-CN"/>
              </w:rPr>
            </w:pPr>
            <w:r w:rsidRPr="00162D14">
              <w:rPr>
                <w:rFonts w:eastAsia="SimSun"/>
                <w:lang w:eastAsia="zh-CN"/>
              </w:rPr>
              <w:t>12 bits HARQ or more, sPUCCH format 4</w:t>
            </w:r>
          </w:p>
          <w:p w14:paraId="237CB11E" w14:textId="77777777" w:rsidR="000D50FB" w:rsidRPr="00162D14" w:rsidRDefault="000D50FB" w:rsidP="00106BA7">
            <w:pPr>
              <w:spacing w:after="0"/>
              <w:rPr>
                <w:rFonts w:eastAsia="MS Mincho"/>
                <w:iCs/>
                <w:lang w:eastAsia="ja-JP"/>
              </w:rPr>
            </w:pPr>
            <w:r w:rsidRPr="00162D14">
              <w:rPr>
                <w:rFonts w:eastAsia="MS Mincho"/>
                <w:iCs/>
                <w:lang w:eastAsia="ja-JP"/>
              </w:rPr>
              <w:t>If only sPF4 is configured:</w:t>
            </w:r>
          </w:p>
          <w:p w14:paraId="01A394A9" w14:textId="77777777" w:rsidR="000D50FB" w:rsidRPr="00162D14" w:rsidRDefault="000D50FB" w:rsidP="001F46DF">
            <w:pPr>
              <w:numPr>
                <w:ilvl w:val="0"/>
                <w:numId w:val="51"/>
              </w:numPr>
              <w:spacing w:after="0"/>
              <w:jc w:val="both"/>
              <w:rPr>
                <w:rFonts w:eastAsia="SimSun"/>
                <w:lang w:eastAsia="zh-CN"/>
              </w:rPr>
            </w:pPr>
            <w:r w:rsidRPr="00162D14">
              <w:rPr>
                <w:rFonts w:eastAsia="SimSun"/>
                <w:lang w:eastAsia="zh-CN"/>
              </w:rPr>
              <w:t>1-2 bits HARQ, sPUCCH format 1a/1b;</w:t>
            </w:r>
          </w:p>
          <w:p w14:paraId="7B8AC9D1" w14:textId="77777777" w:rsidR="000D50FB" w:rsidRPr="00162D14" w:rsidRDefault="000D50FB" w:rsidP="001F46DF">
            <w:pPr>
              <w:numPr>
                <w:ilvl w:val="0"/>
                <w:numId w:val="51"/>
              </w:numPr>
              <w:spacing w:after="0"/>
              <w:jc w:val="both"/>
              <w:rPr>
                <w:rFonts w:eastAsia="SimSun"/>
                <w:lang w:eastAsia="zh-CN"/>
              </w:rPr>
            </w:pPr>
            <w:r w:rsidRPr="00162D14">
              <w:rPr>
                <w:rFonts w:eastAsia="SimSun"/>
                <w:lang w:eastAsia="zh-CN"/>
              </w:rPr>
              <w:t>3 bits HARQ or more, sPUCCH format 4</w:t>
            </w:r>
          </w:p>
          <w:p w14:paraId="166D6080" w14:textId="77777777" w:rsidR="000D50FB" w:rsidRPr="00162D14" w:rsidRDefault="000D50FB" w:rsidP="00106BA7">
            <w:pPr>
              <w:spacing w:after="0"/>
              <w:rPr>
                <w:iCs/>
              </w:rPr>
            </w:pPr>
            <w:r w:rsidRPr="00162D14">
              <w:rPr>
                <w:iCs/>
              </w:rPr>
              <w:t>If only sPF3 is configured</w:t>
            </w:r>
          </w:p>
          <w:p w14:paraId="7D1BBA08" w14:textId="77777777" w:rsidR="000D50FB" w:rsidRPr="00162D14" w:rsidRDefault="000D50FB" w:rsidP="001F46DF">
            <w:pPr>
              <w:numPr>
                <w:ilvl w:val="0"/>
                <w:numId w:val="51"/>
              </w:numPr>
              <w:spacing w:after="0"/>
              <w:jc w:val="both"/>
              <w:rPr>
                <w:rFonts w:eastAsia="SimSun"/>
                <w:lang w:eastAsia="zh-CN"/>
              </w:rPr>
            </w:pPr>
            <w:r w:rsidRPr="00162D14">
              <w:rPr>
                <w:rFonts w:eastAsia="SimSun"/>
                <w:lang w:eastAsia="zh-CN"/>
              </w:rPr>
              <w:t>1-2 bits HARQ, sPUCCH format 1a/1b;</w:t>
            </w:r>
          </w:p>
          <w:p w14:paraId="5A2A44A7" w14:textId="2ABC6E56" w:rsidR="006F1EAB" w:rsidRPr="00162D14" w:rsidRDefault="000D50FB" w:rsidP="001F46DF">
            <w:pPr>
              <w:numPr>
                <w:ilvl w:val="0"/>
                <w:numId w:val="51"/>
              </w:numPr>
              <w:spacing w:after="0"/>
              <w:jc w:val="both"/>
              <w:rPr>
                <w:rFonts w:eastAsia="SimSun"/>
                <w:lang w:eastAsia="zh-CN"/>
              </w:rPr>
            </w:pPr>
            <w:r w:rsidRPr="00162D14">
              <w:rPr>
                <w:rFonts w:eastAsia="SimSun"/>
                <w:lang w:eastAsia="zh-CN"/>
              </w:rPr>
              <w:t>3-11 bits HARQ, sPUCCH format 3</w:t>
            </w:r>
          </w:p>
        </w:tc>
      </w:tr>
      <w:tr w:rsidR="006F1EAB" w14:paraId="648E5FC2" w14:textId="77777777" w:rsidTr="00762D48">
        <w:tc>
          <w:tcPr>
            <w:tcW w:w="9631" w:type="dxa"/>
          </w:tcPr>
          <w:p w14:paraId="6348EF4B" w14:textId="77777777" w:rsidR="00762D48" w:rsidRPr="00162D14" w:rsidRDefault="00762D48" w:rsidP="00A94430">
            <w:pPr>
              <w:spacing w:after="0"/>
              <w:rPr>
                <w:rFonts w:eastAsia="MS Mincho"/>
                <w:iCs/>
                <w:lang w:val="en-US" w:eastAsia="ja-JP"/>
              </w:rPr>
            </w:pPr>
            <w:r w:rsidRPr="00162D14">
              <w:rPr>
                <w:rFonts w:eastAsia="MS Mincho"/>
                <w:iCs/>
                <w:lang w:val="en-US" w:eastAsia="ja-JP"/>
              </w:rPr>
              <w:t>When positive SR and HARQ-ACK are to be transmitted on 1-slot sPUCCH in the same sTTI,</w:t>
            </w:r>
          </w:p>
          <w:p w14:paraId="0010F567" w14:textId="77777777" w:rsidR="00762D48" w:rsidRPr="00162D14" w:rsidRDefault="00762D48" w:rsidP="001F46DF">
            <w:pPr>
              <w:numPr>
                <w:ilvl w:val="0"/>
                <w:numId w:val="45"/>
              </w:numPr>
              <w:spacing w:after="0"/>
              <w:rPr>
                <w:rFonts w:eastAsia="MS Mincho"/>
                <w:iCs/>
                <w:lang w:val="en-US" w:eastAsia="ja-JP"/>
              </w:rPr>
            </w:pPr>
            <w:r w:rsidRPr="00162D14">
              <w:rPr>
                <w:rFonts w:eastAsia="MS Mincho"/>
                <w:iCs/>
                <w:lang w:val="en-US" w:eastAsia="ja-JP"/>
              </w:rPr>
              <w:t>For sPUCCH format carrying up to 2 bits HARQ-ACK , HARQ-ACK is transmitted on sPUCCH resource for SR;</w:t>
            </w:r>
          </w:p>
          <w:p w14:paraId="25A32C23" w14:textId="77777777" w:rsidR="00762D48" w:rsidRPr="00162D14" w:rsidRDefault="00762D48" w:rsidP="001F46DF">
            <w:pPr>
              <w:numPr>
                <w:ilvl w:val="0"/>
                <w:numId w:val="45"/>
              </w:numPr>
              <w:spacing w:after="0"/>
              <w:rPr>
                <w:rFonts w:eastAsia="MS Mincho"/>
                <w:iCs/>
                <w:lang w:val="en-US" w:eastAsia="ja-JP"/>
              </w:rPr>
            </w:pPr>
            <w:r w:rsidRPr="00162D14">
              <w:rPr>
                <w:rFonts w:eastAsia="MS Mincho"/>
                <w:iCs/>
                <w:lang w:val="en-US" w:eastAsia="ja-JP"/>
              </w:rPr>
              <w:t>For sPUCCH format carrying more than 2 bits HARQ-ACK, SR and HARQ-ACK are transmitted on sPUCCH resource for HARQ-ACK.</w:t>
            </w:r>
          </w:p>
          <w:p w14:paraId="7FE10BA3" w14:textId="77777777" w:rsidR="00762D48" w:rsidRPr="00162D14" w:rsidRDefault="00762D48" w:rsidP="00A94430">
            <w:pPr>
              <w:spacing w:after="0"/>
              <w:rPr>
                <w:rFonts w:eastAsia="MS Mincho"/>
                <w:iCs/>
                <w:lang w:val="en-US" w:eastAsia="ja-JP"/>
              </w:rPr>
            </w:pPr>
            <w:r w:rsidRPr="00162D14">
              <w:rPr>
                <w:rFonts w:eastAsia="MS Mincho"/>
                <w:iCs/>
                <w:lang w:val="en-US" w:eastAsia="ja-JP"/>
              </w:rPr>
              <w:t>When there is negative SR:</w:t>
            </w:r>
          </w:p>
          <w:p w14:paraId="351E256B" w14:textId="77777777" w:rsidR="00762D48" w:rsidRPr="00162D14" w:rsidRDefault="00762D48" w:rsidP="001F46DF">
            <w:pPr>
              <w:numPr>
                <w:ilvl w:val="0"/>
                <w:numId w:val="45"/>
              </w:numPr>
              <w:spacing w:after="0"/>
              <w:rPr>
                <w:rFonts w:eastAsia="MS Mincho"/>
                <w:iCs/>
                <w:lang w:val="en-US" w:eastAsia="ja-JP"/>
              </w:rPr>
            </w:pPr>
            <w:r w:rsidRPr="00162D14">
              <w:rPr>
                <w:rFonts w:eastAsia="MS Mincho"/>
                <w:iCs/>
                <w:lang w:val="en-US" w:eastAsia="ja-JP"/>
              </w:rPr>
              <w:t>For sPUCCH format carrying up to 2 bits HARQ-ACK , HARQ-ACK is transmitted on sPUCCH resource for HARQ-ACK;</w:t>
            </w:r>
          </w:p>
          <w:p w14:paraId="479970EF" w14:textId="5C39EBF6" w:rsidR="006F1EAB" w:rsidRPr="00162D14" w:rsidRDefault="00762D48" w:rsidP="001F46DF">
            <w:pPr>
              <w:numPr>
                <w:ilvl w:val="0"/>
                <w:numId w:val="45"/>
              </w:numPr>
              <w:spacing w:after="0"/>
              <w:rPr>
                <w:rFonts w:eastAsia="MS Mincho"/>
                <w:iCs/>
                <w:lang w:val="en-US" w:eastAsia="ja-JP"/>
              </w:rPr>
            </w:pPr>
            <w:r w:rsidRPr="00162D14">
              <w:rPr>
                <w:rFonts w:eastAsia="MS Mincho"/>
                <w:iCs/>
                <w:lang w:val="en-US" w:eastAsia="ja-JP"/>
              </w:rPr>
              <w:t>For sPUCCH format carrying more than 2 bits HARQ-ACK, SR and HARQ are transmitted on sPUCCH resource for HARQ-ACK.</w:t>
            </w:r>
          </w:p>
        </w:tc>
      </w:tr>
      <w:tr w:rsidR="00060DD5" w14:paraId="37552321" w14:textId="77777777" w:rsidTr="00762D48">
        <w:tc>
          <w:tcPr>
            <w:tcW w:w="9631" w:type="dxa"/>
          </w:tcPr>
          <w:p w14:paraId="324C61EA" w14:textId="7AAEFC23" w:rsidR="00060DD5" w:rsidRPr="00AC153C" w:rsidRDefault="00060DD5" w:rsidP="0044001F">
            <w:pPr>
              <w:pStyle w:val="ListParagraph"/>
              <w:ind w:leftChars="0" w:left="0" w:firstLine="0"/>
              <w:rPr>
                <w:iCs/>
                <w:lang w:eastAsia="zh-CN"/>
              </w:rPr>
            </w:pPr>
            <w:r w:rsidRPr="00AC153C">
              <w:rPr>
                <w:rFonts w:ascii="Times New Roman" w:eastAsia="SimSun" w:hAnsi="Times New Roman"/>
                <w:lang w:eastAsia="zh-CN"/>
              </w:rPr>
              <w:t>The shortened format of slot-sPUCCH is used in the same cases that the shortened format of PUCCH is used in case of collision with SRS</w:t>
            </w:r>
          </w:p>
        </w:tc>
      </w:tr>
      <w:tr w:rsidR="00762D48" w14:paraId="484FABCC" w14:textId="77777777" w:rsidTr="00762D48">
        <w:tc>
          <w:tcPr>
            <w:tcW w:w="9631" w:type="dxa"/>
          </w:tcPr>
          <w:p w14:paraId="4D3A154B" w14:textId="2DCAACB8" w:rsidR="00762D48" w:rsidRPr="00162D14" w:rsidRDefault="00762D48" w:rsidP="00762D48">
            <w:pPr>
              <w:rPr>
                <w:iCs/>
              </w:rPr>
            </w:pPr>
            <w:r w:rsidRPr="00162D14">
              <w:rPr>
                <w:iCs/>
              </w:rPr>
              <w:t>The periodicity of sSR sent on 7OS sPUCCH is set as one of from {0.5ms, 1ms, 2ms, 5ms, 10ms}</w:t>
            </w:r>
          </w:p>
        </w:tc>
      </w:tr>
      <w:tr w:rsidR="00FA405D" w14:paraId="1D186D6A" w14:textId="77777777" w:rsidTr="00762D48">
        <w:tc>
          <w:tcPr>
            <w:tcW w:w="9631" w:type="dxa"/>
          </w:tcPr>
          <w:p w14:paraId="31CB22F7" w14:textId="3FBADE68" w:rsidR="00FA405D" w:rsidRPr="00AC153C" w:rsidRDefault="00FA405D" w:rsidP="00FA405D">
            <w:pPr>
              <w:rPr>
                <w:rFonts w:eastAsia="MS Mincho"/>
                <w:iCs/>
                <w:lang w:val="en-US" w:eastAsia="ja-JP"/>
              </w:rPr>
            </w:pPr>
            <w:r w:rsidRPr="00AC153C">
              <w:rPr>
                <w:rFonts w:eastAsia="MS Mincho"/>
                <w:iCs/>
                <w:lang w:val="en-US" w:eastAsia="ja-JP"/>
              </w:rPr>
              <w:t>The following sPUCCH format carrying up to 2 bits HARQ-ACK and SR (if any) is supported for 7-symbol sTTI:</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09"/>
              <w:gridCol w:w="6804"/>
            </w:tblGrid>
            <w:tr w:rsidR="00AC153C" w:rsidRPr="00AC153C" w14:paraId="63DFC2F9" w14:textId="77777777" w:rsidTr="00162D14">
              <w:trPr>
                <w:trHeight w:val="141"/>
                <w:jc w:val="center"/>
              </w:trPr>
              <w:tc>
                <w:tcPr>
                  <w:tcW w:w="8613" w:type="dxa"/>
                  <w:gridSpan w:val="2"/>
                  <w:shd w:val="clear" w:color="auto" w:fill="auto"/>
                  <w:tcMar>
                    <w:top w:w="15" w:type="dxa"/>
                    <w:left w:w="108" w:type="dxa"/>
                    <w:bottom w:w="0" w:type="dxa"/>
                    <w:right w:w="108" w:type="dxa"/>
                  </w:tcMar>
                  <w:hideMark/>
                </w:tcPr>
                <w:p w14:paraId="51CDEBE6" w14:textId="758DD996" w:rsidR="00FA7708" w:rsidRPr="00AC153C" w:rsidRDefault="00FA7708" w:rsidP="00FA7708">
                  <w:pPr>
                    <w:pStyle w:val="TAH"/>
                    <w:rPr>
                      <w:rFonts w:eastAsia="MS Mincho"/>
                      <w:lang w:val="en-US"/>
                    </w:rPr>
                  </w:pPr>
                  <w:r w:rsidRPr="00AC153C">
                    <w:rPr>
                      <w:rFonts w:eastAsia="MS Mincho"/>
                      <w:lang w:val="en-US"/>
                    </w:rPr>
                    <w:t>sPUCCH format carrying up to 2 bits HARQ-ACK + SR (if any)</w:t>
                  </w:r>
                </w:p>
              </w:tc>
            </w:tr>
            <w:tr w:rsidR="00AC153C" w:rsidRPr="00AC153C" w14:paraId="5C8747DC" w14:textId="77777777" w:rsidTr="00162D14">
              <w:trPr>
                <w:trHeight w:val="153"/>
                <w:jc w:val="center"/>
              </w:trPr>
              <w:tc>
                <w:tcPr>
                  <w:tcW w:w="1809" w:type="dxa"/>
                  <w:shd w:val="clear" w:color="auto" w:fill="auto"/>
                  <w:tcMar>
                    <w:top w:w="15" w:type="dxa"/>
                    <w:left w:w="108" w:type="dxa"/>
                    <w:bottom w:w="0" w:type="dxa"/>
                    <w:right w:w="108" w:type="dxa"/>
                  </w:tcMar>
                  <w:hideMark/>
                </w:tcPr>
                <w:p w14:paraId="1A47C44B" w14:textId="77777777" w:rsidR="00FA405D" w:rsidRPr="00AC153C" w:rsidRDefault="00FA405D" w:rsidP="00FA7708">
                  <w:pPr>
                    <w:pStyle w:val="TAL"/>
                    <w:rPr>
                      <w:lang w:val="sv-SE" w:eastAsia="ja-JP"/>
                    </w:rPr>
                  </w:pPr>
                  <w:r w:rsidRPr="00AC153C">
                    <w:rPr>
                      <w:lang w:val="en-US" w:eastAsia="ja-JP"/>
                    </w:rPr>
                    <w:t>DMRS sequence</w:t>
                  </w:r>
                </w:p>
              </w:tc>
              <w:tc>
                <w:tcPr>
                  <w:tcW w:w="6804" w:type="dxa"/>
                  <w:shd w:val="clear" w:color="auto" w:fill="auto"/>
                  <w:tcMar>
                    <w:top w:w="15" w:type="dxa"/>
                    <w:left w:w="108" w:type="dxa"/>
                    <w:bottom w:w="0" w:type="dxa"/>
                    <w:right w:w="108" w:type="dxa"/>
                  </w:tcMar>
                  <w:hideMark/>
                </w:tcPr>
                <w:p w14:paraId="4E42320F" w14:textId="77777777" w:rsidR="00FA405D" w:rsidRPr="00AC153C" w:rsidRDefault="00FA405D" w:rsidP="00FA7708">
                  <w:pPr>
                    <w:pStyle w:val="TAL"/>
                    <w:rPr>
                      <w:lang w:val="en-US" w:eastAsia="ja-JP"/>
                    </w:rPr>
                  </w:pPr>
                  <w:r w:rsidRPr="00AC153C">
                    <w:rPr>
                      <w:lang w:val="en-US" w:eastAsia="ja-JP"/>
                    </w:rPr>
                    <w:t>Reuse legacy DMRS sequence for PUCCH</w:t>
                  </w:r>
                </w:p>
              </w:tc>
            </w:tr>
            <w:tr w:rsidR="00AC153C" w:rsidRPr="00AC153C" w14:paraId="0890786B" w14:textId="77777777" w:rsidTr="00162D14">
              <w:trPr>
                <w:trHeight w:val="199"/>
                <w:jc w:val="center"/>
              </w:trPr>
              <w:tc>
                <w:tcPr>
                  <w:tcW w:w="1809" w:type="dxa"/>
                  <w:shd w:val="clear" w:color="auto" w:fill="auto"/>
                  <w:tcMar>
                    <w:top w:w="15" w:type="dxa"/>
                    <w:left w:w="108" w:type="dxa"/>
                    <w:bottom w:w="0" w:type="dxa"/>
                    <w:right w:w="108" w:type="dxa"/>
                  </w:tcMar>
                  <w:hideMark/>
                </w:tcPr>
                <w:p w14:paraId="4CDC97AA" w14:textId="77777777" w:rsidR="00FA405D" w:rsidRPr="00AC153C" w:rsidRDefault="00FA405D" w:rsidP="00FA7708">
                  <w:pPr>
                    <w:pStyle w:val="TAL"/>
                    <w:rPr>
                      <w:lang w:val="sv-SE" w:eastAsia="ja-JP"/>
                    </w:rPr>
                  </w:pPr>
                  <w:r w:rsidRPr="00AC153C">
                    <w:rPr>
                      <w:lang w:val="en-US" w:eastAsia="ja-JP"/>
                    </w:rPr>
                    <w:t>Intra-sTTI hopping</w:t>
                  </w:r>
                </w:p>
              </w:tc>
              <w:tc>
                <w:tcPr>
                  <w:tcW w:w="6804" w:type="dxa"/>
                  <w:shd w:val="clear" w:color="auto" w:fill="auto"/>
                  <w:tcMar>
                    <w:top w:w="15" w:type="dxa"/>
                    <w:left w:w="108" w:type="dxa"/>
                    <w:bottom w:w="0" w:type="dxa"/>
                    <w:right w:w="108" w:type="dxa"/>
                  </w:tcMar>
                  <w:hideMark/>
                </w:tcPr>
                <w:p w14:paraId="45B33F4E" w14:textId="77777777" w:rsidR="00FA405D" w:rsidRPr="00AC153C" w:rsidRDefault="00FA405D" w:rsidP="00FA7708">
                  <w:pPr>
                    <w:pStyle w:val="TAL"/>
                    <w:rPr>
                      <w:lang w:val="en-US" w:eastAsia="ja-JP"/>
                    </w:rPr>
                  </w:pPr>
                  <w:r w:rsidRPr="00AC153C">
                    <w:rPr>
                      <w:lang w:val="en-US" w:eastAsia="ja-JP"/>
                    </w:rPr>
                    <w:t>Non-hopping, and, Hopping</w:t>
                  </w:r>
                </w:p>
              </w:tc>
            </w:tr>
            <w:tr w:rsidR="00AC153C" w:rsidRPr="00AC153C" w14:paraId="37EF2AF6" w14:textId="77777777" w:rsidTr="00162D14">
              <w:trPr>
                <w:trHeight w:val="774"/>
                <w:jc w:val="center"/>
              </w:trPr>
              <w:tc>
                <w:tcPr>
                  <w:tcW w:w="1809" w:type="dxa"/>
                  <w:shd w:val="clear" w:color="auto" w:fill="auto"/>
                  <w:tcMar>
                    <w:top w:w="15" w:type="dxa"/>
                    <w:left w:w="108" w:type="dxa"/>
                    <w:bottom w:w="0" w:type="dxa"/>
                    <w:right w:w="108" w:type="dxa"/>
                  </w:tcMar>
                  <w:hideMark/>
                </w:tcPr>
                <w:p w14:paraId="2968559F" w14:textId="77777777" w:rsidR="00FA405D" w:rsidRPr="00AC153C" w:rsidRDefault="00FA405D" w:rsidP="00FA7708">
                  <w:pPr>
                    <w:pStyle w:val="TAL"/>
                    <w:rPr>
                      <w:lang w:val="sv-SE" w:eastAsia="ja-JP"/>
                    </w:rPr>
                  </w:pPr>
                  <w:r w:rsidRPr="00AC153C">
                    <w:rPr>
                      <w:lang w:val="en-US" w:eastAsia="ja-JP"/>
                    </w:rPr>
                    <w:t>DMRS pattern</w:t>
                  </w:r>
                </w:p>
              </w:tc>
              <w:tc>
                <w:tcPr>
                  <w:tcW w:w="6804" w:type="dxa"/>
                  <w:shd w:val="clear" w:color="auto" w:fill="auto"/>
                  <w:tcMar>
                    <w:top w:w="15" w:type="dxa"/>
                    <w:left w:w="108" w:type="dxa"/>
                    <w:bottom w:w="0" w:type="dxa"/>
                    <w:right w:w="108" w:type="dxa"/>
                  </w:tcMar>
                  <w:hideMark/>
                </w:tcPr>
                <w:p w14:paraId="22A989CF" w14:textId="77777777" w:rsidR="00FA405D" w:rsidRPr="00AC153C" w:rsidRDefault="00FA405D" w:rsidP="00FA7708">
                  <w:pPr>
                    <w:pStyle w:val="TAL"/>
                    <w:rPr>
                      <w:lang w:val="en-US" w:eastAsia="ja-JP"/>
                    </w:rPr>
                  </w:pPr>
                  <w:r w:rsidRPr="00AC153C">
                    <w:rPr>
                      <w:lang w:val="en-US" w:eastAsia="ja-JP"/>
                    </w:rPr>
                    <w:t xml:space="preserve">No hopping: Reuse DMRS pattern of PUCCH format 1/1a/1b </w:t>
                  </w:r>
                </w:p>
                <w:p w14:paraId="7BFD8D87" w14:textId="65AFD57D" w:rsidR="00E43F2D" w:rsidRPr="00AC153C" w:rsidRDefault="00E43F2D" w:rsidP="00FA7708">
                  <w:pPr>
                    <w:pStyle w:val="TAL"/>
                    <w:rPr>
                      <w:lang w:val="en-US" w:eastAsia="ja-JP"/>
                    </w:rPr>
                  </w:pPr>
                  <w:r w:rsidRPr="00AC153C">
                    <w:rPr>
                      <w:lang w:val="en-US" w:eastAsia="ja-JP"/>
                    </w:rPr>
                    <w:t>Hopping</w:t>
                  </w:r>
                  <w:r w:rsidR="00FA405D" w:rsidRPr="00AC153C">
                    <w:rPr>
                      <w:lang w:val="en-US" w:eastAsia="ja-JP"/>
                    </w:rPr>
                    <w:t>:</w:t>
                  </w:r>
                  <w:r w:rsidRPr="00AC153C">
                    <w:rPr>
                      <w:lang w:val="en-US" w:eastAsia="ja-JP"/>
                    </w:rPr>
                    <w:t xml:space="preserve"> {D R D | D R R D} for the first slot, {D R R D | D R D} for the second slot</w:t>
                  </w:r>
                </w:p>
                <w:p w14:paraId="66295790" w14:textId="77777777" w:rsidR="00FA405D" w:rsidRPr="00AC153C" w:rsidRDefault="00FA405D" w:rsidP="00FA7708">
                  <w:pPr>
                    <w:pStyle w:val="TAL"/>
                    <w:rPr>
                      <w:lang w:val="en-US" w:eastAsia="ja-JP"/>
                    </w:rPr>
                  </w:pPr>
                </w:p>
                <w:p w14:paraId="5B110B66" w14:textId="77777777" w:rsidR="00FA405D" w:rsidRPr="00AC153C" w:rsidRDefault="00FA405D" w:rsidP="00FA7708">
                  <w:pPr>
                    <w:pStyle w:val="TAL"/>
                    <w:rPr>
                      <w:lang w:val="en-US" w:eastAsia="ja-JP"/>
                    </w:rPr>
                  </w:pPr>
                  <w:r w:rsidRPr="00AC153C">
                    <w:rPr>
                      <w:lang w:val="en-US" w:eastAsia="ja-JP"/>
                    </w:rPr>
                    <w:t>Note: OCC is not applied across hopping boundary</w:t>
                  </w:r>
                </w:p>
              </w:tc>
            </w:tr>
            <w:tr w:rsidR="00AC153C" w:rsidRPr="00AC153C" w14:paraId="7B24B5C1" w14:textId="77777777" w:rsidTr="00162D14">
              <w:trPr>
                <w:trHeight w:val="436"/>
                <w:jc w:val="center"/>
              </w:trPr>
              <w:tc>
                <w:tcPr>
                  <w:tcW w:w="1809" w:type="dxa"/>
                  <w:shd w:val="clear" w:color="auto" w:fill="auto"/>
                  <w:tcMar>
                    <w:top w:w="15" w:type="dxa"/>
                    <w:left w:w="108" w:type="dxa"/>
                    <w:bottom w:w="0" w:type="dxa"/>
                    <w:right w:w="108" w:type="dxa"/>
                  </w:tcMar>
                  <w:hideMark/>
                </w:tcPr>
                <w:p w14:paraId="6D4FF036" w14:textId="77777777" w:rsidR="00FA405D" w:rsidRPr="00AC153C" w:rsidRDefault="00FA405D" w:rsidP="00FA7708">
                  <w:pPr>
                    <w:pStyle w:val="TAL"/>
                    <w:rPr>
                      <w:lang w:val="en-US" w:eastAsia="ja-JP"/>
                    </w:rPr>
                  </w:pPr>
                  <w:r w:rsidRPr="00AC153C">
                    <w:rPr>
                      <w:lang w:val="en-US" w:eastAsia="ja-JP"/>
                    </w:rPr>
                    <w:t>Number of RBs for PUCCH resource</w:t>
                  </w:r>
                </w:p>
              </w:tc>
              <w:tc>
                <w:tcPr>
                  <w:tcW w:w="6804" w:type="dxa"/>
                  <w:shd w:val="clear" w:color="auto" w:fill="auto"/>
                  <w:tcMar>
                    <w:top w:w="15" w:type="dxa"/>
                    <w:left w:w="108" w:type="dxa"/>
                    <w:bottom w:w="0" w:type="dxa"/>
                    <w:right w:w="108" w:type="dxa"/>
                  </w:tcMar>
                  <w:hideMark/>
                </w:tcPr>
                <w:p w14:paraId="2EBF4772" w14:textId="77777777" w:rsidR="00FA405D" w:rsidRPr="00AC153C" w:rsidRDefault="00FA405D" w:rsidP="00FA7708">
                  <w:pPr>
                    <w:pStyle w:val="TAL"/>
                    <w:rPr>
                      <w:lang w:val="en-US" w:eastAsia="ja-JP"/>
                    </w:rPr>
                  </w:pPr>
                  <w:r w:rsidRPr="00AC153C">
                    <w:rPr>
                      <w:lang w:val="en-US" w:eastAsia="ja-JP"/>
                    </w:rPr>
                    <w:t>1 RB</w:t>
                  </w:r>
                </w:p>
              </w:tc>
            </w:tr>
          </w:tbl>
          <w:p w14:paraId="6A94FA76" w14:textId="6B26FB5E" w:rsidR="00FA405D" w:rsidRPr="00AC153C" w:rsidRDefault="00FA405D" w:rsidP="00FA405D">
            <w:pPr>
              <w:spacing w:after="0"/>
              <w:rPr>
                <w:rFonts w:eastAsia="MS Mincho"/>
                <w:lang w:val="en-US" w:eastAsia="ja-JP"/>
              </w:rPr>
            </w:pPr>
          </w:p>
          <w:p w14:paraId="253F54F7" w14:textId="23A7ED0D" w:rsidR="000D50FB" w:rsidRPr="00AC153C" w:rsidRDefault="000D50FB" w:rsidP="000D50FB">
            <w:pPr>
              <w:rPr>
                <w:iCs/>
              </w:rPr>
            </w:pPr>
            <w:r w:rsidRPr="00AC153C">
              <w:rPr>
                <w:iCs/>
              </w:rPr>
              <w:t xml:space="preserve">For PF1-based 7-OS sPUCCH format, the cyclic shifts on different sPUCCH symbols and the OCC in different slots can be different for a given UE. Cyclic shift randomization and OCC variations are re-used from 1 ms operation to support multiplexing with legacy PUCCH format </w:t>
            </w:r>
            <w:r w:rsidRPr="00AC153C">
              <w:rPr>
                <w:iCs/>
                <w:strike/>
              </w:rPr>
              <w:t>1/1a/1b/</w:t>
            </w:r>
            <w:r w:rsidRPr="00AC153C">
              <w:rPr>
                <w:iCs/>
              </w:rPr>
              <w:t>2.</w:t>
            </w:r>
          </w:p>
          <w:p w14:paraId="7C3DBE4C" w14:textId="5101181E" w:rsidR="00985BAB" w:rsidRPr="00AC153C" w:rsidRDefault="00985BAB" w:rsidP="000D50FB">
            <w:pPr>
              <w:rPr>
                <w:iCs/>
                <w:lang w:eastAsia="zh-CN"/>
              </w:rPr>
            </w:pPr>
            <w:r w:rsidRPr="00AC153C">
              <w:rPr>
                <w:iCs/>
                <w:lang w:eastAsia="zh-CN"/>
              </w:rPr>
              <w:t>For 1-slot sPUCCH format 1/1a/1b without frequency hopping, the cyclic shift randomization, OCC variations and occupied PRB follow the principle of 1ms PUCCH format 1/1a/1b.</w:t>
            </w:r>
          </w:p>
          <w:p w14:paraId="32071F33" w14:textId="5644BB5F" w:rsidR="00985BAB" w:rsidRPr="00AC153C" w:rsidRDefault="00985BAB" w:rsidP="000D50FB">
            <w:pPr>
              <w:rPr>
                <w:iCs/>
              </w:rPr>
            </w:pPr>
            <w:r w:rsidRPr="00AC153C">
              <w:rPr>
                <w:iCs/>
                <w:lang w:eastAsia="zh-CN"/>
              </w:rPr>
              <w:t>For 1-slot sPUCCH format 1/1a/1b, with frequency hopping the cyclic shift randomization, and occupied PRB follow the principle of 1ms PUCCH format 2/2a/2b.</w:t>
            </w:r>
          </w:p>
          <w:p w14:paraId="3E6AAA6A" w14:textId="67BA5AC0" w:rsidR="00FA405D" w:rsidRPr="00AC153C" w:rsidRDefault="000D50FB" w:rsidP="004A35A2">
            <w:pPr>
              <w:rPr>
                <w:iCs/>
              </w:rPr>
            </w:pPr>
            <w:r w:rsidRPr="00AC153C">
              <w:rPr>
                <w:iCs/>
              </w:rPr>
              <w:t>- Note: the OCC is not applied when frequency hopping is enabled.</w:t>
            </w:r>
          </w:p>
        </w:tc>
      </w:tr>
      <w:tr w:rsidR="00A12693" w14:paraId="62CCA42F" w14:textId="77777777" w:rsidTr="00762D48">
        <w:trPr>
          <w:trHeight w:val="9380"/>
        </w:trPr>
        <w:tc>
          <w:tcPr>
            <w:tcW w:w="9631" w:type="dxa"/>
          </w:tcPr>
          <w:p w14:paraId="39B326EF" w14:textId="77777777" w:rsidR="00B54D3D" w:rsidRDefault="00A12693" w:rsidP="00B83CF9">
            <w:pPr>
              <w:spacing w:after="0"/>
              <w:rPr>
                <w:rFonts w:eastAsia="MS Mincho"/>
                <w:iCs/>
                <w:lang w:val="en-US" w:eastAsia="ja-JP"/>
              </w:rPr>
            </w:pPr>
            <w:r w:rsidRPr="00B44938">
              <w:rPr>
                <w:rFonts w:eastAsia="MS Mincho"/>
                <w:iCs/>
                <w:lang w:val="en-US" w:eastAsia="ja-JP"/>
              </w:rPr>
              <w:lastRenderedPageBreak/>
              <w:t xml:space="preserve">For 7-symbol sPUCCH format carrying more than 2 </w:t>
            </w:r>
            <w:r>
              <w:rPr>
                <w:rFonts w:eastAsia="MS Mincho"/>
                <w:iCs/>
                <w:lang w:val="en-US" w:eastAsia="ja-JP"/>
              </w:rPr>
              <w:t xml:space="preserve">HARQ </w:t>
            </w:r>
            <w:r w:rsidRPr="00B44938">
              <w:rPr>
                <w:rFonts w:eastAsia="MS Mincho"/>
                <w:iCs/>
                <w:lang w:val="en-US" w:eastAsia="ja-JP"/>
              </w:rPr>
              <w:t>bits</w:t>
            </w:r>
            <w:r>
              <w:rPr>
                <w:rFonts w:eastAsia="MS Mincho"/>
                <w:iCs/>
                <w:lang w:val="en-US" w:eastAsia="ja-JP"/>
              </w:rPr>
              <w:t>, and SR, if any</w:t>
            </w:r>
            <w:r w:rsidRPr="00B44938">
              <w:rPr>
                <w:rFonts w:eastAsia="MS Mincho"/>
                <w:iCs/>
                <w:lang w:val="en-US" w:eastAsia="ja-JP"/>
              </w:rPr>
              <w:t xml:space="preserve">, </w:t>
            </w:r>
          </w:p>
          <w:p w14:paraId="1C37AC6E" w14:textId="77777777" w:rsidR="00B54D3D" w:rsidRDefault="00B54D3D" w:rsidP="00B83CF9">
            <w:pPr>
              <w:spacing w:after="0"/>
              <w:rPr>
                <w:rFonts w:eastAsia="MS Mincho"/>
                <w:iCs/>
                <w:lang w:val="en-US" w:eastAsia="ja-JP"/>
              </w:rPr>
            </w:pPr>
          </w:p>
          <w:p w14:paraId="6E777BD3" w14:textId="1EDEAD03" w:rsidR="00A12693" w:rsidRDefault="00A12693" w:rsidP="00B83CF9">
            <w:pPr>
              <w:spacing w:after="0"/>
              <w:rPr>
                <w:rFonts w:eastAsia="MS Mincho"/>
                <w:iCs/>
                <w:lang w:val="en-US" w:eastAsia="ja-JP"/>
              </w:rPr>
            </w:pPr>
            <w:r>
              <w:rPr>
                <w:rFonts w:eastAsia="MS Mincho"/>
                <w:iCs/>
                <w:lang w:val="en-US" w:eastAsia="ja-JP"/>
              </w:rPr>
              <w:t>PF4-based sPUCCH format is supported.</w:t>
            </w:r>
          </w:p>
          <w:p w14:paraId="1FCE6C29" w14:textId="77777777" w:rsidR="00673CBF" w:rsidRPr="00B44938" w:rsidRDefault="00673CBF" w:rsidP="00B83CF9">
            <w:pPr>
              <w:spacing w:after="0"/>
              <w:rPr>
                <w:rFonts w:eastAsia="MS Mincho"/>
                <w:iCs/>
                <w:lang w:val="en-US" w:eastAsia="ja-JP"/>
              </w:rPr>
            </w:pPr>
          </w:p>
          <w:tbl>
            <w:tblPr>
              <w:tblW w:w="8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3403"/>
              <w:gridCol w:w="5544"/>
            </w:tblGrid>
            <w:tr w:rsidR="00A12693" w:rsidRPr="00B44938" w14:paraId="600F05DC" w14:textId="77777777" w:rsidTr="00162D14">
              <w:trPr>
                <w:trHeight w:val="336"/>
                <w:jc w:val="center"/>
              </w:trPr>
              <w:tc>
                <w:tcPr>
                  <w:tcW w:w="8947" w:type="dxa"/>
                  <w:gridSpan w:val="2"/>
                  <w:shd w:val="clear" w:color="auto" w:fill="auto"/>
                  <w:tcMar>
                    <w:top w:w="15" w:type="dxa"/>
                    <w:left w:w="108" w:type="dxa"/>
                    <w:bottom w:w="0" w:type="dxa"/>
                    <w:right w:w="108" w:type="dxa"/>
                  </w:tcMar>
                </w:tcPr>
                <w:p w14:paraId="6F7113BC" w14:textId="507E55A4" w:rsidR="00A12693" w:rsidRPr="00B44938" w:rsidRDefault="00A12693" w:rsidP="005A5D78">
                  <w:pPr>
                    <w:pStyle w:val="TAH"/>
                    <w:rPr>
                      <w:rFonts w:eastAsia="MS Mincho"/>
                      <w:lang w:val="en-US" w:eastAsia="ja-JP"/>
                    </w:rPr>
                  </w:pPr>
                  <w:r w:rsidRPr="00B44938">
                    <w:rPr>
                      <w:rFonts w:eastAsia="MS Mincho"/>
                      <w:lang w:val="en-US" w:eastAsia="ja-JP"/>
                    </w:rPr>
                    <w:t>PF</w:t>
                  </w:r>
                  <w:r>
                    <w:rPr>
                      <w:rFonts w:eastAsia="MS Mincho"/>
                      <w:lang w:val="en-US" w:eastAsia="ja-JP"/>
                    </w:rPr>
                    <w:t>4</w:t>
                  </w:r>
                  <w:r w:rsidRPr="00B44938">
                    <w:rPr>
                      <w:rFonts w:eastAsia="MS Mincho"/>
                      <w:lang w:val="en-US" w:eastAsia="ja-JP"/>
                    </w:rPr>
                    <w:t>-based sPUCCH format</w:t>
                  </w:r>
                </w:p>
              </w:tc>
            </w:tr>
            <w:tr w:rsidR="00A12693" w:rsidRPr="00B44938" w14:paraId="7FF8BECC" w14:textId="77777777" w:rsidTr="00162D14">
              <w:trPr>
                <w:trHeight w:val="336"/>
                <w:jc w:val="center"/>
              </w:trPr>
              <w:tc>
                <w:tcPr>
                  <w:tcW w:w="3403" w:type="dxa"/>
                  <w:shd w:val="clear" w:color="auto" w:fill="auto"/>
                  <w:tcMar>
                    <w:top w:w="15" w:type="dxa"/>
                    <w:left w:w="108" w:type="dxa"/>
                    <w:bottom w:w="0" w:type="dxa"/>
                    <w:right w:w="108" w:type="dxa"/>
                  </w:tcMar>
                  <w:hideMark/>
                </w:tcPr>
                <w:p w14:paraId="0B970BEF" w14:textId="77777777" w:rsidR="00A12693" w:rsidRPr="00B44938" w:rsidRDefault="00A12693" w:rsidP="005A5D78">
                  <w:pPr>
                    <w:pStyle w:val="TAL"/>
                    <w:rPr>
                      <w:rFonts w:eastAsia="MS Mincho"/>
                      <w:lang w:val="en-US" w:eastAsia="ja-JP"/>
                    </w:rPr>
                  </w:pPr>
                  <w:r w:rsidRPr="00B44938">
                    <w:rPr>
                      <w:rFonts w:eastAsia="MS Mincho"/>
                      <w:lang w:val="en-US" w:eastAsia="ja-JP"/>
                    </w:rPr>
                    <w:t>Modulation</w:t>
                  </w:r>
                </w:p>
              </w:tc>
              <w:tc>
                <w:tcPr>
                  <w:tcW w:w="5544" w:type="dxa"/>
                  <w:shd w:val="clear" w:color="auto" w:fill="auto"/>
                  <w:tcMar>
                    <w:top w:w="15" w:type="dxa"/>
                    <w:left w:w="108" w:type="dxa"/>
                    <w:bottom w:w="0" w:type="dxa"/>
                    <w:right w:w="108" w:type="dxa"/>
                  </w:tcMar>
                  <w:hideMark/>
                </w:tcPr>
                <w:p w14:paraId="3CB17C42" w14:textId="77777777" w:rsidR="00A12693" w:rsidRPr="00B44938" w:rsidRDefault="00A12693" w:rsidP="005A5D78">
                  <w:pPr>
                    <w:pStyle w:val="TAL"/>
                    <w:rPr>
                      <w:rFonts w:eastAsia="MS Mincho"/>
                      <w:lang w:val="en-US" w:eastAsia="ja-JP"/>
                    </w:rPr>
                  </w:pPr>
                  <w:r w:rsidRPr="00B44938">
                    <w:rPr>
                      <w:rFonts w:eastAsia="MS Mincho"/>
                      <w:lang w:val="en-US" w:eastAsia="ja-JP"/>
                    </w:rPr>
                    <w:t>QPSK</w:t>
                  </w:r>
                </w:p>
              </w:tc>
            </w:tr>
            <w:tr w:rsidR="00A12693" w:rsidRPr="009511AD" w14:paraId="722846BE" w14:textId="77777777" w:rsidTr="00162D14">
              <w:trPr>
                <w:trHeight w:val="336"/>
                <w:jc w:val="center"/>
              </w:trPr>
              <w:tc>
                <w:tcPr>
                  <w:tcW w:w="3403" w:type="dxa"/>
                  <w:shd w:val="clear" w:color="auto" w:fill="auto"/>
                  <w:tcMar>
                    <w:top w:w="15" w:type="dxa"/>
                    <w:left w:w="108" w:type="dxa"/>
                    <w:bottom w:w="0" w:type="dxa"/>
                    <w:right w:w="108" w:type="dxa"/>
                  </w:tcMar>
                  <w:hideMark/>
                </w:tcPr>
                <w:p w14:paraId="04BC9B9D" w14:textId="77777777" w:rsidR="00A12693" w:rsidRPr="009511AD" w:rsidRDefault="00A12693" w:rsidP="005A5D78">
                  <w:pPr>
                    <w:pStyle w:val="TAL"/>
                    <w:rPr>
                      <w:rFonts w:eastAsia="MS Mincho"/>
                      <w:lang w:val="en-US" w:eastAsia="ja-JP"/>
                    </w:rPr>
                  </w:pPr>
                  <w:r w:rsidRPr="009511AD">
                    <w:rPr>
                      <w:rFonts w:eastAsia="MS Mincho"/>
                      <w:lang w:val="en-US" w:eastAsia="ja-JP"/>
                    </w:rPr>
                    <w:t>DMRS sequence</w:t>
                  </w:r>
                </w:p>
              </w:tc>
              <w:tc>
                <w:tcPr>
                  <w:tcW w:w="5544" w:type="dxa"/>
                  <w:shd w:val="clear" w:color="auto" w:fill="auto"/>
                  <w:tcMar>
                    <w:top w:w="15" w:type="dxa"/>
                    <w:left w:w="108" w:type="dxa"/>
                    <w:bottom w:w="0" w:type="dxa"/>
                    <w:right w:w="108" w:type="dxa"/>
                  </w:tcMar>
                  <w:hideMark/>
                </w:tcPr>
                <w:p w14:paraId="52AA811E" w14:textId="77777777" w:rsidR="00A12693" w:rsidRPr="009511AD" w:rsidRDefault="00A12693" w:rsidP="005A5D78">
                  <w:pPr>
                    <w:pStyle w:val="TAL"/>
                    <w:rPr>
                      <w:rFonts w:eastAsia="MS Mincho"/>
                      <w:lang w:val="en-US" w:eastAsia="ja-JP"/>
                    </w:rPr>
                  </w:pPr>
                  <w:r w:rsidRPr="009511AD">
                    <w:rPr>
                      <w:rFonts w:eastAsia="MS Mincho"/>
                      <w:lang w:val="en-US" w:eastAsia="ja-JP"/>
                    </w:rPr>
                    <w:t>Reuse legacy DMRS sequence for PUCCH</w:t>
                  </w:r>
                </w:p>
              </w:tc>
            </w:tr>
            <w:tr w:rsidR="00A12693" w:rsidRPr="009511AD" w14:paraId="0E66EE32" w14:textId="77777777" w:rsidTr="00162D14">
              <w:trPr>
                <w:trHeight w:val="353"/>
                <w:jc w:val="center"/>
              </w:trPr>
              <w:tc>
                <w:tcPr>
                  <w:tcW w:w="3403" w:type="dxa"/>
                  <w:shd w:val="clear" w:color="auto" w:fill="auto"/>
                  <w:tcMar>
                    <w:top w:w="15" w:type="dxa"/>
                    <w:left w:w="108" w:type="dxa"/>
                    <w:bottom w:w="0" w:type="dxa"/>
                    <w:right w:w="108" w:type="dxa"/>
                  </w:tcMar>
                  <w:hideMark/>
                </w:tcPr>
                <w:p w14:paraId="0E2EE7FA" w14:textId="77777777" w:rsidR="00A12693" w:rsidRPr="009511AD" w:rsidRDefault="00A12693" w:rsidP="005A5D78">
                  <w:pPr>
                    <w:pStyle w:val="TAL"/>
                    <w:rPr>
                      <w:rFonts w:eastAsia="MS Mincho"/>
                      <w:lang w:val="en-US" w:eastAsia="ja-JP"/>
                    </w:rPr>
                  </w:pPr>
                  <w:r w:rsidRPr="009511AD">
                    <w:rPr>
                      <w:rFonts w:eastAsia="MS Mincho"/>
                      <w:lang w:val="en-US" w:eastAsia="ja-JP"/>
                    </w:rPr>
                    <w:t>Intra-sTTI hopping</w:t>
                  </w:r>
                </w:p>
              </w:tc>
              <w:tc>
                <w:tcPr>
                  <w:tcW w:w="5544" w:type="dxa"/>
                  <w:shd w:val="clear" w:color="auto" w:fill="auto"/>
                  <w:tcMar>
                    <w:top w:w="15" w:type="dxa"/>
                    <w:left w:w="108" w:type="dxa"/>
                    <w:bottom w:w="0" w:type="dxa"/>
                    <w:right w:w="108" w:type="dxa"/>
                  </w:tcMar>
                  <w:hideMark/>
                </w:tcPr>
                <w:p w14:paraId="38862C86" w14:textId="21185262" w:rsidR="00A12693" w:rsidRPr="009511AD" w:rsidRDefault="00673CBF" w:rsidP="005A5D78">
                  <w:pPr>
                    <w:pStyle w:val="TAL"/>
                    <w:rPr>
                      <w:rFonts w:eastAsia="MS Mincho"/>
                      <w:lang w:val="en-US" w:eastAsia="ja-JP"/>
                    </w:rPr>
                  </w:pPr>
                  <w:r w:rsidRPr="009511AD">
                    <w:rPr>
                      <w:rFonts w:eastAsia="MS Mincho"/>
                      <w:lang w:val="en-US" w:eastAsia="ja-JP"/>
                    </w:rPr>
                    <w:t>H</w:t>
                  </w:r>
                  <w:r w:rsidR="00A12693" w:rsidRPr="009511AD">
                    <w:rPr>
                      <w:rFonts w:eastAsia="MS Mincho"/>
                      <w:lang w:val="en-US" w:eastAsia="ja-JP"/>
                    </w:rPr>
                    <w:t>opping is used</w:t>
                  </w:r>
                </w:p>
              </w:tc>
            </w:tr>
            <w:tr w:rsidR="00A12693" w:rsidRPr="009511AD" w14:paraId="38408E8D" w14:textId="77777777" w:rsidTr="00162D14">
              <w:trPr>
                <w:trHeight w:val="1486"/>
                <w:jc w:val="center"/>
              </w:trPr>
              <w:tc>
                <w:tcPr>
                  <w:tcW w:w="3403" w:type="dxa"/>
                  <w:shd w:val="clear" w:color="auto" w:fill="auto"/>
                  <w:tcMar>
                    <w:top w:w="15" w:type="dxa"/>
                    <w:left w:w="108" w:type="dxa"/>
                    <w:bottom w:w="0" w:type="dxa"/>
                    <w:right w:w="108" w:type="dxa"/>
                  </w:tcMar>
                  <w:hideMark/>
                </w:tcPr>
                <w:p w14:paraId="1DCC9BA7" w14:textId="77777777" w:rsidR="00A12693" w:rsidRPr="009511AD" w:rsidRDefault="00A12693" w:rsidP="005A5D78">
                  <w:pPr>
                    <w:pStyle w:val="TAL"/>
                    <w:rPr>
                      <w:rFonts w:eastAsia="MS Mincho"/>
                      <w:lang w:val="en-US" w:eastAsia="ja-JP"/>
                    </w:rPr>
                  </w:pPr>
                  <w:r w:rsidRPr="009511AD">
                    <w:rPr>
                      <w:rFonts w:eastAsia="MS Mincho"/>
                      <w:lang w:val="en-US" w:eastAsia="ja-JP"/>
                    </w:rPr>
                    <w:t>DMRS pattern</w:t>
                  </w:r>
                </w:p>
              </w:tc>
              <w:tc>
                <w:tcPr>
                  <w:tcW w:w="5544" w:type="dxa"/>
                  <w:shd w:val="clear" w:color="auto" w:fill="auto"/>
                  <w:tcMar>
                    <w:top w:w="15" w:type="dxa"/>
                    <w:left w:w="108" w:type="dxa"/>
                    <w:bottom w:w="0" w:type="dxa"/>
                    <w:right w:w="108" w:type="dxa"/>
                  </w:tcMar>
                  <w:hideMark/>
                </w:tcPr>
                <w:p w14:paraId="2EA21222" w14:textId="77777777" w:rsidR="00A12693" w:rsidRPr="009511AD" w:rsidRDefault="00A12693" w:rsidP="005A5D78">
                  <w:pPr>
                    <w:pStyle w:val="TAL"/>
                    <w:rPr>
                      <w:rFonts w:eastAsia="MS Mincho"/>
                      <w:lang w:val="en-US" w:eastAsia="ja-JP"/>
                    </w:rPr>
                  </w:pPr>
                  <w:r w:rsidRPr="009511AD">
                    <w:rPr>
                      <w:rFonts w:eastAsia="MS Mincho"/>
                      <w:lang w:val="en-US" w:eastAsia="ja-JP"/>
                    </w:rPr>
                    <w:t xml:space="preserve">Hopping (if supported): </w:t>
                  </w:r>
                </w:p>
                <w:p w14:paraId="1A9E815D" w14:textId="2BCD11E3" w:rsidR="00A12693" w:rsidRPr="009511AD" w:rsidRDefault="00673CBF" w:rsidP="005A5D78">
                  <w:pPr>
                    <w:pStyle w:val="TAL"/>
                    <w:rPr>
                      <w:rFonts w:eastAsia="MS Mincho"/>
                      <w:lang w:val="en-US" w:eastAsia="ja-JP"/>
                    </w:rPr>
                  </w:pPr>
                  <w:r w:rsidRPr="009511AD">
                    <w:rPr>
                      <w:rFonts w:eastAsia="MS Mincho"/>
                      <w:iCs/>
                      <w:lang w:val="en-US" w:eastAsia="ja-JP"/>
                    </w:rPr>
                    <w:t>{D R D | D D R D} for the first slot, {D R D D | D R D} for the second slot</w:t>
                  </w:r>
                </w:p>
                <w:p w14:paraId="147DC6CE" w14:textId="7809D024" w:rsidR="00A12693" w:rsidRPr="009511AD" w:rsidRDefault="00A12693" w:rsidP="005A5D78">
                  <w:pPr>
                    <w:pStyle w:val="TAL"/>
                    <w:rPr>
                      <w:rFonts w:eastAsia="MS Mincho"/>
                      <w:lang w:val="en-US" w:eastAsia="ja-JP"/>
                    </w:rPr>
                  </w:pPr>
                  <w:r w:rsidRPr="009511AD">
                    <w:rPr>
                      <w:rFonts w:eastAsia="MS Mincho"/>
                      <w:lang w:val="en-US" w:eastAsia="ja-JP"/>
                    </w:rPr>
                    <w:t>Note that the bar | indicates a hopping boundary and X can be either data or DMRS symbol</w:t>
                  </w:r>
                </w:p>
              </w:tc>
            </w:tr>
            <w:tr w:rsidR="00A12693" w:rsidRPr="009511AD" w14:paraId="4841C3B0" w14:textId="77777777" w:rsidTr="00162D14">
              <w:trPr>
                <w:trHeight w:val="262"/>
                <w:jc w:val="center"/>
              </w:trPr>
              <w:tc>
                <w:tcPr>
                  <w:tcW w:w="3403" w:type="dxa"/>
                  <w:shd w:val="clear" w:color="auto" w:fill="auto"/>
                  <w:tcMar>
                    <w:top w:w="15" w:type="dxa"/>
                    <w:left w:w="108" w:type="dxa"/>
                    <w:bottom w:w="0" w:type="dxa"/>
                    <w:right w:w="108" w:type="dxa"/>
                  </w:tcMar>
                  <w:hideMark/>
                </w:tcPr>
                <w:p w14:paraId="1FA9762A" w14:textId="77777777" w:rsidR="00A12693" w:rsidRPr="009511AD" w:rsidRDefault="00A12693" w:rsidP="005A5D78">
                  <w:pPr>
                    <w:pStyle w:val="TAL"/>
                    <w:rPr>
                      <w:rFonts w:eastAsia="MS Mincho"/>
                      <w:lang w:val="en-US" w:eastAsia="ja-JP"/>
                    </w:rPr>
                  </w:pPr>
                  <w:r w:rsidRPr="009511AD">
                    <w:rPr>
                      <w:rFonts w:eastAsia="MS Mincho"/>
                      <w:lang w:val="en-US" w:eastAsia="ja-JP"/>
                    </w:rPr>
                    <w:t>Number of RBs for PUCCH resource</w:t>
                  </w:r>
                </w:p>
              </w:tc>
              <w:tc>
                <w:tcPr>
                  <w:tcW w:w="5544" w:type="dxa"/>
                  <w:shd w:val="clear" w:color="auto" w:fill="auto"/>
                  <w:tcMar>
                    <w:top w:w="15" w:type="dxa"/>
                    <w:left w:w="108" w:type="dxa"/>
                    <w:bottom w:w="0" w:type="dxa"/>
                    <w:right w:w="108" w:type="dxa"/>
                  </w:tcMar>
                  <w:hideMark/>
                </w:tcPr>
                <w:p w14:paraId="54ADE0FB" w14:textId="74005DB6" w:rsidR="0000199B" w:rsidRPr="009511AD" w:rsidRDefault="0000199B" w:rsidP="0000199B">
                  <w:pPr>
                    <w:spacing w:after="0"/>
                    <w:rPr>
                      <w:rFonts w:eastAsia="MS Mincho"/>
                      <w:iCs/>
                      <w:lang w:val="en-US" w:eastAsia="ja-JP"/>
                    </w:rPr>
                  </w:pPr>
                  <w:r w:rsidRPr="009511AD">
                    <w:rPr>
                      <w:rFonts w:eastAsia="MS Mincho"/>
                      <w:iCs/>
                      <w:lang w:val="en-US" w:eastAsia="ja-JP"/>
                    </w:rPr>
                    <w:t>#RBs is signaled by higher layer signaling and can be configured between 1 to 8.</w:t>
                  </w:r>
                </w:p>
                <w:p w14:paraId="4326F2EA" w14:textId="0C0270CB" w:rsidR="00A12693" w:rsidRPr="009511AD" w:rsidRDefault="00A12693" w:rsidP="005A5D78">
                  <w:pPr>
                    <w:pStyle w:val="TAL"/>
                    <w:rPr>
                      <w:rFonts w:eastAsia="MS Mincho"/>
                      <w:lang w:val="en-US" w:eastAsia="ja-JP"/>
                    </w:rPr>
                  </w:pPr>
                </w:p>
              </w:tc>
            </w:tr>
          </w:tbl>
          <w:p w14:paraId="78173F6E" w14:textId="5DEA68BA" w:rsidR="00A12693" w:rsidRPr="009511AD" w:rsidRDefault="00A12693" w:rsidP="00B54D3D">
            <w:pPr>
              <w:spacing w:after="0"/>
              <w:rPr>
                <w:rFonts w:eastAsia="MS Mincho"/>
                <w:iCs/>
                <w:lang w:val="en-US" w:eastAsia="ja-JP"/>
              </w:rPr>
            </w:pPr>
          </w:p>
          <w:p w14:paraId="4998A425" w14:textId="1109BF90" w:rsidR="00A12693" w:rsidRPr="009511AD" w:rsidRDefault="00A12693" w:rsidP="00B54D3D">
            <w:pPr>
              <w:spacing w:after="0"/>
              <w:rPr>
                <w:rFonts w:eastAsia="MS Mincho"/>
                <w:iCs/>
                <w:lang w:val="en-US" w:eastAsia="ja-JP"/>
              </w:rPr>
            </w:pPr>
            <w:r w:rsidRPr="009511AD">
              <w:rPr>
                <w:rFonts w:eastAsia="MS Mincho"/>
                <w:iCs/>
                <w:lang w:eastAsia="ja-JP"/>
              </w:rPr>
              <w:t>PF3-based sPUCCH format, i</w:t>
            </w:r>
            <w:r w:rsidR="00F44FA2" w:rsidRPr="009511AD">
              <w:rPr>
                <w:rFonts w:eastAsia="MS Mincho"/>
                <w:iCs/>
                <w:lang w:eastAsia="ja-JP"/>
              </w:rPr>
              <w:t xml:space="preserve">s </w:t>
            </w:r>
            <w:r w:rsidRPr="009511AD">
              <w:rPr>
                <w:rFonts w:eastAsia="MS Mincho"/>
                <w:iCs/>
                <w:lang w:eastAsia="ja-JP"/>
              </w:rPr>
              <w:t>supported</w:t>
            </w:r>
          </w:p>
          <w:p w14:paraId="7FDDEA37" w14:textId="77777777" w:rsidR="00A12693" w:rsidRPr="00D36A33" w:rsidRDefault="00A12693" w:rsidP="00D36A33">
            <w:pPr>
              <w:spacing w:after="0"/>
              <w:rPr>
                <w:rFonts w:eastAsia="MS Mincho"/>
                <w:iCs/>
                <w:lang w:val="en-US" w:eastAsia="ja-JP"/>
              </w:rPr>
            </w:pP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3348"/>
              <w:gridCol w:w="5528"/>
            </w:tblGrid>
            <w:tr w:rsidR="00A12693" w:rsidRPr="00B44938" w14:paraId="6B964A74" w14:textId="77777777" w:rsidTr="00162D14">
              <w:trPr>
                <w:trHeight w:val="336"/>
                <w:jc w:val="center"/>
              </w:trPr>
              <w:tc>
                <w:tcPr>
                  <w:tcW w:w="8876" w:type="dxa"/>
                  <w:gridSpan w:val="2"/>
                  <w:shd w:val="clear" w:color="auto" w:fill="auto"/>
                  <w:tcMar>
                    <w:top w:w="15" w:type="dxa"/>
                    <w:left w:w="108" w:type="dxa"/>
                    <w:bottom w:w="0" w:type="dxa"/>
                    <w:right w:w="108" w:type="dxa"/>
                  </w:tcMar>
                  <w:hideMark/>
                </w:tcPr>
                <w:p w14:paraId="7F6F4AD2" w14:textId="77777777" w:rsidR="00A12693" w:rsidRPr="00B44938" w:rsidRDefault="00A12693" w:rsidP="008B4FAB">
                  <w:pPr>
                    <w:pStyle w:val="TAH"/>
                    <w:rPr>
                      <w:rFonts w:eastAsia="MS Mincho"/>
                      <w:lang w:val="en-US" w:eastAsia="ja-JP"/>
                    </w:rPr>
                  </w:pPr>
                  <w:r w:rsidRPr="00B44938">
                    <w:rPr>
                      <w:rFonts w:eastAsia="MS Mincho"/>
                      <w:lang w:val="en-US" w:eastAsia="ja-JP"/>
                    </w:rPr>
                    <w:t>PF3-based sPUCCH format</w:t>
                  </w:r>
                </w:p>
              </w:tc>
            </w:tr>
            <w:tr w:rsidR="00A12693" w:rsidRPr="00B44938" w14:paraId="1127AE82" w14:textId="77777777" w:rsidTr="00162D14">
              <w:trPr>
                <w:trHeight w:val="336"/>
                <w:jc w:val="center"/>
              </w:trPr>
              <w:tc>
                <w:tcPr>
                  <w:tcW w:w="3348" w:type="dxa"/>
                  <w:shd w:val="clear" w:color="auto" w:fill="auto"/>
                  <w:tcMar>
                    <w:top w:w="15" w:type="dxa"/>
                    <w:left w:w="108" w:type="dxa"/>
                    <w:bottom w:w="0" w:type="dxa"/>
                    <w:right w:w="108" w:type="dxa"/>
                  </w:tcMar>
                  <w:hideMark/>
                </w:tcPr>
                <w:p w14:paraId="7FB34131" w14:textId="77777777" w:rsidR="00A12693" w:rsidRPr="00B44938" w:rsidRDefault="00A12693" w:rsidP="008B4FAB">
                  <w:pPr>
                    <w:pStyle w:val="TAL"/>
                    <w:rPr>
                      <w:rFonts w:eastAsia="MS Mincho"/>
                      <w:lang w:val="en-US" w:eastAsia="ja-JP"/>
                    </w:rPr>
                  </w:pPr>
                  <w:r w:rsidRPr="00B44938">
                    <w:rPr>
                      <w:rFonts w:eastAsia="MS Mincho"/>
                      <w:lang w:val="en-US" w:eastAsia="ja-JP"/>
                    </w:rPr>
                    <w:t>Modulation</w:t>
                  </w:r>
                </w:p>
              </w:tc>
              <w:tc>
                <w:tcPr>
                  <w:tcW w:w="5528" w:type="dxa"/>
                  <w:shd w:val="clear" w:color="auto" w:fill="auto"/>
                  <w:tcMar>
                    <w:top w:w="15" w:type="dxa"/>
                    <w:left w:w="108" w:type="dxa"/>
                    <w:bottom w:w="0" w:type="dxa"/>
                    <w:right w:w="108" w:type="dxa"/>
                  </w:tcMar>
                  <w:hideMark/>
                </w:tcPr>
                <w:p w14:paraId="1AD8FB26" w14:textId="77777777" w:rsidR="00A12693" w:rsidRPr="00B44938" w:rsidRDefault="00A12693" w:rsidP="008B4FAB">
                  <w:pPr>
                    <w:pStyle w:val="TAL"/>
                    <w:rPr>
                      <w:rFonts w:eastAsia="MS Mincho"/>
                      <w:lang w:val="en-US" w:eastAsia="ja-JP"/>
                    </w:rPr>
                  </w:pPr>
                  <w:r w:rsidRPr="00B44938">
                    <w:rPr>
                      <w:rFonts w:eastAsia="MS Mincho"/>
                      <w:lang w:val="en-US" w:eastAsia="ja-JP"/>
                    </w:rPr>
                    <w:t>QPSK</w:t>
                  </w:r>
                </w:p>
              </w:tc>
            </w:tr>
            <w:tr w:rsidR="00A12693" w:rsidRPr="00B44938" w14:paraId="317907FA" w14:textId="77777777" w:rsidTr="00162D14">
              <w:trPr>
                <w:trHeight w:val="336"/>
                <w:jc w:val="center"/>
              </w:trPr>
              <w:tc>
                <w:tcPr>
                  <w:tcW w:w="3348" w:type="dxa"/>
                  <w:shd w:val="clear" w:color="auto" w:fill="auto"/>
                  <w:tcMar>
                    <w:top w:w="15" w:type="dxa"/>
                    <w:left w:w="108" w:type="dxa"/>
                    <w:bottom w:w="0" w:type="dxa"/>
                    <w:right w:w="108" w:type="dxa"/>
                  </w:tcMar>
                  <w:hideMark/>
                </w:tcPr>
                <w:p w14:paraId="3A5E7291" w14:textId="77777777" w:rsidR="00A12693" w:rsidRPr="00B44938" w:rsidRDefault="00A12693" w:rsidP="008B4FAB">
                  <w:pPr>
                    <w:pStyle w:val="TAL"/>
                    <w:rPr>
                      <w:rFonts w:eastAsia="MS Mincho"/>
                      <w:lang w:val="en-US" w:eastAsia="ja-JP"/>
                    </w:rPr>
                  </w:pPr>
                  <w:r w:rsidRPr="00B44938">
                    <w:rPr>
                      <w:rFonts w:eastAsia="MS Mincho"/>
                      <w:lang w:val="en-US" w:eastAsia="ja-JP"/>
                    </w:rPr>
                    <w:t>DMRS sequence</w:t>
                  </w:r>
                </w:p>
              </w:tc>
              <w:tc>
                <w:tcPr>
                  <w:tcW w:w="5528" w:type="dxa"/>
                  <w:shd w:val="clear" w:color="auto" w:fill="auto"/>
                  <w:tcMar>
                    <w:top w:w="15" w:type="dxa"/>
                    <w:left w:w="108" w:type="dxa"/>
                    <w:bottom w:w="0" w:type="dxa"/>
                    <w:right w:w="108" w:type="dxa"/>
                  </w:tcMar>
                  <w:hideMark/>
                </w:tcPr>
                <w:p w14:paraId="545DE723" w14:textId="77777777" w:rsidR="00A12693" w:rsidRPr="00B44938" w:rsidRDefault="00A12693" w:rsidP="008B4FAB">
                  <w:pPr>
                    <w:pStyle w:val="TAL"/>
                    <w:rPr>
                      <w:rFonts w:eastAsia="MS Mincho"/>
                      <w:lang w:val="en-US" w:eastAsia="ja-JP"/>
                    </w:rPr>
                  </w:pPr>
                  <w:r w:rsidRPr="00B44938">
                    <w:rPr>
                      <w:rFonts w:eastAsia="MS Mincho"/>
                      <w:lang w:val="en-US" w:eastAsia="ja-JP"/>
                    </w:rPr>
                    <w:t>Reuse DMRS sequence for PUCCH format 3</w:t>
                  </w:r>
                </w:p>
              </w:tc>
            </w:tr>
            <w:tr w:rsidR="00A12693" w:rsidRPr="00B44938" w14:paraId="30F1B957" w14:textId="77777777" w:rsidTr="00162D14">
              <w:trPr>
                <w:trHeight w:val="353"/>
                <w:jc w:val="center"/>
              </w:trPr>
              <w:tc>
                <w:tcPr>
                  <w:tcW w:w="3348" w:type="dxa"/>
                  <w:shd w:val="clear" w:color="auto" w:fill="auto"/>
                  <w:tcMar>
                    <w:top w:w="15" w:type="dxa"/>
                    <w:left w:w="108" w:type="dxa"/>
                    <w:bottom w:w="0" w:type="dxa"/>
                    <w:right w:w="108" w:type="dxa"/>
                  </w:tcMar>
                  <w:hideMark/>
                </w:tcPr>
                <w:p w14:paraId="0B33C8A2" w14:textId="77777777" w:rsidR="00A12693" w:rsidRPr="00B44938" w:rsidRDefault="00A12693" w:rsidP="008B4FAB">
                  <w:pPr>
                    <w:pStyle w:val="TAL"/>
                    <w:rPr>
                      <w:rFonts w:eastAsia="MS Mincho"/>
                      <w:lang w:val="en-US" w:eastAsia="ja-JP"/>
                    </w:rPr>
                  </w:pPr>
                  <w:r w:rsidRPr="00B44938">
                    <w:rPr>
                      <w:rFonts w:eastAsia="MS Mincho"/>
                      <w:lang w:val="en-US" w:eastAsia="ja-JP"/>
                    </w:rPr>
                    <w:t>Intra-sTTI hopping</w:t>
                  </w:r>
                </w:p>
              </w:tc>
              <w:tc>
                <w:tcPr>
                  <w:tcW w:w="5528" w:type="dxa"/>
                  <w:shd w:val="clear" w:color="auto" w:fill="auto"/>
                  <w:tcMar>
                    <w:top w:w="15" w:type="dxa"/>
                    <w:left w:w="108" w:type="dxa"/>
                    <w:bottom w:w="0" w:type="dxa"/>
                    <w:right w:w="108" w:type="dxa"/>
                  </w:tcMar>
                  <w:hideMark/>
                </w:tcPr>
                <w:p w14:paraId="5CA494EA" w14:textId="3E06B67A" w:rsidR="00A12693" w:rsidRPr="00B44938" w:rsidRDefault="00A12693" w:rsidP="008B4FAB">
                  <w:pPr>
                    <w:pStyle w:val="TAL"/>
                    <w:rPr>
                      <w:rFonts w:eastAsia="MS Mincho"/>
                      <w:lang w:val="en-US" w:eastAsia="ja-JP"/>
                    </w:rPr>
                  </w:pPr>
                  <w:r w:rsidRPr="00B44938">
                    <w:rPr>
                      <w:rFonts w:eastAsia="MS Mincho"/>
                      <w:lang w:val="en-US" w:eastAsia="ja-JP"/>
                    </w:rPr>
                    <w:t>Non-hopping</w:t>
                  </w:r>
                </w:p>
              </w:tc>
            </w:tr>
            <w:tr w:rsidR="00A12693" w:rsidRPr="00B44938" w14:paraId="12932485" w14:textId="77777777" w:rsidTr="00162D14">
              <w:trPr>
                <w:trHeight w:val="535"/>
                <w:jc w:val="center"/>
              </w:trPr>
              <w:tc>
                <w:tcPr>
                  <w:tcW w:w="3348" w:type="dxa"/>
                  <w:shd w:val="clear" w:color="auto" w:fill="auto"/>
                  <w:tcMar>
                    <w:top w:w="15" w:type="dxa"/>
                    <w:left w:w="108" w:type="dxa"/>
                    <w:bottom w:w="0" w:type="dxa"/>
                    <w:right w:w="108" w:type="dxa"/>
                  </w:tcMar>
                  <w:hideMark/>
                </w:tcPr>
                <w:p w14:paraId="445FFA66" w14:textId="77777777" w:rsidR="00A12693" w:rsidRPr="00B44938" w:rsidRDefault="00A12693" w:rsidP="008B4FAB">
                  <w:pPr>
                    <w:pStyle w:val="TAL"/>
                    <w:rPr>
                      <w:rFonts w:eastAsia="MS Mincho"/>
                      <w:lang w:val="en-US" w:eastAsia="ja-JP"/>
                    </w:rPr>
                  </w:pPr>
                  <w:r w:rsidRPr="00B44938">
                    <w:rPr>
                      <w:rFonts w:eastAsia="MS Mincho"/>
                      <w:lang w:val="en-US" w:eastAsia="ja-JP"/>
                    </w:rPr>
                    <w:t>DMRS pattern and OCC</w:t>
                  </w:r>
                </w:p>
              </w:tc>
              <w:tc>
                <w:tcPr>
                  <w:tcW w:w="5528" w:type="dxa"/>
                  <w:shd w:val="clear" w:color="auto" w:fill="auto"/>
                  <w:tcMar>
                    <w:top w:w="15" w:type="dxa"/>
                    <w:left w:w="108" w:type="dxa"/>
                    <w:bottom w:w="0" w:type="dxa"/>
                    <w:right w:w="108" w:type="dxa"/>
                  </w:tcMar>
                  <w:hideMark/>
                </w:tcPr>
                <w:p w14:paraId="32160A3A" w14:textId="3DBCE01B" w:rsidR="00A12693" w:rsidRPr="00B44938" w:rsidRDefault="00A12693" w:rsidP="008B4FAB">
                  <w:pPr>
                    <w:pStyle w:val="TAL"/>
                    <w:rPr>
                      <w:rFonts w:eastAsia="MS Mincho"/>
                      <w:lang w:val="en-US" w:eastAsia="ja-JP"/>
                    </w:rPr>
                  </w:pPr>
                  <w:r w:rsidRPr="00B44938">
                    <w:rPr>
                      <w:rFonts w:eastAsia="MS Mincho"/>
                      <w:lang w:val="en-US" w:eastAsia="ja-JP"/>
                    </w:rPr>
                    <w:t>Non-hopping: Reuse DMRS pattern of PUCCH format 3 and OCC</w:t>
                  </w:r>
                </w:p>
              </w:tc>
            </w:tr>
            <w:tr w:rsidR="00A12693" w:rsidRPr="00B44938" w14:paraId="2CCB0D71" w14:textId="77777777" w:rsidTr="00162D14">
              <w:trPr>
                <w:trHeight w:val="330"/>
                <w:jc w:val="center"/>
              </w:trPr>
              <w:tc>
                <w:tcPr>
                  <w:tcW w:w="3348" w:type="dxa"/>
                  <w:shd w:val="clear" w:color="auto" w:fill="auto"/>
                  <w:tcMar>
                    <w:top w:w="15" w:type="dxa"/>
                    <w:left w:w="108" w:type="dxa"/>
                    <w:bottom w:w="0" w:type="dxa"/>
                    <w:right w:w="108" w:type="dxa"/>
                  </w:tcMar>
                  <w:hideMark/>
                </w:tcPr>
                <w:p w14:paraId="31ECC6CD" w14:textId="77777777" w:rsidR="00A12693" w:rsidRPr="00B44938" w:rsidRDefault="00A12693" w:rsidP="008B4FAB">
                  <w:pPr>
                    <w:pStyle w:val="TAL"/>
                    <w:rPr>
                      <w:rFonts w:eastAsia="MS Mincho"/>
                      <w:lang w:val="en-US" w:eastAsia="ja-JP"/>
                    </w:rPr>
                  </w:pPr>
                  <w:r w:rsidRPr="00B44938">
                    <w:rPr>
                      <w:rFonts w:eastAsia="MS Mincho"/>
                      <w:lang w:val="en-US" w:eastAsia="ja-JP"/>
                    </w:rPr>
                    <w:t>Number of RBs for PUCCH resource</w:t>
                  </w:r>
                </w:p>
              </w:tc>
              <w:tc>
                <w:tcPr>
                  <w:tcW w:w="5528" w:type="dxa"/>
                  <w:shd w:val="clear" w:color="auto" w:fill="auto"/>
                  <w:tcMar>
                    <w:top w:w="15" w:type="dxa"/>
                    <w:left w:w="108" w:type="dxa"/>
                    <w:bottom w:w="0" w:type="dxa"/>
                    <w:right w:w="108" w:type="dxa"/>
                  </w:tcMar>
                  <w:hideMark/>
                </w:tcPr>
                <w:p w14:paraId="6393810F" w14:textId="77777777" w:rsidR="00A12693" w:rsidRPr="00B44938" w:rsidRDefault="00A12693" w:rsidP="008B4FAB">
                  <w:pPr>
                    <w:pStyle w:val="TAL"/>
                    <w:rPr>
                      <w:rFonts w:eastAsia="MS Mincho"/>
                      <w:lang w:val="en-US" w:eastAsia="ja-JP"/>
                    </w:rPr>
                  </w:pPr>
                  <w:r w:rsidRPr="00B44938">
                    <w:rPr>
                      <w:rFonts w:eastAsia="MS Mincho"/>
                      <w:lang w:val="en-US" w:eastAsia="ja-JP"/>
                    </w:rPr>
                    <w:t>1 RB</w:t>
                  </w:r>
                </w:p>
              </w:tc>
            </w:tr>
          </w:tbl>
          <w:p w14:paraId="4E8CC3B7" w14:textId="77777777" w:rsidR="004A41AD" w:rsidRDefault="004A41AD" w:rsidP="000D50FB">
            <w:pPr>
              <w:rPr>
                <w:iCs/>
              </w:rPr>
            </w:pPr>
          </w:p>
          <w:p w14:paraId="2F81943E" w14:textId="64F31896" w:rsidR="000D50FB" w:rsidRPr="00162D14" w:rsidRDefault="000D50FB" w:rsidP="000D50FB">
            <w:pPr>
              <w:rPr>
                <w:iCs/>
              </w:rPr>
            </w:pPr>
            <w:r w:rsidRPr="00162D14">
              <w:rPr>
                <w:iCs/>
              </w:rPr>
              <w:t xml:space="preserve">For PF3-based 7-OS sPUCCH format the cyclic shifts of the DMRS and the OCC used in different slots follow the principle of PUCCH format 3. </w:t>
            </w:r>
          </w:p>
          <w:p w14:paraId="560D99A8" w14:textId="33133CA9" w:rsidR="00B54D3D" w:rsidRPr="001E48EC" w:rsidRDefault="00482E30" w:rsidP="001E48EC">
            <w:pPr>
              <w:rPr>
                <w:iCs/>
                <w:color w:val="FF0000"/>
              </w:rPr>
            </w:pPr>
            <w:r w:rsidRPr="00162D14">
              <w:rPr>
                <w:iCs/>
              </w:rPr>
              <w:t>- The maximum payload size is X=11 for PF3-based 7-OS sPUCCH format carrying more than 2 bits ACK/NACK and SR (if any).</w:t>
            </w:r>
          </w:p>
        </w:tc>
      </w:tr>
    </w:tbl>
    <w:p w14:paraId="226F63E9" w14:textId="3C25B258" w:rsidR="006249F6" w:rsidRDefault="00261713" w:rsidP="006249F6">
      <w:pPr>
        <w:pStyle w:val="Heading3"/>
      </w:pPr>
      <w:r>
        <w:t>4</w:t>
      </w:r>
      <w:r w:rsidR="006249F6" w:rsidRPr="003A5CB8">
        <w:t>.</w:t>
      </w:r>
      <w:r w:rsidR="00511F77">
        <w:t>5</w:t>
      </w:r>
      <w:r w:rsidR="006249F6" w:rsidRPr="003A5CB8">
        <w:t>.2</w:t>
      </w:r>
      <w:r w:rsidR="006249F6" w:rsidRPr="003A5CB8">
        <w:tab/>
        <w:t>sPUCCH resource management</w:t>
      </w:r>
    </w:p>
    <w:tbl>
      <w:tblPr>
        <w:tblStyle w:val="TableGrid"/>
        <w:tblW w:w="0" w:type="auto"/>
        <w:tblLook w:val="04A0" w:firstRow="1" w:lastRow="0" w:firstColumn="1" w:lastColumn="0" w:noHBand="0" w:noVBand="1"/>
      </w:tblPr>
      <w:tblGrid>
        <w:gridCol w:w="9631"/>
      </w:tblGrid>
      <w:tr w:rsidR="008F44E1" w14:paraId="35AC1071" w14:textId="77777777" w:rsidTr="008F44E1">
        <w:tc>
          <w:tcPr>
            <w:tcW w:w="9631" w:type="dxa"/>
          </w:tcPr>
          <w:p w14:paraId="1341F053" w14:textId="77777777" w:rsidR="008F44E1" w:rsidRPr="00AC153C" w:rsidRDefault="008F44E1" w:rsidP="001F46DF">
            <w:pPr>
              <w:numPr>
                <w:ilvl w:val="0"/>
                <w:numId w:val="46"/>
              </w:numPr>
              <w:spacing w:after="0"/>
              <w:rPr>
                <w:rFonts w:eastAsia="MS Mincho"/>
                <w:iCs/>
                <w:lang w:val="en-US" w:eastAsia="ja-JP"/>
              </w:rPr>
            </w:pPr>
            <w:r w:rsidRPr="00AC153C">
              <w:rPr>
                <w:rFonts w:eastAsia="MS Mincho"/>
                <w:iCs/>
                <w:lang w:val="en-US" w:eastAsia="ja-JP"/>
              </w:rPr>
              <w:t xml:space="preserve">One of four sPUCCH resources configured by higher layer is indicated by a 2-bit field in sDCI1 at least for the following sPUCCH formats, </w:t>
            </w:r>
          </w:p>
          <w:p w14:paraId="63AD5520" w14:textId="77777777" w:rsidR="008F44E1" w:rsidRPr="00AC153C" w:rsidRDefault="008F44E1" w:rsidP="001F46DF">
            <w:pPr>
              <w:numPr>
                <w:ilvl w:val="1"/>
                <w:numId w:val="46"/>
              </w:numPr>
              <w:spacing w:after="0"/>
              <w:rPr>
                <w:rFonts w:eastAsia="MS Mincho"/>
                <w:iCs/>
                <w:lang w:val="en-US" w:eastAsia="ja-JP"/>
              </w:rPr>
            </w:pPr>
            <w:r w:rsidRPr="00AC153C">
              <w:rPr>
                <w:rFonts w:eastAsia="MS Mincho"/>
                <w:iCs/>
                <w:lang w:val="en-US" w:eastAsia="ja-JP"/>
              </w:rPr>
              <w:t xml:space="preserve">2/3-OS sPUCCH format(s) carrying more than 2 bits ACK/NACK + SR (if any) </w:t>
            </w:r>
          </w:p>
          <w:p w14:paraId="0BA79694" w14:textId="77777777" w:rsidR="008F44E1" w:rsidRPr="00AC153C" w:rsidRDefault="008F44E1" w:rsidP="001F46DF">
            <w:pPr>
              <w:numPr>
                <w:ilvl w:val="1"/>
                <w:numId w:val="46"/>
              </w:numPr>
              <w:spacing w:after="0"/>
              <w:rPr>
                <w:rFonts w:eastAsia="MS Mincho"/>
                <w:iCs/>
                <w:lang w:val="en-US" w:eastAsia="ja-JP"/>
              </w:rPr>
            </w:pPr>
            <w:r w:rsidRPr="00AC153C">
              <w:rPr>
                <w:rFonts w:eastAsia="MS Mincho"/>
                <w:iCs/>
                <w:lang w:val="en-US" w:eastAsia="ja-JP"/>
              </w:rPr>
              <w:t>2/3-OS sPUCCH format carrying up to 2 bits ACK/NACK, one of four sPUCCH resource groups configured by higher layer is indicated by a 2-bit field in sDCI1. Each group contains 2 or 4 sPUCCH resources (</w:t>
            </w:r>
            <w:r w:rsidRPr="00AC153C">
              <w:rPr>
                <w:rFonts w:eastAsia="MS Mincho"/>
                <w:iCs/>
                <w:lang w:eastAsia="ja-JP"/>
              </w:rPr>
              <w:t>depending on the expected number of HARQ-ACK bits</w:t>
            </w:r>
            <w:r w:rsidRPr="00AC153C">
              <w:rPr>
                <w:rFonts w:eastAsia="MS Mincho"/>
                <w:iCs/>
                <w:lang w:val="en-US" w:eastAsia="ja-JP"/>
              </w:rPr>
              <w:t>) configured by higher layer</w:t>
            </w:r>
            <w:r w:rsidRPr="00AC153C">
              <w:rPr>
                <w:rFonts w:eastAsia="MS Mincho"/>
                <w:iCs/>
                <w:lang w:eastAsia="ja-JP"/>
              </w:rPr>
              <w:t>.</w:t>
            </w:r>
          </w:p>
          <w:p w14:paraId="57275FAF" w14:textId="77777777" w:rsidR="008F44E1" w:rsidRPr="00AC153C" w:rsidRDefault="008F44E1" w:rsidP="001F46DF">
            <w:pPr>
              <w:numPr>
                <w:ilvl w:val="1"/>
                <w:numId w:val="46"/>
              </w:numPr>
              <w:spacing w:after="0"/>
              <w:rPr>
                <w:rFonts w:eastAsia="MS Mincho"/>
                <w:iCs/>
                <w:lang w:val="en-US" w:eastAsia="ja-JP"/>
              </w:rPr>
            </w:pPr>
            <w:r w:rsidRPr="00AC153C">
              <w:rPr>
                <w:rFonts w:eastAsia="MS Mincho"/>
                <w:iCs/>
                <w:lang w:val="en-US" w:eastAsia="ja-JP"/>
              </w:rPr>
              <w:t xml:space="preserve">7-OS sPUCCH format(s) carrying more than 2 bits ACK/NACK + SR (if any) </w:t>
            </w:r>
          </w:p>
          <w:p w14:paraId="3BEE07BF" w14:textId="77D8E71E" w:rsidR="008F44E1" w:rsidRPr="00AC153C" w:rsidRDefault="008F44E1" w:rsidP="001F46DF">
            <w:pPr>
              <w:numPr>
                <w:ilvl w:val="1"/>
                <w:numId w:val="46"/>
              </w:numPr>
              <w:spacing w:after="0"/>
              <w:rPr>
                <w:rFonts w:eastAsia="MS Mincho"/>
                <w:iCs/>
                <w:lang w:val="en-US" w:eastAsia="ja-JP"/>
              </w:rPr>
            </w:pPr>
            <w:r w:rsidRPr="00AC153C">
              <w:rPr>
                <w:rFonts w:eastAsia="MS Mincho"/>
                <w:iCs/>
                <w:lang w:val="en-US" w:eastAsia="ja-JP"/>
              </w:rPr>
              <w:t>7-OS sPUCCH format carrying up to 2 bits ACK/NACK</w:t>
            </w:r>
          </w:p>
        </w:tc>
      </w:tr>
      <w:tr w:rsidR="00D60AB8" w14:paraId="6ADA22FF" w14:textId="77777777" w:rsidTr="008F44E1">
        <w:tc>
          <w:tcPr>
            <w:tcW w:w="9631" w:type="dxa"/>
          </w:tcPr>
          <w:p w14:paraId="6AF59821" w14:textId="4D7D77F6" w:rsidR="00D60AB8" w:rsidRPr="00AC153C" w:rsidRDefault="00D60AB8" w:rsidP="001F46DF">
            <w:pPr>
              <w:numPr>
                <w:ilvl w:val="0"/>
                <w:numId w:val="46"/>
              </w:numPr>
              <w:spacing w:after="0"/>
              <w:rPr>
                <w:rFonts w:eastAsia="MS Mincho"/>
                <w:iCs/>
                <w:lang w:val="en-US" w:eastAsia="ja-JP"/>
              </w:rPr>
            </w:pPr>
            <w:r w:rsidRPr="00AC153C">
              <w:rPr>
                <w:iCs/>
                <w:lang w:eastAsia="zh-CN"/>
              </w:rPr>
              <w:t>For 2/3os sPUCCH format 1/1a/1b, all SR resource configured by higher layer are mapped to the same PRB pair.</w:t>
            </w:r>
          </w:p>
        </w:tc>
      </w:tr>
    </w:tbl>
    <w:p w14:paraId="0D37BEAD" w14:textId="77777777" w:rsidR="008F44E1" w:rsidRPr="008F44E1" w:rsidRDefault="008F44E1" w:rsidP="008F44E1"/>
    <w:p w14:paraId="2658A3A9" w14:textId="6D5CD90A" w:rsidR="006249F6" w:rsidRDefault="00261713" w:rsidP="006249F6">
      <w:pPr>
        <w:pStyle w:val="Heading3"/>
      </w:pPr>
      <w:r>
        <w:t>4</w:t>
      </w:r>
      <w:r w:rsidR="006249F6" w:rsidRPr="003A5CB8">
        <w:t>.</w:t>
      </w:r>
      <w:r w:rsidR="00511F77">
        <w:t>5</w:t>
      </w:r>
      <w:r w:rsidR="006249F6" w:rsidRPr="003A5CB8">
        <w:t>.3</w:t>
      </w:r>
      <w:r w:rsidR="006249F6" w:rsidRPr="003A5CB8">
        <w:tab/>
        <w:t>UCI on sPUSCH</w:t>
      </w:r>
    </w:p>
    <w:tbl>
      <w:tblPr>
        <w:tblStyle w:val="TableGrid"/>
        <w:tblW w:w="0" w:type="auto"/>
        <w:tblLook w:val="04A0" w:firstRow="1" w:lastRow="0" w:firstColumn="1" w:lastColumn="0" w:noHBand="0" w:noVBand="1"/>
      </w:tblPr>
      <w:tblGrid>
        <w:gridCol w:w="9631"/>
      </w:tblGrid>
      <w:tr w:rsidR="00685620" w14:paraId="0452C311" w14:textId="77777777" w:rsidTr="00B421DC">
        <w:tc>
          <w:tcPr>
            <w:tcW w:w="9631" w:type="dxa"/>
          </w:tcPr>
          <w:p w14:paraId="761214DA" w14:textId="77777777" w:rsidR="00685620" w:rsidRPr="009511AD" w:rsidRDefault="00685620" w:rsidP="009C237F">
            <w:pPr>
              <w:spacing w:after="0"/>
              <w:rPr>
                <w:lang w:val="en-US"/>
              </w:rPr>
            </w:pPr>
            <w:r w:rsidRPr="009511AD">
              <w:rPr>
                <w:lang w:val="en-US"/>
              </w:rPr>
              <w:t>UCI transmission on sPUSCH is supported</w:t>
            </w:r>
          </w:p>
          <w:p w14:paraId="3D4467E6" w14:textId="1A0D56F2" w:rsidR="00685620" w:rsidRPr="009511AD" w:rsidRDefault="009C237F" w:rsidP="009C237F">
            <w:pPr>
              <w:spacing w:after="0"/>
              <w:rPr>
                <w:rFonts w:eastAsia="MS Mincho"/>
                <w:lang w:val="en-US" w:eastAsia="ja-JP"/>
              </w:rPr>
            </w:pPr>
            <w:r>
              <w:rPr>
                <w:rFonts w:eastAsia="MS Mincho"/>
                <w:lang w:val="en-US" w:eastAsia="ja-JP"/>
              </w:rPr>
              <w:t xml:space="preserve">NOTE: </w:t>
            </w:r>
            <w:r w:rsidR="00685620" w:rsidRPr="009511AD">
              <w:rPr>
                <w:rFonts w:eastAsia="MS Mincho"/>
                <w:lang w:val="en-US" w:eastAsia="ja-JP"/>
              </w:rPr>
              <w:t>The UCI herein refers to at least the ones for sTTI operations</w:t>
            </w:r>
          </w:p>
        </w:tc>
      </w:tr>
      <w:tr w:rsidR="00BD1D1C" w14:paraId="37923C29" w14:textId="77777777" w:rsidTr="00B421DC">
        <w:tc>
          <w:tcPr>
            <w:tcW w:w="9631" w:type="dxa"/>
          </w:tcPr>
          <w:p w14:paraId="001AC81E" w14:textId="77777777" w:rsidR="00BD1D1C" w:rsidRPr="001F51C1" w:rsidRDefault="00BD1D1C" w:rsidP="006C12B8">
            <w:pPr>
              <w:spacing w:after="0"/>
              <w:rPr>
                <w:rFonts w:eastAsia="MS Mincho"/>
                <w:iCs/>
                <w:lang w:val="en-US" w:eastAsia="ja-JP"/>
              </w:rPr>
            </w:pPr>
            <w:r w:rsidRPr="001F51C1">
              <w:rPr>
                <w:rFonts w:eastAsia="MS Mincho"/>
                <w:iCs/>
                <w:lang w:val="en-US" w:eastAsia="ja-JP"/>
              </w:rPr>
              <w:t xml:space="preserve">For UCI on sPUSCH: </w:t>
            </w:r>
          </w:p>
          <w:p w14:paraId="1E7BC47F" w14:textId="77777777" w:rsidR="00BD1D1C" w:rsidRPr="001F51C1" w:rsidRDefault="00BD1D1C" w:rsidP="001F46DF">
            <w:pPr>
              <w:numPr>
                <w:ilvl w:val="0"/>
                <w:numId w:val="46"/>
              </w:numPr>
              <w:spacing w:after="0"/>
              <w:rPr>
                <w:rFonts w:eastAsia="MS Mincho"/>
                <w:iCs/>
                <w:lang w:val="en-US" w:eastAsia="ja-JP"/>
              </w:rPr>
            </w:pPr>
            <w:r w:rsidRPr="001F51C1">
              <w:rPr>
                <w:rFonts w:eastAsia="MS Mincho"/>
                <w:iCs/>
                <w:lang w:val="en-US" w:eastAsia="ja-JP"/>
              </w:rPr>
              <w:lastRenderedPageBreak/>
              <w:t>The beta offset values for sPUSCH and PUSCH are independently configured.</w:t>
            </w:r>
          </w:p>
          <w:p w14:paraId="1BB9878F" w14:textId="4417E279" w:rsidR="00BD1D1C" w:rsidRPr="00E6253A" w:rsidRDefault="00BD1D1C" w:rsidP="001F46DF">
            <w:pPr>
              <w:numPr>
                <w:ilvl w:val="0"/>
                <w:numId w:val="46"/>
              </w:numPr>
              <w:spacing w:after="0"/>
              <w:rPr>
                <w:rFonts w:eastAsia="MS Mincho"/>
                <w:iCs/>
                <w:lang w:val="en-US" w:eastAsia="ja-JP"/>
              </w:rPr>
            </w:pPr>
            <w:r w:rsidRPr="001F51C1">
              <w:rPr>
                <w:rFonts w:eastAsia="MS Mincho"/>
                <w:iCs/>
                <w:lang w:val="en-US" w:eastAsia="ja-JP"/>
              </w:rPr>
              <w:t>The beta offset table for 1 ms operation is re-used</w:t>
            </w:r>
          </w:p>
        </w:tc>
      </w:tr>
      <w:tr w:rsidR="00912308" w14:paraId="0BFD62A3" w14:textId="77777777" w:rsidTr="00B421DC">
        <w:tc>
          <w:tcPr>
            <w:tcW w:w="9631" w:type="dxa"/>
          </w:tcPr>
          <w:p w14:paraId="3F35BF6C" w14:textId="66A8B66C" w:rsidR="00912308" w:rsidRPr="001F51C1" w:rsidRDefault="00912308" w:rsidP="00912308">
            <w:pPr>
              <w:rPr>
                <w:lang w:eastAsia="ja-JP"/>
              </w:rPr>
            </w:pPr>
            <w:r w:rsidRPr="001F51C1">
              <w:rPr>
                <w:lang w:eastAsia="ja-JP"/>
              </w:rPr>
              <w:lastRenderedPageBreak/>
              <w:t>Re-use the legacy mapping rule of UCI on 1ms PUSCH for UCI mapping on 1-slot sPUSCH.</w:t>
            </w:r>
          </w:p>
        </w:tc>
      </w:tr>
      <w:tr w:rsidR="00912308" w14:paraId="48EF7DCB" w14:textId="77777777" w:rsidTr="00B421DC">
        <w:tc>
          <w:tcPr>
            <w:tcW w:w="9631" w:type="dxa"/>
          </w:tcPr>
          <w:p w14:paraId="26B9ACA4" w14:textId="77777777" w:rsidR="00912308" w:rsidRPr="00AC153C" w:rsidRDefault="00912308" w:rsidP="00775467">
            <w:pPr>
              <w:spacing w:after="0"/>
            </w:pPr>
            <w:r w:rsidRPr="00AC153C">
              <w:t xml:space="preserve">For UCI on sPUSCH: </w:t>
            </w:r>
          </w:p>
          <w:p w14:paraId="3C20C587" w14:textId="77777777" w:rsidR="00912308" w:rsidRPr="00AC153C" w:rsidRDefault="00912308" w:rsidP="001F46DF">
            <w:pPr>
              <w:numPr>
                <w:ilvl w:val="0"/>
                <w:numId w:val="52"/>
              </w:numPr>
              <w:spacing w:after="0"/>
            </w:pPr>
            <w:r w:rsidRPr="00AC153C">
              <w:t>The HARQ-ACK offset values are independently configured for 7-OS sPUSCH and 2/3-OS sPUSCH.</w:t>
            </w:r>
          </w:p>
          <w:p w14:paraId="2D7DAA00" w14:textId="77574972" w:rsidR="00912308" w:rsidRPr="00AC153C" w:rsidRDefault="00912308" w:rsidP="001F46DF">
            <w:pPr>
              <w:numPr>
                <w:ilvl w:val="0"/>
                <w:numId w:val="52"/>
              </w:numPr>
              <w:spacing w:after="0"/>
            </w:pPr>
            <w:r w:rsidRPr="00AC153C">
              <w:t>If CSI transmission on sPUSCH is supported, the beta offset values for CSI are independently configured for 7-OS sPUSCH and 2/3-OS sPUSCH.</w:t>
            </w:r>
          </w:p>
        </w:tc>
      </w:tr>
      <w:tr w:rsidR="00E740A0" w14:paraId="649BED71" w14:textId="77777777" w:rsidTr="00B421DC">
        <w:tc>
          <w:tcPr>
            <w:tcW w:w="9631" w:type="dxa"/>
          </w:tcPr>
          <w:p w14:paraId="4CF0FE5D" w14:textId="77777777" w:rsidR="00E740A0" w:rsidRPr="00AC153C" w:rsidRDefault="00E740A0" w:rsidP="001F46DF">
            <w:pPr>
              <w:numPr>
                <w:ilvl w:val="0"/>
                <w:numId w:val="71"/>
              </w:numPr>
              <w:spacing w:after="0"/>
              <w:rPr>
                <w:lang w:eastAsia="ja-JP"/>
              </w:rPr>
            </w:pPr>
            <w:r w:rsidRPr="00AC153C">
              <w:rPr>
                <w:lang w:eastAsia="ja-JP"/>
              </w:rPr>
              <w:t>Two possible beta offset value for each of HARQ-ACK and RI are configured by RRC for subslot operation. The used beta offset value (the first or the second value configured) is indicated in the UL sDCI by a single bit. Fot slot operation a single beta factor is configured by RRC and no indication is included in sDCI.</w:t>
            </w:r>
          </w:p>
          <w:p w14:paraId="545B085B" w14:textId="77777777" w:rsidR="00E740A0" w:rsidRPr="00AC153C" w:rsidRDefault="00E740A0" w:rsidP="001F46DF">
            <w:pPr>
              <w:numPr>
                <w:ilvl w:val="0"/>
                <w:numId w:val="71"/>
              </w:numPr>
              <w:spacing w:after="0"/>
              <w:rPr>
                <w:lang w:eastAsia="ja-JP"/>
              </w:rPr>
            </w:pPr>
            <w:r w:rsidRPr="00AC153C">
              <w:rPr>
                <w:lang w:eastAsia="ja-JP"/>
              </w:rPr>
              <w:t>For UCI mapping on 2/3-symbol sPUSCH with 2 data symbols, the HARQ-ACK is mapped from the end of the data symbol closest to DMRS symbol (or in case of no DMRS symbol, i.e. DD is indicated in UL grant, to the first data symbol) by puncturing sPUSCH data REs, the RI is mapped from the end of the other data symbol rate matched by sPUSCH data, and PMI/CQI are mapped from the start of the data symbols in the time first frequency second manner, which are rate matched by sPUSCH data.</w:t>
            </w:r>
          </w:p>
          <w:p w14:paraId="3D50ECDF" w14:textId="63EB85A8" w:rsidR="00E740A0" w:rsidRPr="00AC153C" w:rsidRDefault="00E740A0" w:rsidP="001F46DF">
            <w:pPr>
              <w:numPr>
                <w:ilvl w:val="0"/>
                <w:numId w:val="71"/>
              </w:numPr>
              <w:spacing w:after="0"/>
              <w:rPr>
                <w:lang w:eastAsia="ja-JP"/>
              </w:rPr>
            </w:pPr>
            <w:r w:rsidRPr="00AC153C">
              <w:rPr>
                <w:lang w:eastAsia="ja-JP"/>
              </w:rPr>
              <w:t>For UCI mapping on 2/3-symbol sPUSCH with 1 data symbol, the RI is mapped from the end of the data symbol rate matched by sPUSCH data, followed by HARQ-ACK by puncturing sPUSCH data REs (puncturing the symbol from bottom to the top, as in legacy), PMI/CQI are mapped from the start of the data symbol, which are rate matched by sPUSCH data.</w:t>
            </w:r>
          </w:p>
        </w:tc>
      </w:tr>
      <w:tr w:rsidR="00D539F0" w14:paraId="79CAF5DC" w14:textId="77777777" w:rsidTr="00B421DC">
        <w:tc>
          <w:tcPr>
            <w:tcW w:w="9631" w:type="dxa"/>
          </w:tcPr>
          <w:p w14:paraId="0F7F95FF" w14:textId="77777777" w:rsidR="00D539F0" w:rsidRPr="00AC153C" w:rsidRDefault="00D539F0" w:rsidP="00D539F0">
            <w:pPr>
              <w:rPr>
                <w:iCs/>
                <w:lang w:val="en-US" w:eastAsia="ja-JP"/>
              </w:rPr>
            </w:pPr>
            <w:r w:rsidRPr="00AC153C">
              <w:rPr>
                <w:iCs/>
                <w:lang w:val="en-US" w:eastAsia="ja-JP"/>
              </w:rPr>
              <w:t>The following is used to determine Q’ for UCI on sPUSCH.</w:t>
            </w:r>
          </w:p>
          <w:p w14:paraId="2CAA1202" w14:textId="2A732EB6" w:rsidR="00D539F0" w:rsidRPr="00AC153C" w:rsidRDefault="00D539F0" w:rsidP="00D539F0">
            <w:pPr>
              <w:rPr>
                <w:iCs/>
                <w:lang w:val="en-US" w:eastAsia="ja-JP"/>
              </w:rPr>
            </w:pPr>
            <w:r w:rsidRPr="00AC153C">
              <w:rPr>
                <w:iCs/>
                <w:noProof/>
                <w:lang w:val="sv-SE" w:eastAsia="ja-JP"/>
              </w:rPr>
              <w:drawing>
                <wp:inline distT="0" distB="0" distL="0" distR="0" wp14:anchorId="7A46F706" wp14:editId="4EFBBC49">
                  <wp:extent cx="2895600" cy="762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895600" cy="762000"/>
                          </a:xfrm>
                          <a:prstGeom prst="rect">
                            <a:avLst/>
                          </a:prstGeom>
                          <a:noFill/>
                          <a:ln>
                            <a:noFill/>
                          </a:ln>
                        </pic:spPr>
                      </pic:pic>
                    </a:graphicData>
                  </a:graphic>
                </wp:inline>
              </w:drawing>
            </w:r>
          </w:p>
          <w:p w14:paraId="13819D50" w14:textId="77777777" w:rsidR="00D539F0" w:rsidRPr="00AC153C" w:rsidRDefault="00D539F0" w:rsidP="00D539F0">
            <w:pPr>
              <w:rPr>
                <w:iCs/>
                <w:lang w:val="en-US" w:eastAsia="ja-JP"/>
              </w:rPr>
            </w:pPr>
            <w:r w:rsidRPr="00AC153C">
              <w:rPr>
                <w:iCs/>
                <w:lang w:val="en-US" w:eastAsia="ja-JP"/>
              </w:rPr>
              <w:t>X = 1 for subslot sTTI</w:t>
            </w:r>
          </w:p>
          <w:p w14:paraId="7DAD3B5A" w14:textId="6E7CBD95" w:rsidR="00D539F0" w:rsidRPr="00AC153C" w:rsidRDefault="00D539F0" w:rsidP="001F46DF">
            <w:pPr>
              <w:numPr>
                <w:ilvl w:val="0"/>
                <w:numId w:val="71"/>
              </w:numPr>
              <w:spacing w:after="0"/>
              <w:rPr>
                <w:lang w:eastAsia="ja-JP"/>
              </w:rPr>
            </w:pPr>
            <w:r w:rsidRPr="00AC153C">
              <w:rPr>
                <w:iCs/>
                <w:lang w:val="en-US" w:eastAsia="ja-JP"/>
              </w:rPr>
              <w:t>X = 2 for slot sTTI</w:t>
            </w:r>
          </w:p>
        </w:tc>
      </w:tr>
    </w:tbl>
    <w:p w14:paraId="318B3ED8" w14:textId="3A3EAFAD" w:rsidR="006249F6" w:rsidRDefault="00261713" w:rsidP="006249F6">
      <w:pPr>
        <w:pStyle w:val="Heading3"/>
      </w:pPr>
      <w:r>
        <w:t>4</w:t>
      </w:r>
      <w:r w:rsidR="006249F6" w:rsidRPr="003A5CB8">
        <w:t>.</w:t>
      </w:r>
      <w:r w:rsidR="00511F77">
        <w:t>5</w:t>
      </w:r>
      <w:r w:rsidR="006249F6" w:rsidRPr="003A5CB8">
        <w:t>.4</w:t>
      </w:r>
      <w:r w:rsidR="006249F6" w:rsidRPr="003A5CB8">
        <w:tab/>
        <w:t>CSI reporting for sTTI</w:t>
      </w:r>
    </w:p>
    <w:tbl>
      <w:tblPr>
        <w:tblStyle w:val="TableGrid"/>
        <w:tblW w:w="0" w:type="auto"/>
        <w:tblLook w:val="04A0" w:firstRow="1" w:lastRow="0" w:firstColumn="1" w:lastColumn="0" w:noHBand="0" w:noVBand="1"/>
      </w:tblPr>
      <w:tblGrid>
        <w:gridCol w:w="9631"/>
      </w:tblGrid>
      <w:tr w:rsidR="0042571F" w14:paraId="751BE0F3" w14:textId="77777777" w:rsidTr="0042571F">
        <w:tc>
          <w:tcPr>
            <w:tcW w:w="9631" w:type="dxa"/>
          </w:tcPr>
          <w:p w14:paraId="60BE06E8" w14:textId="38C38AB0" w:rsidR="0042571F" w:rsidRPr="001F51C1" w:rsidRDefault="0042571F" w:rsidP="00E6253A">
            <w:pPr>
              <w:spacing w:after="0"/>
              <w:rPr>
                <w:lang w:val="en-US" w:eastAsia="x-none"/>
              </w:rPr>
            </w:pPr>
            <w:r w:rsidRPr="001F51C1">
              <w:rPr>
                <w:lang w:val="en-US" w:eastAsia="x-none"/>
              </w:rPr>
              <w:t>Only aperiodic CSI reporting is intended to be supported for the sTTI operation in Rel-15 WI with up to 3-bit trigger.</w:t>
            </w:r>
            <w:r w:rsidRPr="001F51C1">
              <w:rPr>
                <w:lang w:val="en-US"/>
              </w:rPr>
              <w:t xml:space="preserve"> </w:t>
            </w:r>
          </w:p>
        </w:tc>
      </w:tr>
      <w:tr w:rsidR="0042571F" w14:paraId="38BB525B" w14:textId="77777777" w:rsidTr="0042571F">
        <w:tc>
          <w:tcPr>
            <w:tcW w:w="9631" w:type="dxa"/>
          </w:tcPr>
          <w:p w14:paraId="7EEF2DC1" w14:textId="6CED24D3" w:rsidR="0042571F" w:rsidRPr="001F51C1" w:rsidRDefault="0042571F" w:rsidP="0042571F">
            <w:pPr>
              <w:pStyle w:val="BodyText"/>
              <w:spacing w:after="0"/>
              <w:rPr>
                <w:bCs/>
                <w:lang w:val="en-US" w:eastAsia="zh-CN"/>
              </w:rPr>
            </w:pPr>
            <w:r w:rsidRPr="001F51C1">
              <w:t>For A-CSI triggered by sDCI, the reporting timeline is the same as the sPUSCH scheduling timeline</w:t>
            </w:r>
          </w:p>
        </w:tc>
      </w:tr>
      <w:tr w:rsidR="0042571F" w14:paraId="7F06BD0C" w14:textId="77777777" w:rsidTr="0042571F">
        <w:tc>
          <w:tcPr>
            <w:tcW w:w="9631" w:type="dxa"/>
          </w:tcPr>
          <w:p w14:paraId="3C1EA758" w14:textId="72FC1C59" w:rsidR="0042571F" w:rsidRPr="001F51C1" w:rsidRDefault="0042571F" w:rsidP="0042571F">
            <w:pPr>
              <w:pStyle w:val="BodyText"/>
              <w:spacing w:after="0"/>
              <w:rPr>
                <w:bCs/>
                <w:lang w:val="en-US" w:eastAsia="zh-CN"/>
              </w:rPr>
            </w:pPr>
            <w:r w:rsidRPr="001F51C1">
              <w:t>A zero power/non-zero power CSI-RS configuration with an increased periodicity as compared to the legacy LTE is not supported/introduced</w:t>
            </w:r>
          </w:p>
        </w:tc>
      </w:tr>
      <w:tr w:rsidR="00AC153C" w:rsidRPr="00AC153C" w14:paraId="03487F9F" w14:textId="77777777" w:rsidTr="0042571F">
        <w:tc>
          <w:tcPr>
            <w:tcW w:w="9631" w:type="dxa"/>
          </w:tcPr>
          <w:p w14:paraId="7D9CCBEF" w14:textId="7E24C147" w:rsidR="0042571F" w:rsidRPr="00AC153C" w:rsidRDefault="0042571F" w:rsidP="00E6253A">
            <w:pPr>
              <w:spacing w:after="160" w:line="252" w:lineRule="auto"/>
              <w:rPr>
                <w:lang w:val="en-US" w:eastAsia="sv-SE"/>
              </w:rPr>
            </w:pPr>
            <w:r w:rsidRPr="00AC153C">
              <w:t>For the sTTI based aperiodic CSI reporting, the subband sizes are increased at least for 2/3os sTTI as compared to those of the legacy LTE.</w:t>
            </w:r>
          </w:p>
        </w:tc>
      </w:tr>
      <w:tr w:rsidR="00AC153C" w:rsidRPr="00AC153C" w14:paraId="2C8E558F" w14:textId="77777777" w:rsidTr="0042571F">
        <w:tc>
          <w:tcPr>
            <w:tcW w:w="9631" w:type="dxa"/>
          </w:tcPr>
          <w:p w14:paraId="1EE40486" w14:textId="33559260" w:rsidR="00E6253A" w:rsidRPr="00AC153C" w:rsidRDefault="00E6253A" w:rsidP="00E6253A">
            <w:pPr>
              <w:spacing w:after="160" w:line="252" w:lineRule="auto"/>
            </w:pPr>
            <w:r w:rsidRPr="00AC153C">
              <w:rPr>
                <w:bCs/>
                <w:lang w:eastAsia="ko-KR"/>
              </w:rPr>
              <w:t>For sTTI CSI reporting, the reference resource is defined based on the sTTI.</w:t>
            </w:r>
          </w:p>
        </w:tc>
      </w:tr>
      <w:tr w:rsidR="00AC153C" w:rsidRPr="00AC153C" w14:paraId="6CC810A3" w14:textId="77777777" w:rsidTr="0042571F">
        <w:tc>
          <w:tcPr>
            <w:tcW w:w="9631" w:type="dxa"/>
          </w:tcPr>
          <w:p w14:paraId="50D3EA15" w14:textId="74DD3986" w:rsidR="00E6253A" w:rsidRPr="00AC153C" w:rsidRDefault="00E6253A" w:rsidP="00E6253A">
            <w:pPr>
              <w:spacing w:after="160" w:line="252" w:lineRule="auto"/>
            </w:pPr>
            <w:r w:rsidRPr="00AC153C">
              <w:rPr>
                <w:bCs/>
                <w:lang w:eastAsia="ko-KR"/>
              </w:rPr>
              <w:t>If sTTI specific A-CSI reporting is supported, for a bandwidth class with a single CC, the max. number of CSI processes supported on a CC within a band with PDSCH TM10 is reported separately for the 1ms TTI and sTTI operations.</w:t>
            </w:r>
          </w:p>
        </w:tc>
      </w:tr>
      <w:tr w:rsidR="00AC153C" w:rsidRPr="00AC153C" w14:paraId="0C14D484" w14:textId="77777777" w:rsidTr="0042571F">
        <w:tc>
          <w:tcPr>
            <w:tcW w:w="9631" w:type="dxa"/>
          </w:tcPr>
          <w:p w14:paraId="01F416A1" w14:textId="65F4C2E9" w:rsidR="00E6253A" w:rsidRPr="00AC153C" w:rsidRDefault="00E6253A" w:rsidP="00E6253A">
            <w:pPr>
              <w:spacing w:after="160" w:line="252" w:lineRule="auto"/>
            </w:pPr>
            <w:r w:rsidRPr="00AC153C">
              <w:rPr>
                <w:bCs/>
                <w:lang w:eastAsia="ko-KR"/>
              </w:rPr>
              <w:t>If sTTI specific A-CSI reporting is supported, for a bandwidth class with multiple CCs, the max. number of CSI processes supported on a single CC within a band with PDSCH TM10 is reported separately for the 1ms TTI and sTTI operations.</w:t>
            </w:r>
          </w:p>
        </w:tc>
      </w:tr>
      <w:tr w:rsidR="00AC153C" w:rsidRPr="00AC153C" w14:paraId="2CE48C0B" w14:textId="77777777" w:rsidTr="0042571F">
        <w:tc>
          <w:tcPr>
            <w:tcW w:w="9631" w:type="dxa"/>
          </w:tcPr>
          <w:p w14:paraId="46F48023" w14:textId="79E660F3" w:rsidR="00E6253A" w:rsidRPr="00AC153C" w:rsidRDefault="00E6253A" w:rsidP="00E6253A">
            <w:pPr>
              <w:spacing w:after="160" w:line="252" w:lineRule="auto"/>
            </w:pPr>
            <w:r w:rsidRPr="00AC153C">
              <w:rPr>
                <w:bCs/>
                <w:lang w:eastAsia="ko-KR"/>
              </w:rPr>
              <w:t>If sTTI specific A-CSI reporting is supported, for a bandwidth class with multiple CCs, the max. number of CSI processes supported on all CCs within a band with PDSCH TM10 is reported separately for the 1ms TTI and sTTI operations.</w:t>
            </w:r>
          </w:p>
        </w:tc>
      </w:tr>
      <w:tr w:rsidR="00AC153C" w:rsidRPr="00AC153C" w14:paraId="117F1D21" w14:textId="77777777" w:rsidTr="0042571F">
        <w:tc>
          <w:tcPr>
            <w:tcW w:w="9631" w:type="dxa"/>
          </w:tcPr>
          <w:p w14:paraId="575C7847" w14:textId="1622313B" w:rsidR="00E6253A" w:rsidRPr="00AC153C" w:rsidRDefault="00E6253A" w:rsidP="00E6253A">
            <w:pPr>
              <w:spacing w:after="160" w:line="252" w:lineRule="auto"/>
            </w:pPr>
            <w:r w:rsidRPr="00AC153C">
              <w:rPr>
                <w:bCs/>
                <w:lang w:eastAsia="ko-KR"/>
              </w:rPr>
              <w:t xml:space="preserve">If sTTI specific A-CSI reporting is supported, for the sTTI operation, </w:t>
            </w:r>
            <w:r w:rsidRPr="00AC153C">
              <w:rPr>
                <w:bCs/>
                <w:lang w:eastAsia="ja-JP"/>
              </w:rPr>
              <w:t>the UE capability which indicates the maximum number of CSI processes to be updated across CCs is reported separately from that of the 1ms TTI operation.</w:t>
            </w:r>
          </w:p>
        </w:tc>
      </w:tr>
      <w:tr w:rsidR="00AC153C" w:rsidRPr="00AC153C" w14:paraId="1A1A0589" w14:textId="77777777" w:rsidTr="0042571F">
        <w:tc>
          <w:tcPr>
            <w:tcW w:w="9631" w:type="dxa"/>
          </w:tcPr>
          <w:p w14:paraId="613DC777" w14:textId="38C76E17" w:rsidR="00E6253A" w:rsidRPr="00AC153C" w:rsidRDefault="00E6253A" w:rsidP="00E6253A">
            <w:pPr>
              <w:spacing w:after="160" w:line="252" w:lineRule="auto"/>
            </w:pPr>
            <w:r w:rsidRPr="00AC153C">
              <w:rPr>
                <w:bCs/>
                <w:lang w:eastAsia="ko-KR"/>
              </w:rPr>
              <w:t xml:space="preserve">If sTTI specific A-CSI reporting is supported, </w:t>
            </w:r>
            <w:r w:rsidRPr="00AC153C">
              <w:t xml:space="preserve">the UE is not expected to update CSI associated with all sTTI CSI requests except the max(N_y-N_u,0) when the UE has N_u unreported CSI associated with other aperiodic sTTI CSI requests. A CSI process associated with an sTTI CSI request shall only be counted as unreported in an sTTI before </w:t>
            </w:r>
            <w:r w:rsidRPr="00AC153C">
              <w:lastRenderedPageBreak/>
              <w:t>the sTTI where sPUSCH carrying the corresponding CSI is transmitted. The value of N_y is a UE capability, and defined as the maximum number of sTTI CSI processes that the UE is required to update across the CCs.</w:t>
            </w:r>
          </w:p>
        </w:tc>
      </w:tr>
      <w:tr w:rsidR="00AC153C" w:rsidRPr="00AC153C" w14:paraId="6FB226B0" w14:textId="77777777" w:rsidTr="0042571F">
        <w:tc>
          <w:tcPr>
            <w:tcW w:w="9631" w:type="dxa"/>
          </w:tcPr>
          <w:p w14:paraId="79168325" w14:textId="55D73109" w:rsidR="00E6253A" w:rsidRPr="00AC153C" w:rsidRDefault="00E6253A" w:rsidP="00E6253A">
            <w:pPr>
              <w:spacing w:after="160" w:line="252" w:lineRule="auto"/>
            </w:pPr>
            <w:r w:rsidRPr="00AC153C">
              <w:rPr>
                <w:bCs/>
                <w:lang w:eastAsia="ko-KR"/>
              </w:rPr>
              <w:lastRenderedPageBreak/>
              <w:t xml:space="preserve">If sTTI specific A-CSI reporting is supported, </w:t>
            </w:r>
            <w:r w:rsidRPr="00AC153C">
              <w:rPr>
                <w:bCs/>
              </w:rPr>
              <w:t>for PMI reporting, the codebook size restriction is separately (compared to 1 ms operation) indicated via RRC signaling.</w:t>
            </w:r>
          </w:p>
        </w:tc>
      </w:tr>
      <w:tr w:rsidR="00AC153C" w:rsidRPr="00AC153C" w14:paraId="4F986C9D" w14:textId="77777777" w:rsidTr="0042571F">
        <w:tc>
          <w:tcPr>
            <w:tcW w:w="9631" w:type="dxa"/>
          </w:tcPr>
          <w:p w14:paraId="7212A031" w14:textId="3B810774" w:rsidR="00E6253A" w:rsidRPr="00AC153C" w:rsidRDefault="00E6253A" w:rsidP="00E6253A">
            <w:pPr>
              <w:spacing w:after="160" w:line="252" w:lineRule="auto"/>
            </w:pPr>
            <w:r w:rsidRPr="00AC153C">
              <w:rPr>
                <w:bCs/>
                <w:lang w:eastAsia="ko-KR"/>
              </w:rPr>
              <w:t>If the UE is configured with eMIMO type parameter, then CSI is reported on either PUSCH or PUCCH, and, then A-CSI is not triggerd by sDCI and not reported on sPUSCH.</w:t>
            </w:r>
          </w:p>
        </w:tc>
      </w:tr>
      <w:tr w:rsidR="00AC153C" w:rsidRPr="00AC153C" w14:paraId="10A56225" w14:textId="77777777" w:rsidTr="0042571F">
        <w:tc>
          <w:tcPr>
            <w:tcW w:w="9631" w:type="dxa"/>
          </w:tcPr>
          <w:p w14:paraId="6007B72B" w14:textId="77777777" w:rsidR="00E6253A" w:rsidRPr="00AC153C" w:rsidRDefault="00E6253A" w:rsidP="00E6253A">
            <w:pPr>
              <w:pStyle w:val="BodyText"/>
              <w:rPr>
                <w:bCs/>
              </w:rPr>
            </w:pPr>
            <w:r w:rsidRPr="00AC153C">
              <w:rPr>
                <w:bCs/>
                <w:lang w:eastAsia="ko-KR"/>
              </w:rPr>
              <w:t>A fixed CRS overhead for subslot shall be assumed over the CSI reference resource, assuming the average number of CRS REs per sTTI (rounded up to the closest integer)</w:t>
            </w:r>
          </w:p>
          <w:p w14:paraId="230AD825" w14:textId="77777777" w:rsidR="00E6253A" w:rsidRPr="00AC153C" w:rsidRDefault="00E6253A" w:rsidP="001F46DF">
            <w:pPr>
              <w:pStyle w:val="BodyText"/>
              <w:numPr>
                <w:ilvl w:val="1"/>
                <w:numId w:val="71"/>
              </w:numPr>
              <w:spacing w:after="0"/>
              <w:jc w:val="both"/>
              <w:rPr>
                <w:bCs/>
                <w:lang w:eastAsia="ko-KR"/>
              </w:rPr>
            </w:pPr>
            <w:r w:rsidRPr="00AC153C">
              <w:rPr>
                <w:bCs/>
              </w:rPr>
              <w:t>if a 4-port CRS is configured, the overhead per sTTI is 4 REs per RB</w:t>
            </w:r>
          </w:p>
          <w:p w14:paraId="57CA8D8E" w14:textId="7212D004" w:rsidR="00E6253A" w:rsidRPr="00AC153C" w:rsidRDefault="00E6253A" w:rsidP="00E6253A">
            <w:pPr>
              <w:spacing w:after="160" w:line="252" w:lineRule="auto"/>
            </w:pPr>
            <w:r w:rsidRPr="00AC153C">
              <w:rPr>
                <w:bCs/>
              </w:rPr>
              <w:t>if a 2-port CRS is configured, the overhead per sTTI is ceil(16/6)=3</w:t>
            </w:r>
          </w:p>
        </w:tc>
      </w:tr>
      <w:tr w:rsidR="00AC153C" w:rsidRPr="00AC153C" w14:paraId="7ABD5A77" w14:textId="77777777" w:rsidTr="0042571F">
        <w:tc>
          <w:tcPr>
            <w:tcW w:w="9631" w:type="dxa"/>
          </w:tcPr>
          <w:p w14:paraId="56C31BB8" w14:textId="77777777" w:rsidR="00E6253A" w:rsidRPr="00AC153C" w:rsidRDefault="00E6253A" w:rsidP="00E6253A">
            <w:pPr>
              <w:pStyle w:val="BodyText"/>
              <w:rPr>
                <w:bCs/>
                <w:lang w:eastAsia="ko-KR"/>
              </w:rPr>
            </w:pPr>
            <w:r w:rsidRPr="00AC153C">
              <w:rPr>
                <w:bCs/>
                <w:lang w:eastAsia="ko-KR"/>
              </w:rPr>
              <w:t>The number of available REs assumed for the reference resource for slot operation is the legacy value divided by 2.</w:t>
            </w:r>
          </w:p>
          <w:p w14:paraId="49F94448" w14:textId="160B3BD6" w:rsidR="00E6253A" w:rsidRPr="00AC153C" w:rsidRDefault="00E6253A" w:rsidP="00E6253A">
            <w:pPr>
              <w:spacing w:after="160" w:line="252" w:lineRule="auto"/>
            </w:pPr>
            <w:r w:rsidRPr="00AC153C">
              <w:rPr>
                <w:bCs/>
                <w:lang w:eastAsia="ko-KR"/>
              </w:rPr>
              <w:t>The number of available REs assumed for the reference resource for sub-slot operation is the legacy value divided by 6</w:t>
            </w:r>
          </w:p>
        </w:tc>
      </w:tr>
      <w:tr w:rsidR="00AC153C" w:rsidRPr="00AC153C" w14:paraId="7CF0820C" w14:textId="77777777" w:rsidTr="0042571F">
        <w:tc>
          <w:tcPr>
            <w:tcW w:w="9631" w:type="dxa"/>
          </w:tcPr>
          <w:p w14:paraId="4B650152" w14:textId="480339FD" w:rsidR="00E6253A" w:rsidRPr="00AC153C" w:rsidRDefault="00E6253A" w:rsidP="00E6253A">
            <w:pPr>
              <w:spacing w:after="160" w:line="252" w:lineRule="auto"/>
            </w:pPr>
            <w:r w:rsidRPr="00AC153C">
              <w:rPr>
                <w:bCs/>
                <w:lang w:eastAsia="ko-KR"/>
              </w:rPr>
              <w:t>The CSI-RS overhead should not be considered over reference resource.</w:t>
            </w:r>
          </w:p>
        </w:tc>
      </w:tr>
      <w:tr w:rsidR="00AC153C" w:rsidRPr="00AC153C" w14:paraId="027BA375" w14:textId="77777777" w:rsidTr="0042571F">
        <w:tc>
          <w:tcPr>
            <w:tcW w:w="9631" w:type="dxa"/>
          </w:tcPr>
          <w:p w14:paraId="33BD5BE8" w14:textId="76DBBE6C" w:rsidR="00E6253A" w:rsidRPr="00AC153C" w:rsidRDefault="00E6253A" w:rsidP="00E6253A">
            <w:pPr>
              <w:spacing w:after="160" w:line="252" w:lineRule="auto"/>
            </w:pPr>
            <w:r w:rsidRPr="00AC153C">
              <w:rPr>
                <w:bCs/>
                <w:lang w:eastAsia="ko-KR"/>
              </w:rPr>
              <w:t xml:space="preserve">For aperiodic CSI reporting under the sTTI operation, </w:t>
            </w:r>
            <w:r w:rsidRPr="00AC153C">
              <w:rPr>
                <w:position w:val="-12"/>
                <w:lang w:eastAsia="zh-CN"/>
              </w:rPr>
              <w:object w:dxaOrig="580" w:dyaOrig="300" w14:anchorId="3ED4700F">
                <v:shape id="_x0000_i1063" type="#_x0000_t75" style="width:29.4pt;height:14.4pt" o:ole="">
                  <v:imagedata r:id="rId85" o:title=""/>
                </v:shape>
                <o:OLEObject Type="Embed" ProgID="Equation.3" ShapeID="_x0000_i1063" DrawAspect="Content" ObjectID="_1581831275" r:id="rId86"/>
              </w:object>
            </w:r>
            <w:r w:rsidRPr="00AC153C">
              <w:fldChar w:fldCharType="begin"/>
            </w:r>
            <w:r w:rsidRPr="00AC153C">
              <w:instrText xml:space="preserve"> QUOTE </w:instrText>
            </w:r>
            <m:oMath>
              <m:sSub>
                <m:sSubPr>
                  <m:ctrlPr>
                    <w:rPr>
                      <w:rFonts w:ascii="Cambria Math" w:hAnsi="Cambria Math"/>
                      <w:b/>
                      <w:i/>
                    </w:rPr>
                  </m:ctrlPr>
                </m:sSubPr>
                <m:e>
                  <m:r>
                    <m:rPr>
                      <m:sty m:val="p"/>
                    </m:rPr>
                    <w:rPr>
                      <w:rFonts w:ascii="Cambria Math" w:hAnsi="Cambria Math"/>
                    </w:rPr>
                    <m:t>n</m:t>
                  </m:r>
                </m:e>
                <m:sub>
                  <m:r>
                    <m:rPr>
                      <m:sty m:val="p"/>
                    </m:rPr>
                    <w:rPr>
                      <w:rFonts w:ascii="Cambria Math" w:hAnsi="Cambria Math"/>
                    </w:rPr>
                    <m:t>CQI,ref</m:t>
                  </m:r>
                </m:sub>
              </m:sSub>
            </m:oMath>
            <w:r w:rsidRPr="00AC153C">
              <w:instrText xml:space="preserve"> </w:instrText>
            </w:r>
            <w:r w:rsidRPr="00AC153C">
              <w:fldChar w:fldCharType="end"/>
            </w:r>
            <w:r w:rsidRPr="00AC153C">
              <w:t xml:space="preserve"> is defined with the sTTI granularity</w:t>
            </w:r>
            <w:r w:rsidRPr="00AC153C">
              <w:rPr>
                <w:bCs/>
                <w:lang w:eastAsia="ko-KR"/>
              </w:rPr>
              <w:t>.</w:t>
            </w:r>
          </w:p>
        </w:tc>
      </w:tr>
      <w:tr w:rsidR="00AC153C" w:rsidRPr="00AC153C" w14:paraId="747DB6EB" w14:textId="77777777" w:rsidTr="0042571F">
        <w:tc>
          <w:tcPr>
            <w:tcW w:w="9631" w:type="dxa"/>
          </w:tcPr>
          <w:p w14:paraId="560E0FB7" w14:textId="6725204E" w:rsidR="00E6253A" w:rsidRPr="00AC153C" w:rsidRDefault="00E6253A" w:rsidP="00E6253A">
            <w:pPr>
              <w:spacing w:after="160" w:line="252" w:lineRule="auto"/>
            </w:pPr>
            <w:r w:rsidRPr="00AC153C">
              <w:t>If the UE is configured with one of the DMRS-based TMs, the DMRS overhead should be considered as in the legacy case</w:t>
            </w:r>
          </w:p>
        </w:tc>
      </w:tr>
      <w:tr w:rsidR="00AC153C" w:rsidRPr="00AC153C" w14:paraId="03155EA4" w14:textId="77777777" w:rsidTr="0042571F">
        <w:tc>
          <w:tcPr>
            <w:tcW w:w="9631" w:type="dxa"/>
          </w:tcPr>
          <w:p w14:paraId="5F816C83" w14:textId="77777777" w:rsidR="00E6253A" w:rsidRPr="00AC153C" w:rsidRDefault="00E6253A" w:rsidP="00E6253A">
            <w:pPr>
              <w:pStyle w:val="BodyText"/>
            </w:pPr>
            <w:r w:rsidRPr="00AC153C">
              <w:t>The CSI subband sizes for 2/3-symbol and 1-slot sTTI operation, modified as:</w:t>
            </w:r>
          </w:p>
          <w:p w14:paraId="032CD781" w14:textId="77777777" w:rsidR="00E6253A" w:rsidRPr="00AC153C" w:rsidRDefault="00E6253A" w:rsidP="00E6253A">
            <w:pPr>
              <w:pStyle w:val="BodyT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849"/>
              <w:gridCol w:w="850"/>
            </w:tblGrid>
            <w:tr w:rsidR="00AC153C" w:rsidRPr="00AC153C" w14:paraId="42BDDBBB" w14:textId="77777777" w:rsidTr="007C1816">
              <w:trPr>
                <w:jc w:val="center"/>
              </w:trPr>
              <w:tc>
                <w:tcPr>
                  <w:tcW w:w="1560" w:type="dxa"/>
                  <w:vMerge w:val="restart"/>
                  <w:shd w:val="clear" w:color="auto" w:fill="E0E0E0"/>
                </w:tcPr>
                <w:p w14:paraId="6A541147" w14:textId="77777777" w:rsidR="00E6253A" w:rsidRPr="00AC153C" w:rsidRDefault="00E6253A" w:rsidP="00E6253A">
                  <w:pPr>
                    <w:pStyle w:val="TAH"/>
                    <w:rPr>
                      <w:rFonts w:ascii="Times New Roman" w:hAnsi="Times New Roman"/>
                      <w:sz w:val="20"/>
                    </w:rPr>
                  </w:pPr>
                  <w:r w:rsidRPr="00AC153C">
                    <w:rPr>
                      <w:rFonts w:ascii="Times New Roman" w:hAnsi="Times New Roman"/>
                      <w:sz w:val="20"/>
                    </w:rPr>
                    <w:t>System Bandwidth</w:t>
                  </w:r>
                </w:p>
                <w:p w14:paraId="3627D173" w14:textId="77777777" w:rsidR="00E6253A" w:rsidRPr="00AC153C" w:rsidRDefault="00E6253A" w:rsidP="00E6253A">
                  <w:pPr>
                    <w:pStyle w:val="TAH"/>
                    <w:rPr>
                      <w:rFonts w:ascii="Times New Roman" w:hAnsi="Times New Roman"/>
                      <w:sz w:val="20"/>
                    </w:rPr>
                  </w:pPr>
                  <w:r w:rsidRPr="00AC153C">
                    <w:rPr>
                      <w:rFonts w:ascii="Times New Roman" w:hAnsi="Times New Roman"/>
                      <w:position w:val="-10"/>
                      <w:sz w:val="20"/>
                    </w:rPr>
                    <w:object w:dxaOrig="460" w:dyaOrig="340" w14:anchorId="16553FE8">
                      <v:shape id="_x0000_i1064" type="#_x0000_t75" style="width:23.4pt;height:17.4pt" o:ole="">
                        <v:imagedata r:id="rId87" o:title=""/>
                      </v:shape>
                      <o:OLEObject Type="Embed" ProgID="Equation.3" ShapeID="_x0000_i1064" DrawAspect="Content" ObjectID="_1581831276" r:id="rId88"/>
                    </w:object>
                  </w:r>
                </w:p>
              </w:tc>
              <w:tc>
                <w:tcPr>
                  <w:tcW w:w="1699" w:type="dxa"/>
                  <w:gridSpan w:val="2"/>
                  <w:tcBorders>
                    <w:bottom w:val="single" w:sz="4" w:space="0" w:color="FFFFFF"/>
                  </w:tcBorders>
                  <w:shd w:val="clear" w:color="auto" w:fill="E0E0E0"/>
                </w:tcPr>
                <w:p w14:paraId="309AEE89" w14:textId="77777777" w:rsidR="00E6253A" w:rsidRPr="00AC153C" w:rsidRDefault="00E6253A" w:rsidP="00E6253A">
                  <w:pPr>
                    <w:pStyle w:val="TAH"/>
                    <w:rPr>
                      <w:rFonts w:ascii="Times New Roman" w:hAnsi="Times New Roman"/>
                      <w:sz w:val="20"/>
                    </w:rPr>
                  </w:pPr>
                  <w:r w:rsidRPr="00AC153C">
                    <w:rPr>
                      <w:rFonts w:ascii="Times New Roman" w:hAnsi="Times New Roman"/>
                      <w:sz w:val="20"/>
                    </w:rPr>
                    <w:t>Sub-band size</w:t>
                  </w:r>
                </w:p>
              </w:tc>
            </w:tr>
            <w:tr w:rsidR="00AC153C" w:rsidRPr="00AC153C" w14:paraId="235388DE" w14:textId="77777777" w:rsidTr="007C1816">
              <w:trPr>
                <w:trHeight w:val="332"/>
                <w:jc w:val="center"/>
              </w:trPr>
              <w:tc>
                <w:tcPr>
                  <w:tcW w:w="1560" w:type="dxa"/>
                  <w:vMerge/>
                  <w:shd w:val="clear" w:color="auto" w:fill="E0E0E0"/>
                </w:tcPr>
                <w:p w14:paraId="08A3663C" w14:textId="77777777" w:rsidR="00E6253A" w:rsidRPr="00AC153C" w:rsidRDefault="00E6253A" w:rsidP="00E6253A">
                  <w:pPr>
                    <w:pStyle w:val="TAH"/>
                    <w:rPr>
                      <w:rFonts w:ascii="Times New Roman" w:hAnsi="Times New Roman"/>
                      <w:sz w:val="20"/>
                    </w:rPr>
                  </w:pPr>
                </w:p>
              </w:tc>
              <w:tc>
                <w:tcPr>
                  <w:tcW w:w="849" w:type="dxa"/>
                  <w:shd w:val="clear" w:color="auto" w:fill="E0E0E0"/>
                </w:tcPr>
                <w:p w14:paraId="7F95C257" w14:textId="77777777" w:rsidR="00E6253A" w:rsidRPr="00AC153C" w:rsidRDefault="00E6253A" w:rsidP="00E6253A">
                  <w:pPr>
                    <w:pStyle w:val="TAH"/>
                    <w:rPr>
                      <w:rFonts w:ascii="Times New Roman" w:hAnsi="Times New Roman"/>
                      <w:sz w:val="20"/>
                    </w:rPr>
                  </w:pPr>
                  <w:r w:rsidRPr="00AC153C">
                    <w:rPr>
                      <w:rFonts w:ascii="Times New Roman" w:hAnsi="Times New Roman"/>
                      <w:sz w:val="20"/>
                    </w:rPr>
                    <w:t>Mode 2-x</w:t>
                  </w:r>
                </w:p>
                <w:p w14:paraId="2F4D8CCD" w14:textId="77777777" w:rsidR="00E6253A" w:rsidRPr="00AC153C" w:rsidRDefault="00E6253A" w:rsidP="00E6253A">
                  <w:pPr>
                    <w:pStyle w:val="TAH"/>
                    <w:rPr>
                      <w:rFonts w:ascii="Times New Roman" w:hAnsi="Times New Roman"/>
                      <w:sz w:val="20"/>
                    </w:rPr>
                  </w:pPr>
                  <w:r w:rsidRPr="00AC153C">
                    <w:rPr>
                      <w:rFonts w:ascii="Times New Roman" w:hAnsi="Times New Roman"/>
                      <w:sz w:val="20"/>
                    </w:rPr>
                    <w:t>(</w:t>
                  </w:r>
                  <w:r w:rsidRPr="00AC153C">
                    <w:rPr>
                      <w:rFonts w:ascii="Times New Roman" w:hAnsi="Times New Roman"/>
                      <w:i/>
                      <w:sz w:val="20"/>
                    </w:rPr>
                    <w:t>k</w:t>
                  </w:r>
                  <w:r w:rsidRPr="00AC153C">
                    <w:rPr>
                      <w:rFonts w:ascii="Times New Roman" w:hAnsi="Times New Roman"/>
                      <w:sz w:val="20"/>
                    </w:rPr>
                    <w:t>)</w:t>
                  </w:r>
                </w:p>
              </w:tc>
              <w:tc>
                <w:tcPr>
                  <w:tcW w:w="850" w:type="dxa"/>
                  <w:shd w:val="clear" w:color="auto" w:fill="E0E0E0"/>
                </w:tcPr>
                <w:p w14:paraId="4D1F5E6D" w14:textId="77777777" w:rsidR="00E6253A" w:rsidRPr="00AC153C" w:rsidRDefault="00E6253A" w:rsidP="00E6253A">
                  <w:pPr>
                    <w:pStyle w:val="TAH"/>
                    <w:rPr>
                      <w:rFonts w:ascii="Times New Roman" w:eastAsia="Malgun Gothic" w:hAnsi="Times New Roman"/>
                      <w:sz w:val="20"/>
                      <w:lang w:eastAsia="ko-KR"/>
                    </w:rPr>
                  </w:pPr>
                  <w:r w:rsidRPr="00AC153C">
                    <w:rPr>
                      <w:rFonts w:ascii="Times New Roman" w:hAnsi="Times New Roman"/>
                      <w:sz w:val="20"/>
                    </w:rPr>
                    <w:t>Mode 3-x</w:t>
                  </w:r>
                </w:p>
                <w:p w14:paraId="47766027" w14:textId="77777777" w:rsidR="00E6253A" w:rsidRPr="00AC153C" w:rsidRDefault="00E6253A" w:rsidP="00E6253A">
                  <w:pPr>
                    <w:pStyle w:val="TAH"/>
                    <w:rPr>
                      <w:rFonts w:ascii="Times New Roman" w:eastAsia="Malgun Gothic" w:hAnsi="Times New Roman"/>
                      <w:sz w:val="20"/>
                      <w:lang w:eastAsia="ko-KR"/>
                    </w:rPr>
                  </w:pPr>
                  <w:r w:rsidRPr="00AC153C">
                    <w:rPr>
                      <w:rFonts w:ascii="Times New Roman" w:hAnsi="Times New Roman"/>
                      <w:sz w:val="20"/>
                    </w:rPr>
                    <w:t>(</w:t>
                  </w:r>
                  <w:r w:rsidRPr="00AC153C">
                    <w:rPr>
                      <w:rFonts w:ascii="Times New Roman" w:hAnsi="Times New Roman"/>
                      <w:i/>
                      <w:sz w:val="20"/>
                    </w:rPr>
                    <w:t>k</w:t>
                  </w:r>
                  <w:r w:rsidRPr="00AC153C">
                    <w:rPr>
                      <w:rFonts w:ascii="Times New Roman" w:hAnsi="Times New Roman"/>
                      <w:sz w:val="20"/>
                    </w:rPr>
                    <w:t>)</w:t>
                  </w:r>
                </w:p>
              </w:tc>
            </w:tr>
            <w:tr w:rsidR="00AC153C" w:rsidRPr="00AC153C" w14:paraId="5FE6AD50" w14:textId="77777777" w:rsidTr="007C1816">
              <w:trPr>
                <w:jc w:val="center"/>
              </w:trPr>
              <w:tc>
                <w:tcPr>
                  <w:tcW w:w="1560" w:type="dxa"/>
                  <w:vAlign w:val="center"/>
                </w:tcPr>
                <w:p w14:paraId="56B6782D" w14:textId="77777777" w:rsidR="00E6253A" w:rsidRPr="00AC153C" w:rsidRDefault="00E6253A" w:rsidP="00E6253A">
                  <w:pPr>
                    <w:pStyle w:val="TAC"/>
                  </w:pPr>
                  <w:r w:rsidRPr="00AC153C">
                    <w:t>6 - 7</w:t>
                  </w:r>
                </w:p>
              </w:tc>
              <w:tc>
                <w:tcPr>
                  <w:tcW w:w="849" w:type="dxa"/>
                  <w:shd w:val="clear" w:color="auto" w:fill="FFFFFF"/>
                </w:tcPr>
                <w:p w14:paraId="312D33C9" w14:textId="77777777" w:rsidR="00E6253A" w:rsidRPr="00AC153C" w:rsidRDefault="00E6253A" w:rsidP="00E6253A">
                  <w:pPr>
                    <w:pStyle w:val="TAC"/>
                    <w:rPr>
                      <w:rFonts w:eastAsia="Malgun Gothic"/>
                      <w:lang w:eastAsia="ko-KR"/>
                    </w:rPr>
                  </w:pPr>
                  <w:r w:rsidRPr="00AC153C">
                    <w:rPr>
                      <w:rFonts w:eastAsia="Malgun Gothic"/>
                      <w:lang w:eastAsia="ko-KR"/>
                    </w:rPr>
                    <w:t>NA</w:t>
                  </w:r>
                </w:p>
              </w:tc>
              <w:tc>
                <w:tcPr>
                  <w:tcW w:w="850" w:type="dxa"/>
                  <w:shd w:val="clear" w:color="auto" w:fill="FFFFFF"/>
                </w:tcPr>
                <w:p w14:paraId="2E286CE7" w14:textId="77777777" w:rsidR="00E6253A" w:rsidRPr="00AC153C" w:rsidRDefault="00E6253A" w:rsidP="00E6253A">
                  <w:pPr>
                    <w:pStyle w:val="TAC"/>
                    <w:rPr>
                      <w:rFonts w:eastAsia="Malgun Gothic"/>
                      <w:lang w:eastAsia="ko-KR"/>
                    </w:rPr>
                  </w:pPr>
                  <w:r w:rsidRPr="00AC153C">
                    <w:rPr>
                      <w:rFonts w:eastAsia="Malgun Gothic"/>
                      <w:lang w:eastAsia="ko-KR"/>
                    </w:rPr>
                    <w:t>NA</w:t>
                  </w:r>
                </w:p>
              </w:tc>
            </w:tr>
            <w:tr w:rsidR="00AC153C" w:rsidRPr="00AC153C" w14:paraId="0D37C45A" w14:textId="77777777" w:rsidTr="007C1816">
              <w:trPr>
                <w:trHeight w:val="221"/>
                <w:jc w:val="center"/>
              </w:trPr>
              <w:tc>
                <w:tcPr>
                  <w:tcW w:w="1560" w:type="dxa"/>
                  <w:vAlign w:val="center"/>
                </w:tcPr>
                <w:p w14:paraId="2F93B646" w14:textId="77777777" w:rsidR="00E6253A" w:rsidRPr="00AC153C" w:rsidRDefault="00E6253A" w:rsidP="00E6253A">
                  <w:pPr>
                    <w:pStyle w:val="TAC"/>
                  </w:pPr>
                  <w:r w:rsidRPr="00AC153C">
                    <w:t>8 - 10</w:t>
                  </w:r>
                </w:p>
              </w:tc>
              <w:tc>
                <w:tcPr>
                  <w:tcW w:w="849" w:type="dxa"/>
                  <w:shd w:val="clear" w:color="auto" w:fill="FFFFFF"/>
                </w:tcPr>
                <w:p w14:paraId="50C45799" w14:textId="77777777" w:rsidR="00E6253A" w:rsidRPr="00AC153C" w:rsidRDefault="00E6253A" w:rsidP="00E6253A">
                  <w:pPr>
                    <w:pStyle w:val="TAC"/>
                    <w:rPr>
                      <w:rFonts w:eastAsia="Malgun Gothic"/>
                      <w:lang w:eastAsia="ko-KR"/>
                    </w:rPr>
                  </w:pPr>
                  <w:r w:rsidRPr="00AC153C">
                    <w:rPr>
                      <w:rFonts w:eastAsia="Malgun Gothic"/>
                      <w:lang w:eastAsia="ko-KR"/>
                    </w:rPr>
                    <w:t>4</w:t>
                  </w:r>
                </w:p>
              </w:tc>
              <w:tc>
                <w:tcPr>
                  <w:tcW w:w="850" w:type="dxa"/>
                  <w:shd w:val="clear" w:color="auto" w:fill="FFFFFF"/>
                </w:tcPr>
                <w:p w14:paraId="17615CF4" w14:textId="77777777" w:rsidR="00E6253A" w:rsidRPr="00AC153C" w:rsidRDefault="00E6253A" w:rsidP="00E6253A">
                  <w:pPr>
                    <w:pStyle w:val="TAC"/>
                    <w:rPr>
                      <w:rFonts w:eastAsia="Malgun Gothic"/>
                      <w:lang w:eastAsia="ko-KR"/>
                    </w:rPr>
                  </w:pPr>
                  <w:r w:rsidRPr="00AC153C">
                    <w:rPr>
                      <w:rFonts w:eastAsia="Malgun Gothic"/>
                      <w:lang w:eastAsia="ko-KR"/>
                    </w:rPr>
                    <w:t>4</w:t>
                  </w:r>
                </w:p>
              </w:tc>
            </w:tr>
            <w:tr w:rsidR="00AC153C" w:rsidRPr="00AC153C" w14:paraId="330A4ED2" w14:textId="77777777" w:rsidTr="007C1816">
              <w:trPr>
                <w:jc w:val="center"/>
              </w:trPr>
              <w:tc>
                <w:tcPr>
                  <w:tcW w:w="1560" w:type="dxa"/>
                  <w:vAlign w:val="center"/>
                </w:tcPr>
                <w:p w14:paraId="2F745DA7" w14:textId="77777777" w:rsidR="00E6253A" w:rsidRPr="00AC153C" w:rsidRDefault="00E6253A" w:rsidP="00E6253A">
                  <w:pPr>
                    <w:pStyle w:val="TAC"/>
                  </w:pPr>
                  <w:r w:rsidRPr="00AC153C">
                    <w:t>11 - 26</w:t>
                  </w:r>
                </w:p>
              </w:tc>
              <w:tc>
                <w:tcPr>
                  <w:tcW w:w="849" w:type="dxa"/>
                  <w:shd w:val="clear" w:color="auto" w:fill="FFFFFF"/>
                </w:tcPr>
                <w:p w14:paraId="1E39A8E9" w14:textId="77777777" w:rsidR="00E6253A" w:rsidRPr="00AC153C" w:rsidRDefault="00E6253A" w:rsidP="00E6253A">
                  <w:pPr>
                    <w:pStyle w:val="TAC"/>
                    <w:rPr>
                      <w:rFonts w:eastAsia="Malgun Gothic"/>
                      <w:lang w:eastAsia="ko-KR"/>
                    </w:rPr>
                  </w:pPr>
                  <w:r w:rsidRPr="00AC153C">
                    <w:rPr>
                      <w:rFonts w:eastAsia="Malgun Gothic"/>
                      <w:lang w:eastAsia="ko-KR"/>
                    </w:rPr>
                    <w:t>12</w:t>
                  </w:r>
                </w:p>
              </w:tc>
              <w:tc>
                <w:tcPr>
                  <w:tcW w:w="850" w:type="dxa"/>
                  <w:shd w:val="clear" w:color="auto" w:fill="FFFFFF"/>
                </w:tcPr>
                <w:p w14:paraId="2511B2EF" w14:textId="77777777" w:rsidR="00E6253A" w:rsidRPr="00AC153C" w:rsidRDefault="00E6253A" w:rsidP="00E6253A">
                  <w:pPr>
                    <w:pStyle w:val="TAC"/>
                    <w:rPr>
                      <w:rFonts w:eastAsia="Malgun Gothic"/>
                      <w:lang w:eastAsia="ko-KR"/>
                    </w:rPr>
                  </w:pPr>
                  <w:r w:rsidRPr="00AC153C">
                    <w:rPr>
                      <w:rFonts w:eastAsia="Malgun Gothic"/>
                      <w:lang w:eastAsia="ko-KR"/>
                    </w:rPr>
                    <w:t>12</w:t>
                  </w:r>
                </w:p>
              </w:tc>
            </w:tr>
            <w:tr w:rsidR="00AC153C" w:rsidRPr="00AC153C" w14:paraId="491234DB" w14:textId="77777777" w:rsidTr="007C1816">
              <w:trPr>
                <w:jc w:val="center"/>
              </w:trPr>
              <w:tc>
                <w:tcPr>
                  <w:tcW w:w="1560" w:type="dxa"/>
                  <w:vAlign w:val="center"/>
                </w:tcPr>
                <w:p w14:paraId="2D7E9985" w14:textId="77777777" w:rsidR="00E6253A" w:rsidRPr="00AC153C" w:rsidRDefault="00E6253A" w:rsidP="00E6253A">
                  <w:pPr>
                    <w:pStyle w:val="TAC"/>
                  </w:pPr>
                  <w:r w:rsidRPr="00AC153C">
                    <w:t>27 - 63</w:t>
                  </w:r>
                </w:p>
              </w:tc>
              <w:tc>
                <w:tcPr>
                  <w:tcW w:w="849" w:type="dxa"/>
                  <w:shd w:val="clear" w:color="auto" w:fill="FFFFFF"/>
                </w:tcPr>
                <w:p w14:paraId="6CD444E0" w14:textId="77777777" w:rsidR="00E6253A" w:rsidRPr="00AC153C" w:rsidRDefault="00E6253A" w:rsidP="00E6253A">
                  <w:pPr>
                    <w:pStyle w:val="TAC"/>
                    <w:rPr>
                      <w:rFonts w:eastAsia="Malgun Gothic"/>
                      <w:lang w:eastAsia="ko-KR"/>
                    </w:rPr>
                  </w:pPr>
                  <w:r w:rsidRPr="00AC153C">
                    <w:rPr>
                      <w:rFonts w:eastAsia="Malgun Gothic"/>
                      <w:lang w:eastAsia="ko-KR"/>
                    </w:rPr>
                    <w:t>12</w:t>
                  </w:r>
                </w:p>
              </w:tc>
              <w:tc>
                <w:tcPr>
                  <w:tcW w:w="850" w:type="dxa"/>
                  <w:shd w:val="clear" w:color="auto" w:fill="FFFFFF"/>
                </w:tcPr>
                <w:p w14:paraId="2663431B" w14:textId="77777777" w:rsidR="00E6253A" w:rsidRPr="00AC153C" w:rsidRDefault="00E6253A" w:rsidP="00E6253A">
                  <w:pPr>
                    <w:pStyle w:val="TAC"/>
                    <w:rPr>
                      <w:rFonts w:eastAsia="Malgun Gothic"/>
                      <w:lang w:eastAsia="ko-KR"/>
                    </w:rPr>
                  </w:pPr>
                  <w:r w:rsidRPr="00AC153C">
                    <w:rPr>
                      <w:rFonts w:eastAsia="Malgun Gothic"/>
                      <w:lang w:eastAsia="ko-KR"/>
                    </w:rPr>
                    <w:t>12</w:t>
                  </w:r>
                </w:p>
              </w:tc>
            </w:tr>
            <w:tr w:rsidR="00AC153C" w:rsidRPr="00AC153C" w14:paraId="65071DD8" w14:textId="77777777" w:rsidTr="007C1816">
              <w:trPr>
                <w:jc w:val="center"/>
              </w:trPr>
              <w:tc>
                <w:tcPr>
                  <w:tcW w:w="1560" w:type="dxa"/>
                  <w:vAlign w:val="center"/>
                </w:tcPr>
                <w:p w14:paraId="5A828B6D" w14:textId="77777777" w:rsidR="00E6253A" w:rsidRPr="00AC153C" w:rsidRDefault="00E6253A" w:rsidP="00E6253A">
                  <w:pPr>
                    <w:pStyle w:val="TAC"/>
                  </w:pPr>
                  <w:r w:rsidRPr="00AC153C">
                    <w:t>64 - 110</w:t>
                  </w:r>
                </w:p>
              </w:tc>
              <w:tc>
                <w:tcPr>
                  <w:tcW w:w="849" w:type="dxa"/>
                  <w:shd w:val="clear" w:color="auto" w:fill="FFFFFF"/>
                </w:tcPr>
                <w:p w14:paraId="5D2BB494" w14:textId="77777777" w:rsidR="00E6253A" w:rsidRPr="00AC153C" w:rsidRDefault="00E6253A" w:rsidP="00E6253A">
                  <w:pPr>
                    <w:pStyle w:val="TAC"/>
                    <w:rPr>
                      <w:rFonts w:eastAsia="Malgun Gothic"/>
                      <w:lang w:eastAsia="ko-KR"/>
                    </w:rPr>
                  </w:pPr>
                  <w:r w:rsidRPr="00AC153C">
                    <w:rPr>
                      <w:rFonts w:eastAsia="Malgun Gothic"/>
                      <w:lang w:eastAsia="ko-KR"/>
                    </w:rPr>
                    <w:t>12</w:t>
                  </w:r>
                </w:p>
              </w:tc>
              <w:tc>
                <w:tcPr>
                  <w:tcW w:w="850" w:type="dxa"/>
                  <w:shd w:val="clear" w:color="auto" w:fill="FFFFFF"/>
                </w:tcPr>
                <w:p w14:paraId="70BB85C1" w14:textId="77777777" w:rsidR="00E6253A" w:rsidRPr="00AC153C" w:rsidRDefault="00E6253A" w:rsidP="00E6253A">
                  <w:pPr>
                    <w:pStyle w:val="TAC"/>
                    <w:rPr>
                      <w:rFonts w:eastAsia="Malgun Gothic"/>
                      <w:lang w:eastAsia="ko-KR"/>
                    </w:rPr>
                  </w:pPr>
                  <w:r w:rsidRPr="00AC153C">
                    <w:rPr>
                      <w:rFonts w:eastAsia="Malgun Gothic"/>
                      <w:lang w:eastAsia="ko-KR"/>
                    </w:rPr>
                    <w:t>12</w:t>
                  </w:r>
                </w:p>
              </w:tc>
            </w:tr>
          </w:tbl>
          <w:p w14:paraId="0957A9AF" w14:textId="77777777" w:rsidR="00E6253A" w:rsidRPr="00AC153C" w:rsidRDefault="00E6253A" w:rsidP="00E6253A">
            <w:pPr>
              <w:spacing w:after="160" w:line="252" w:lineRule="auto"/>
            </w:pPr>
          </w:p>
        </w:tc>
      </w:tr>
      <w:tr w:rsidR="00AC153C" w:rsidRPr="00AC153C" w14:paraId="73AA7415" w14:textId="77777777" w:rsidTr="0042571F">
        <w:tc>
          <w:tcPr>
            <w:tcW w:w="9631" w:type="dxa"/>
          </w:tcPr>
          <w:p w14:paraId="398D0FF8" w14:textId="69B4A443" w:rsidR="00E6253A" w:rsidRPr="00AC153C" w:rsidRDefault="00E6253A" w:rsidP="00E6253A">
            <w:pPr>
              <w:spacing w:after="160" w:line="252" w:lineRule="auto"/>
            </w:pPr>
            <w:r w:rsidRPr="00AC153C">
              <w:rPr>
                <w:bCs/>
                <w:lang w:eastAsia="ko-KR"/>
              </w:rPr>
              <w:t>The sTTIs in the MBSFN subframes are not considered as valid DL sTTIs for TM1-8 for sTTI CSI reporting.</w:t>
            </w:r>
          </w:p>
        </w:tc>
      </w:tr>
      <w:tr w:rsidR="00AC153C" w:rsidRPr="00AC153C" w14:paraId="58FFBD61" w14:textId="77777777" w:rsidTr="0042571F">
        <w:tc>
          <w:tcPr>
            <w:tcW w:w="9631" w:type="dxa"/>
          </w:tcPr>
          <w:p w14:paraId="6FBA4BED" w14:textId="520E8AE9" w:rsidR="00E6253A" w:rsidRPr="00AC153C" w:rsidRDefault="00E6253A" w:rsidP="00E6253A">
            <w:pPr>
              <w:spacing w:after="160" w:line="252" w:lineRule="auto"/>
            </w:pPr>
            <w:r w:rsidRPr="00AC153C">
              <w:rPr>
                <w:bCs/>
                <w:lang w:eastAsia="ko-KR"/>
              </w:rPr>
              <w:t>The reported CSI shall be according to the TM configured in the subframe type where the trigger was received.</w:t>
            </w:r>
          </w:p>
        </w:tc>
      </w:tr>
      <w:tr w:rsidR="00AC153C" w:rsidRPr="00AC153C" w14:paraId="10B234B9" w14:textId="77777777" w:rsidTr="0042571F">
        <w:tc>
          <w:tcPr>
            <w:tcW w:w="9631" w:type="dxa"/>
          </w:tcPr>
          <w:p w14:paraId="6A2E63A9" w14:textId="12F3EE0E" w:rsidR="00E6253A" w:rsidRPr="00AC153C" w:rsidRDefault="00E6253A" w:rsidP="00E6253A">
            <w:pPr>
              <w:spacing w:after="160" w:line="252" w:lineRule="auto"/>
            </w:pPr>
            <w:r w:rsidRPr="00AC153C">
              <w:rPr>
                <w:bCs/>
                <w:lang w:eastAsia="ko-KR"/>
              </w:rPr>
              <w:t>For sTTI CSI reporting, all the legacy aperiodic reporting modes are supported.</w:t>
            </w:r>
          </w:p>
        </w:tc>
      </w:tr>
      <w:tr w:rsidR="00B8614F" w:rsidRPr="00AC153C" w14:paraId="0291D261" w14:textId="77777777" w:rsidTr="0042571F">
        <w:tc>
          <w:tcPr>
            <w:tcW w:w="9631" w:type="dxa"/>
          </w:tcPr>
          <w:p w14:paraId="63850EB3" w14:textId="5BB6128C" w:rsidR="00B8614F" w:rsidRPr="00B8614F" w:rsidRDefault="00B8614F" w:rsidP="00B8614F">
            <w:pPr>
              <w:rPr>
                <w:lang w:eastAsia="x-none"/>
              </w:rPr>
            </w:pPr>
            <w:r w:rsidRPr="00B8614F">
              <w:rPr>
                <w:color w:val="70AD47" w:themeColor="accent6"/>
              </w:rPr>
              <w:t xml:space="preserve">The minimum value of the parameter </w:t>
            </w:r>
            <w:r w:rsidRPr="00B8614F">
              <w:rPr>
                <w:i/>
                <w:color w:val="70AD47" w:themeColor="accent6"/>
              </w:rPr>
              <w:t xml:space="preserve">maxNumberUpdatedCSI-Proc-STTI-r15 </w:t>
            </w:r>
            <w:r w:rsidRPr="00B8614F">
              <w:rPr>
                <w:color w:val="70AD47" w:themeColor="accent6"/>
              </w:rPr>
              <w:t>shall be 2.</w:t>
            </w:r>
          </w:p>
        </w:tc>
      </w:tr>
    </w:tbl>
    <w:p w14:paraId="45F6C401" w14:textId="6824C811" w:rsidR="006249F6" w:rsidRPr="00AC153C" w:rsidRDefault="00261713" w:rsidP="006249F6">
      <w:pPr>
        <w:pStyle w:val="Heading3"/>
      </w:pPr>
      <w:r w:rsidRPr="00AC153C">
        <w:t>4</w:t>
      </w:r>
      <w:r w:rsidR="006249F6" w:rsidRPr="00AC153C">
        <w:t>.</w:t>
      </w:r>
      <w:r w:rsidR="00511F77" w:rsidRPr="00AC153C">
        <w:t>5</w:t>
      </w:r>
      <w:r w:rsidR="006249F6" w:rsidRPr="00AC153C">
        <w:t>.5</w:t>
      </w:r>
      <w:r w:rsidR="006249F6" w:rsidRPr="00AC153C">
        <w:tab/>
        <w:t>sPUCCH power control</w:t>
      </w:r>
    </w:p>
    <w:tbl>
      <w:tblPr>
        <w:tblStyle w:val="TableGrid"/>
        <w:tblW w:w="0" w:type="auto"/>
        <w:tblLook w:val="04A0" w:firstRow="1" w:lastRow="0" w:firstColumn="1" w:lastColumn="0" w:noHBand="0" w:noVBand="1"/>
      </w:tblPr>
      <w:tblGrid>
        <w:gridCol w:w="9631"/>
      </w:tblGrid>
      <w:tr w:rsidR="00912308" w14:paraId="200FE72A" w14:textId="77777777" w:rsidTr="00912308">
        <w:tc>
          <w:tcPr>
            <w:tcW w:w="9631" w:type="dxa"/>
          </w:tcPr>
          <w:p w14:paraId="48953B47" w14:textId="34D369AD" w:rsidR="00912308" w:rsidRPr="001F51C1" w:rsidRDefault="00912308" w:rsidP="00912308">
            <w:pPr>
              <w:rPr>
                <w:iCs/>
              </w:rPr>
            </w:pPr>
            <w:r w:rsidRPr="001F51C1">
              <w:rPr>
                <w:iCs/>
              </w:rPr>
              <w:t xml:space="preserve">For sPUCCH, the power control equation is reused from the PUCCH power control equation for 1ms TTI.  </w:t>
            </w:r>
          </w:p>
        </w:tc>
      </w:tr>
      <w:tr w:rsidR="00912308" w14:paraId="08D2C00E" w14:textId="77777777" w:rsidTr="00912308">
        <w:tc>
          <w:tcPr>
            <w:tcW w:w="9631" w:type="dxa"/>
          </w:tcPr>
          <w:p w14:paraId="1D23FDF7" w14:textId="6E167D13" w:rsidR="00912308" w:rsidRPr="001F51C1" w:rsidRDefault="00912308" w:rsidP="00912308">
            <w:r w:rsidRPr="001F51C1">
              <w:rPr>
                <w:iCs/>
              </w:rPr>
              <w:t xml:space="preserve">For sPUCCH, the parameter </w:t>
            </w:r>
            <w:r w:rsidRPr="001F51C1">
              <w:rPr>
                <w:position w:val="-12"/>
              </w:rPr>
              <w:object w:dxaOrig="760" w:dyaOrig="300" w14:anchorId="6B065C79">
                <v:shape id="_x0000_i1065" type="#_x0000_t75" style="width:28.2pt;height:12pt" o:ole="">
                  <v:imagedata r:id="rId89" o:title=""/>
                </v:shape>
                <o:OLEObject Type="Embed" ProgID="Equation.3" ShapeID="_x0000_i1065" DrawAspect="Content" ObjectID="_1581831277" r:id="rId90"/>
              </w:object>
            </w:r>
            <w:r w:rsidRPr="001F51C1">
              <w:t xml:space="preserve"> </w:t>
            </w:r>
            <w:r w:rsidRPr="001F51C1">
              <w:rPr>
                <w:iCs/>
              </w:rPr>
              <w:t>for sTTI operation is the same value configured as for 1ms TTI.</w:t>
            </w:r>
          </w:p>
        </w:tc>
      </w:tr>
      <w:tr w:rsidR="00912308" w14:paraId="66EC4304" w14:textId="77777777" w:rsidTr="00912308">
        <w:tc>
          <w:tcPr>
            <w:tcW w:w="9631" w:type="dxa"/>
          </w:tcPr>
          <w:p w14:paraId="181E8BF7" w14:textId="6D4E55BB" w:rsidR="00912308" w:rsidRPr="001F51C1" w:rsidRDefault="00912308" w:rsidP="00912308">
            <w:pPr>
              <w:rPr>
                <w:iCs/>
              </w:rPr>
            </w:pPr>
            <w:r w:rsidRPr="001F51C1">
              <w:rPr>
                <w:iCs/>
              </w:rPr>
              <w:t xml:space="preserve">For sPUCCH, the parameter of </w:t>
            </w:r>
            <w:r w:rsidRPr="001F51C1">
              <w:rPr>
                <w:position w:val="-14"/>
              </w:rPr>
              <w:object w:dxaOrig="1260" w:dyaOrig="380" w14:anchorId="4FE6A701">
                <v:shape id="_x0000_i1066" type="#_x0000_t75" style="width:52.2pt;height:16.2pt" o:ole="">
                  <v:imagedata r:id="rId15" o:title=""/>
                </v:shape>
                <o:OLEObject Type="Embed" ProgID="Equation.3" ShapeID="_x0000_i1066" DrawAspect="Content" ObjectID="_1581831278" r:id="rId91"/>
              </w:object>
            </w:r>
            <w:r w:rsidRPr="001F51C1">
              <w:rPr>
                <w:iCs/>
              </w:rPr>
              <w:t xml:space="preserve">  is defined relative to PUCCH format 1a (as in legacy) and separately configured for sTTI operation from 1ms TTI operation. </w:t>
            </w:r>
          </w:p>
        </w:tc>
      </w:tr>
      <w:tr w:rsidR="00912308" w14:paraId="50B9B087" w14:textId="77777777" w:rsidTr="00912308">
        <w:tc>
          <w:tcPr>
            <w:tcW w:w="9631" w:type="dxa"/>
          </w:tcPr>
          <w:p w14:paraId="7EB61510" w14:textId="77777777" w:rsidR="00912308" w:rsidRPr="00AC153C" w:rsidRDefault="00912308" w:rsidP="00912308">
            <w:pPr>
              <w:rPr>
                <w:iCs/>
              </w:rPr>
            </w:pPr>
            <w:r w:rsidRPr="001F51C1">
              <w:rPr>
                <w:iCs/>
              </w:rPr>
              <w:t xml:space="preserve">The delta_F values can be </w:t>
            </w:r>
            <w:r w:rsidRPr="00AC153C">
              <w:rPr>
                <w:iCs/>
              </w:rPr>
              <w:t>configured by higher layer signalling in the range</w:t>
            </w:r>
          </w:p>
          <w:p w14:paraId="2A5307D7" w14:textId="77777777" w:rsidR="00912308" w:rsidRPr="00AC153C" w:rsidRDefault="00912308" w:rsidP="00912308">
            <w:pPr>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453"/>
            </w:tblGrid>
            <w:tr w:rsidR="00AC153C" w:rsidRPr="00AC153C" w14:paraId="0067C4B2" w14:textId="77777777" w:rsidTr="00293D66">
              <w:trPr>
                <w:jc w:val="center"/>
              </w:trPr>
              <w:tc>
                <w:tcPr>
                  <w:tcW w:w="3085" w:type="dxa"/>
                  <w:shd w:val="clear" w:color="auto" w:fill="D9E2F3"/>
                </w:tcPr>
                <w:p w14:paraId="4E6094DA" w14:textId="77777777" w:rsidR="00912308" w:rsidRPr="00AC153C" w:rsidRDefault="00912308" w:rsidP="00912308">
                  <w:pPr>
                    <w:rPr>
                      <w:lang w:val="sv-SE"/>
                    </w:rPr>
                  </w:pPr>
                  <w:r w:rsidRPr="00AC153C">
                    <w:rPr>
                      <w:lang w:val="sv-SE"/>
                    </w:rPr>
                    <w:t>sPUCCH format</w:t>
                  </w:r>
                </w:p>
              </w:tc>
              <w:tc>
                <w:tcPr>
                  <w:tcW w:w="2453" w:type="dxa"/>
                  <w:shd w:val="clear" w:color="auto" w:fill="D9E2F3"/>
                </w:tcPr>
                <w:p w14:paraId="6A3B4F8D" w14:textId="77777777" w:rsidR="00912308" w:rsidRPr="00AC153C" w:rsidRDefault="00912308" w:rsidP="00912308">
                  <w:pPr>
                    <w:jc w:val="center"/>
                    <w:rPr>
                      <w:lang w:val="sv-SE"/>
                    </w:rPr>
                  </w:pPr>
                  <w:r w:rsidRPr="00AC153C">
                    <w:rPr>
                      <w:lang w:val="sv-SE"/>
                    </w:rPr>
                    <w:t>Proposed parameter range</w:t>
                  </w:r>
                </w:p>
              </w:tc>
            </w:tr>
            <w:tr w:rsidR="00AC153C" w:rsidRPr="00AC153C" w14:paraId="7366CD88" w14:textId="77777777" w:rsidTr="00293D66">
              <w:trPr>
                <w:jc w:val="center"/>
              </w:trPr>
              <w:tc>
                <w:tcPr>
                  <w:tcW w:w="3085" w:type="dxa"/>
                  <w:shd w:val="clear" w:color="auto" w:fill="auto"/>
                </w:tcPr>
                <w:p w14:paraId="27F1866E" w14:textId="3B9C5C90" w:rsidR="00912308" w:rsidRPr="00AC153C" w:rsidRDefault="00912308" w:rsidP="00912308">
                  <w:pPr>
                    <w:rPr>
                      <w:lang w:val="sv-SE"/>
                    </w:rPr>
                  </w:pPr>
                  <w:r w:rsidRPr="00AC153C">
                    <w:rPr>
                      <w:lang w:val="sv-SE"/>
                    </w:rPr>
                    <w:lastRenderedPageBreak/>
                    <w:t xml:space="preserve">2/3os sPUCCH, format </w:t>
                  </w:r>
                  <w:r w:rsidR="00ED5FEE" w:rsidRPr="00AC153C">
                    <w:rPr>
                      <w:lang w:val="sv-SE"/>
                    </w:rPr>
                    <w:t xml:space="preserve">1, </w:t>
                  </w:r>
                  <w:r w:rsidRPr="00AC153C">
                    <w:rPr>
                      <w:lang w:val="sv-SE"/>
                    </w:rPr>
                    <w:t>1a</w:t>
                  </w:r>
                </w:p>
              </w:tc>
              <w:tc>
                <w:tcPr>
                  <w:tcW w:w="2453" w:type="dxa"/>
                  <w:shd w:val="clear" w:color="auto" w:fill="auto"/>
                </w:tcPr>
                <w:p w14:paraId="77BEF26A" w14:textId="77777777" w:rsidR="00912308" w:rsidRPr="00AC153C" w:rsidRDefault="00912308" w:rsidP="00912308">
                  <w:pPr>
                    <w:jc w:val="center"/>
                    <w:rPr>
                      <w:lang w:val="sv-SE"/>
                    </w:rPr>
                  </w:pPr>
                  <w:r w:rsidRPr="00AC153C">
                    <w:rPr>
                      <w:lang w:val="sv-SE"/>
                    </w:rPr>
                    <w:t>5,6,7,8,9,10,11,12</w:t>
                  </w:r>
                </w:p>
              </w:tc>
            </w:tr>
            <w:tr w:rsidR="00AC153C" w:rsidRPr="00AC153C" w14:paraId="15AA2439" w14:textId="77777777" w:rsidTr="00293D66">
              <w:trPr>
                <w:jc w:val="center"/>
              </w:trPr>
              <w:tc>
                <w:tcPr>
                  <w:tcW w:w="3085" w:type="dxa"/>
                  <w:shd w:val="clear" w:color="auto" w:fill="auto"/>
                </w:tcPr>
                <w:p w14:paraId="39131D08" w14:textId="203D51CF" w:rsidR="00985645" w:rsidRPr="00AC153C" w:rsidRDefault="00985645" w:rsidP="00985645">
                  <w:pPr>
                    <w:rPr>
                      <w:lang w:val="sv-SE"/>
                    </w:rPr>
                  </w:pPr>
                  <w:r w:rsidRPr="00AC153C">
                    <w:rPr>
                      <w:lang w:val="sv-SE"/>
                    </w:rPr>
                    <w:t>7os sPUCCH, format 1</w:t>
                  </w:r>
                </w:p>
              </w:tc>
              <w:tc>
                <w:tcPr>
                  <w:tcW w:w="2453" w:type="dxa"/>
                  <w:shd w:val="clear" w:color="auto" w:fill="auto"/>
                </w:tcPr>
                <w:p w14:paraId="2D4D9DC4" w14:textId="0D0A93BF" w:rsidR="00985645" w:rsidRPr="00AC153C" w:rsidRDefault="00985645" w:rsidP="00985645">
                  <w:pPr>
                    <w:jc w:val="center"/>
                    <w:rPr>
                      <w:lang w:val="sv-SE"/>
                    </w:rPr>
                  </w:pPr>
                  <w:r w:rsidRPr="00AC153C">
                    <w:rPr>
                      <w:lang w:val="sv-SE"/>
                    </w:rPr>
                    <w:t>-1,0,1,2,3,4,5,6</w:t>
                  </w:r>
                </w:p>
              </w:tc>
            </w:tr>
            <w:tr w:rsidR="00AC153C" w:rsidRPr="00AC153C" w14:paraId="29F6910A" w14:textId="77777777" w:rsidTr="00293D66">
              <w:trPr>
                <w:jc w:val="center"/>
              </w:trPr>
              <w:tc>
                <w:tcPr>
                  <w:tcW w:w="3085" w:type="dxa"/>
                  <w:shd w:val="clear" w:color="auto" w:fill="auto"/>
                </w:tcPr>
                <w:p w14:paraId="49E7D284" w14:textId="77777777" w:rsidR="00985645" w:rsidRPr="00AC153C" w:rsidRDefault="00985645" w:rsidP="00985645">
                  <w:pPr>
                    <w:rPr>
                      <w:lang w:val="sv-SE"/>
                    </w:rPr>
                  </w:pPr>
                  <w:r w:rsidRPr="00AC153C">
                    <w:rPr>
                      <w:lang w:val="sv-SE"/>
                    </w:rPr>
                    <w:t>7os sPUCCH, format 1a</w:t>
                  </w:r>
                </w:p>
              </w:tc>
              <w:tc>
                <w:tcPr>
                  <w:tcW w:w="2453" w:type="dxa"/>
                  <w:shd w:val="clear" w:color="auto" w:fill="auto"/>
                </w:tcPr>
                <w:p w14:paraId="5D83F262" w14:textId="77777777" w:rsidR="00985645" w:rsidRPr="00AC153C" w:rsidRDefault="00985645" w:rsidP="00985645">
                  <w:pPr>
                    <w:jc w:val="center"/>
                    <w:rPr>
                      <w:lang w:val="sv-SE"/>
                    </w:rPr>
                  </w:pPr>
                  <w:r w:rsidRPr="00AC153C">
                    <w:rPr>
                      <w:lang w:val="sv-SE"/>
                    </w:rPr>
                    <w:t>1,2,3,4,5,6,7,8</w:t>
                  </w:r>
                </w:p>
              </w:tc>
            </w:tr>
            <w:tr w:rsidR="00AC153C" w:rsidRPr="00AC153C" w14:paraId="3B1084E7" w14:textId="77777777" w:rsidTr="00293D66">
              <w:trPr>
                <w:jc w:val="center"/>
              </w:trPr>
              <w:tc>
                <w:tcPr>
                  <w:tcW w:w="3085" w:type="dxa"/>
                  <w:shd w:val="clear" w:color="auto" w:fill="auto"/>
                </w:tcPr>
                <w:p w14:paraId="7326F4A3" w14:textId="77777777" w:rsidR="00985645" w:rsidRPr="00AC153C" w:rsidRDefault="00985645" w:rsidP="00985645">
                  <w:pPr>
                    <w:rPr>
                      <w:lang w:val="sv-SE"/>
                    </w:rPr>
                  </w:pPr>
                  <w:r w:rsidRPr="00AC153C">
                    <w:rPr>
                      <w:lang w:val="sv-SE"/>
                    </w:rPr>
                    <w:t>2/3os sPUCCH, format 1b</w:t>
                  </w:r>
                </w:p>
              </w:tc>
              <w:tc>
                <w:tcPr>
                  <w:tcW w:w="2453" w:type="dxa"/>
                  <w:shd w:val="clear" w:color="auto" w:fill="auto"/>
                </w:tcPr>
                <w:p w14:paraId="38840069" w14:textId="77777777" w:rsidR="00985645" w:rsidRPr="00AC153C" w:rsidRDefault="00985645" w:rsidP="00985645">
                  <w:pPr>
                    <w:jc w:val="center"/>
                    <w:rPr>
                      <w:lang w:val="sv-SE"/>
                    </w:rPr>
                  </w:pPr>
                  <w:r w:rsidRPr="00AC153C">
                    <w:rPr>
                      <w:lang w:val="sv-SE"/>
                    </w:rPr>
                    <w:t>6,7,8,9,10,11,12,13</w:t>
                  </w:r>
                </w:p>
              </w:tc>
            </w:tr>
            <w:tr w:rsidR="00AC153C" w:rsidRPr="00AC153C" w14:paraId="71699B4A" w14:textId="77777777" w:rsidTr="00293D66">
              <w:trPr>
                <w:jc w:val="center"/>
              </w:trPr>
              <w:tc>
                <w:tcPr>
                  <w:tcW w:w="3085" w:type="dxa"/>
                  <w:shd w:val="clear" w:color="auto" w:fill="auto"/>
                </w:tcPr>
                <w:p w14:paraId="03C753B6" w14:textId="77777777" w:rsidR="00985645" w:rsidRPr="00AC153C" w:rsidRDefault="00985645" w:rsidP="00985645">
                  <w:pPr>
                    <w:rPr>
                      <w:lang w:val="sv-SE"/>
                    </w:rPr>
                  </w:pPr>
                  <w:r w:rsidRPr="00AC153C">
                    <w:rPr>
                      <w:lang w:val="sv-SE"/>
                    </w:rPr>
                    <w:t>7os sPUCCH, format 1b</w:t>
                  </w:r>
                </w:p>
              </w:tc>
              <w:tc>
                <w:tcPr>
                  <w:tcW w:w="2453" w:type="dxa"/>
                  <w:shd w:val="clear" w:color="auto" w:fill="auto"/>
                </w:tcPr>
                <w:p w14:paraId="10E30CAA" w14:textId="77777777" w:rsidR="00985645" w:rsidRPr="00AC153C" w:rsidRDefault="00985645" w:rsidP="00985645">
                  <w:pPr>
                    <w:jc w:val="center"/>
                    <w:rPr>
                      <w:lang w:val="sv-SE"/>
                    </w:rPr>
                  </w:pPr>
                  <w:r w:rsidRPr="00AC153C">
                    <w:rPr>
                      <w:lang w:val="sv-SE"/>
                    </w:rPr>
                    <w:t>3,4,5,6,7,8,9,10</w:t>
                  </w:r>
                </w:p>
              </w:tc>
            </w:tr>
            <w:tr w:rsidR="00AC153C" w:rsidRPr="00AC153C" w14:paraId="07C22A97" w14:textId="77777777" w:rsidTr="00293D66">
              <w:trPr>
                <w:jc w:val="center"/>
              </w:trPr>
              <w:tc>
                <w:tcPr>
                  <w:tcW w:w="3085" w:type="dxa"/>
                  <w:shd w:val="clear" w:color="auto" w:fill="auto"/>
                </w:tcPr>
                <w:p w14:paraId="7B77554C" w14:textId="77777777" w:rsidR="00985645" w:rsidRPr="00AC153C" w:rsidRDefault="00985645" w:rsidP="00985645">
                  <w:pPr>
                    <w:rPr>
                      <w:lang w:val="sv-SE"/>
                    </w:rPr>
                  </w:pPr>
                  <w:r w:rsidRPr="00AC153C">
                    <w:rPr>
                      <w:lang w:val="sv-SE"/>
                    </w:rPr>
                    <w:t>7os sPUCCH, format 3</w:t>
                  </w:r>
                </w:p>
              </w:tc>
              <w:tc>
                <w:tcPr>
                  <w:tcW w:w="2453" w:type="dxa"/>
                  <w:shd w:val="clear" w:color="auto" w:fill="auto"/>
                </w:tcPr>
                <w:p w14:paraId="2C1048B6" w14:textId="77777777" w:rsidR="00985645" w:rsidRPr="00AC153C" w:rsidRDefault="00985645" w:rsidP="00985645">
                  <w:pPr>
                    <w:jc w:val="center"/>
                    <w:rPr>
                      <w:lang w:val="sv-SE"/>
                    </w:rPr>
                  </w:pPr>
                  <w:r w:rsidRPr="00AC153C">
                    <w:rPr>
                      <w:lang w:val="sv-SE"/>
                    </w:rPr>
                    <w:t>4,5,6,7,8,9,10,11</w:t>
                  </w:r>
                </w:p>
              </w:tc>
            </w:tr>
            <w:tr w:rsidR="00AC153C" w:rsidRPr="00AC153C" w14:paraId="03443BE8" w14:textId="77777777" w:rsidTr="00293D66">
              <w:trPr>
                <w:jc w:val="center"/>
              </w:trPr>
              <w:tc>
                <w:tcPr>
                  <w:tcW w:w="3085" w:type="dxa"/>
                  <w:shd w:val="clear" w:color="auto" w:fill="auto"/>
                </w:tcPr>
                <w:p w14:paraId="3EE8865F" w14:textId="77777777" w:rsidR="00985645" w:rsidRPr="00AC153C" w:rsidRDefault="00985645" w:rsidP="00985645">
                  <w:pPr>
                    <w:rPr>
                      <w:lang w:val="sv-SE"/>
                    </w:rPr>
                  </w:pPr>
                  <w:r w:rsidRPr="00AC153C">
                    <w:rPr>
                      <w:lang w:val="sv-SE"/>
                    </w:rPr>
                    <w:t>2/3os sPUCCH, format 4 (RM)</w:t>
                  </w:r>
                </w:p>
              </w:tc>
              <w:tc>
                <w:tcPr>
                  <w:tcW w:w="2453" w:type="dxa"/>
                  <w:shd w:val="clear" w:color="auto" w:fill="auto"/>
                </w:tcPr>
                <w:p w14:paraId="7977C818" w14:textId="77777777" w:rsidR="00985645" w:rsidRPr="00AC153C" w:rsidRDefault="00985645" w:rsidP="00985645">
                  <w:pPr>
                    <w:jc w:val="center"/>
                    <w:rPr>
                      <w:lang w:val="sv-SE"/>
                    </w:rPr>
                  </w:pPr>
                  <w:r w:rsidRPr="00AC153C">
                    <w:rPr>
                      <w:lang w:val="sv-SE"/>
                    </w:rPr>
                    <w:t>15,16,17,18,19,20,21,22</w:t>
                  </w:r>
                </w:p>
              </w:tc>
            </w:tr>
            <w:tr w:rsidR="00AC153C" w:rsidRPr="00AC153C" w14:paraId="6EC5F9B3" w14:textId="77777777" w:rsidTr="00293D66">
              <w:trPr>
                <w:jc w:val="center"/>
              </w:trPr>
              <w:tc>
                <w:tcPr>
                  <w:tcW w:w="3085" w:type="dxa"/>
                  <w:shd w:val="clear" w:color="auto" w:fill="auto"/>
                </w:tcPr>
                <w:p w14:paraId="6BBAD812" w14:textId="77777777" w:rsidR="00985645" w:rsidRPr="00AC153C" w:rsidRDefault="00985645" w:rsidP="00985645">
                  <w:pPr>
                    <w:rPr>
                      <w:lang w:val="sv-SE"/>
                    </w:rPr>
                  </w:pPr>
                  <w:r w:rsidRPr="00AC153C">
                    <w:rPr>
                      <w:lang w:val="sv-SE"/>
                    </w:rPr>
                    <w:t>2/3os sPUCCH, format 4 (TBCC)</w:t>
                  </w:r>
                </w:p>
              </w:tc>
              <w:tc>
                <w:tcPr>
                  <w:tcW w:w="2453" w:type="dxa"/>
                  <w:shd w:val="clear" w:color="auto" w:fill="auto"/>
                </w:tcPr>
                <w:p w14:paraId="7A000B7F" w14:textId="77777777" w:rsidR="00985645" w:rsidRPr="00AC153C" w:rsidRDefault="00985645" w:rsidP="00985645">
                  <w:pPr>
                    <w:jc w:val="center"/>
                    <w:rPr>
                      <w:lang w:val="sv-SE"/>
                    </w:rPr>
                  </w:pPr>
                  <w:r w:rsidRPr="00AC153C">
                    <w:rPr>
                      <w:lang w:val="sv-SE"/>
                    </w:rPr>
                    <w:t>13,14,15,16,17,18,19,20</w:t>
                  </w:r>
                </w:p>
              </w:tc>
            </w:tr>
            <w:tr w:rsidR="00985645" w:rsidRPr="00ED5FEE" w14:paraId="6C849D28" w14:textId="77777777" w:rsidTr="00293D66">
              <w:trPr>
                <w:jc w:val="center"/>
              </w:trPr>
              <w:tc>
                <w:tcPr>
                  <w:tcW w:w="3085" w:type="dxa"/>
                  <w:shd w:val="clear" w:color="auto" w:fill="auto"/>
                </w:tcPr>
                <w:p w14:paraId="3C093DE4" w14:textId="77777777" w:rsidR="00985645" w:rsidRPr="001F51C1" w:rsidRDefault="00985645" w:rsidP="00985645">
                  <w:pPr>
                    <w:rPr>
                      <w:lang w:val="sv-SE"/>
                    </w:rPr>
                  </w:pPr>
                  <w:r w:rsidRPr="001F51C1">
                    <w:rPr>
                      <w:lang w:val="sv-SE"/>
                    </w:rPr>
                    <w:t>7os sPUCCH, format 4 (RM)</w:t>
                  </w:r>
                </w:p>
              </w:tc>
              <w:tc>
                <w:tcPr>
                  <w:tcW w:w="2453" w:type="dxa"/>
                  <w:shd w:val="clear" w:color="auto" w:fill="auto"/>
                </w:tcPr>
                <w:p w14:paraId="49982307" w14:textId="77777777" w:rsidR="00985645" w:rsidRPr="001F51C1" w:rsidRDefault="00985645" w:rsidP="00985645">
                  <w:pPr>
                    <w:jc w:val="center"/>
                    <w:rPr>
                      <w:lang w:val="sv-SE"/>
                    </w:rPr>
                  </w:pPr>
                  <w:r w:rsidRPr="001F51C1">
                    <w:rPr>
                      <w:lang w:val="sv-SE"/>
                    </w:rPr>
                    <w:t>13,14,15,16,17,18,19,20</w:t>
                  </w:r>
                </w:p>
              </w:tc>
            </w:tr>
            <w:tr w:rsidR="00985645" w:rsidRPr="00ED5FEE" w14:paraId="559CCDC7" w14:textId="77777777" w:rsidTr="00293D66">
              <w:trPr>
                <w:jc w:val="center"/>
              </w:trPr>
              <w:tc>
                <w:tcPr>
                  <w:tcW w:w="3085" w:type="dxa"/>
                  <w:shd w:val="clear" w:color="auto" w:fill="auto"/>
                </w:tcPr>
                <w:p w14:paraId="368DEAAA" w14:textId="77777777" w:rsidR="00985645" w:rsidRPr="001F51C1" w:rsidRDefault="00985645" w:rsidP="00985645">
                  <w:pPr>
                    <w:rPr>
                      <w:lang w:val="sv-SE"/>
                    </w:rPr>
                  </w:pPr>
                  <w:r w:rsidRPr="001F51C1">
                    <w:rPr>
                      <w:lang w:val="sv-SE"/>
                    </w:rPr>
                    <w:t>7os sPUCCH, format 4 (TBCC)</w:t>
                  </w:r>
                </w:p>
              </w:tc>
              <w:tc>
                <w:tcPr>
                  <w:tcW w:w="2453" w:type="dxa"/>
                  <w:shd w:val="clear" w:color="auto" w:fill="auto"/>
                </w:tcPr>
                <w:p w14:paraId="7D703B38" w14:textId="77777777" w:rsidR="00985645" w:rsidRPr="001F51C1" w:rsidRDefault="00985645" w:rsidP="00985645">
                  <w:pPr>
                    <w:jc w:val="center"/>
                    <w:rPr>
                      <w:lang w:val="sv-SE"/>
                    </w:rPr>
                  </w:pPr>
                  <w:r w:rsidRPr="001F51C1">
                    <w:rPr>
                      <w:lang w:val="sv-SE"/>
                    </w:rPr>
                    <w:t>10,11,12,13,14,15,16,17</w:t>
                  </w:r>
                </w:p>
              </w:tc>
            </w:tr>
          </w:tbl>
          <w:p w14:paraId="78AE45D3" w14:textId="61D90D14" w:rsidR="00D4445A" w:rsidRPr="007070AA" w:rsidRDefault="00D4445A" w:rsidP="007070AA">
            <w:pPr>
              <w:wordWrap w:val="0"/>
              <w:spacing w:after="150"/>
              <w:ind w:right="300"/>
              <w:jc w:val="both"/>
              <w:rPr>
                <w:lang w:val="en-US"/>
              </w:rPr>
            </w:pPr>
          </w:p>
        </w:tc>
      </w:tr>
      <w:tr w:rsidR="00535E68" w14:paraId="78F00FFB" w14:textId="77777777" w:rsidTr="00912308">
        <w:tc>
          <w:tcPr>
            <w:tcW w:w="9631" w:type="dxa"/>
          </w:tcPr>
          <w:p w14:paraId="1FA786EE" w14:textId="4D090B90" w:rsidR="00535E68" w:rsidRPr="001F51C1" w:rsidRDefault="00535E68" w:rsidP="00912308">
            <w:pPr>
              <w:rPr>
                <w:iCs/>
              </w:rPr>
            </w:pPr>
            <w:r w:rsidRPr="001F51C1">
              <w:rPr>
                <w:iCs/>
              </w:rPr>
              <w:lastRenderedPageBreak/>
              <w:t xml:space="preserve">For sPUCCH, in order to derive </w:t>
            </w:r>
            <w:r w:rsidRPr="001F51C1">
              <w:rPr>
                <w:position w:val="-14"/>
              </w:rPr>
              <w:object w:dxaOrig="1340" w:dyaOrig="380" w14:anchorId="2CA200E1">
                <v:shape id="_x0000_i1067" type="#_x0000_t75" style="width:60pt;height:18pt" o:ole="">
                  <v:imagedata r:id="rId92" o:title=""/>
                </v:shape>
                <o:OLEObject Type="Embed" ProgID="Equation.3" ShapeID="_x0000_i1067" DrawAspect="Content" ObjectID="_1581831279" r:id="rId93"/>
              </w:object>
            </w:r>
            <w:r w:rsidRPr="001F51C1">
              <w:rPr>
                <w:iCs/>
              </w:rPr>
              <w:t xml:space="preserve">the existing equation for 1ms TTI is reused with modification of the definition on BPRE as  </w:t>
            </w:r>
            <w:r w:rsidRPr="001F51C1">
              <w:rPr>
                <w:position w:val="-14"/>
              </w:rPr>
              <w:object w:dxaOrig="4060" w:dyaOrig="400" w14:anchorId="5E087268">
                <v:shape id="_x0000_i1068" type="#_x0000_t75" style="width:169.8pt;height:16.8pt" o:ole="">
                  <v:imagedata r:id="rId94" o:title=""/>
                </v:shape>
                <o:OLEObject Type="Embed" ProgID="Equation.3" ShapeID="_x0000_i1068" DrawAspect="Content" ObjectID="_1581831280" r:id="rId95"/>
              </w:object>
            </w:r>
            <w:r w:rsidRPr="001F51C1">
              <w:rPr>
                <w:iCs/>
              </w:rPr>
              <w:t xml:space="preserve">, where  </w:t>
            </w:r>
            <w:r w:rsidRPr="001F51C1">
              <w:rPr>
                <w:rFonts w:ascii="Helvetica" w:hAnsi="Helvetica" w:cs="Arial"/>
                <w:b/>
                <w:bCs/>
                <w:kern w:val="32"/>
                <w:position w:val="-12"/>
                <w:lang w:eastAsia="zh-CN"/>
              </w:rPr>
              <w:object w:dxaOrig="1200" w:dyaOrig="360" w14:anchorId="0519E23E">
                <v:shape id="_x0000_i1069" type="#_x0000_t75" style="width:58.2pt;height:16.8pt" o:ole="">
                  <v:imagedata r:id="rId96" o:title=""/>
                </v:shape>
                <o:OLEObject Type="Embed" ProgID="Equation.3" ShapeID="_x0000_i1069" DrawAspect="Content" ObjectID="_1581831281" r:id="rId97"/>
              </w:object>
            </w:r>
            <w:r w:rsidRPr="001F51C1">
              <w:rPr>
                <w:iCs/>
              </w:rPr>
              <w:t xml:space="preserve"> is the sum of total number of UCI bits including CRC bits on sPUCCH format 4 divided by the number of REs for sPUCCH</w:t>
            </w:r>
          </w:p>
        </w:tc>
      </w:tr>
      <w:tr w:rsidR="00535E68" w14:paraId="67CCF442" w14:textId="77777777" w:rsidTr="00912308">
        <w:tc>
          <w:tcPr>
            <w:tcW w:w="9631" w:type="dxa"/>
          </w:tcPr>
          <w:p w14:paraId="18D3A368" w14:textId="77777777" w:rsidR="00535E68" w:rsidRPr="001F51C1" w:rsidRDefault="00535E68" w:rsidP="00535E68">
            <w:pPr>
              <w:rPr>
                <w:iCs/>
              </w:rPr>
            </w:pPr>
            <w:r w:rsidRPr="001F51C1">
              <w:rPr>
                <w:iCs/>
              </w:rPr>
              <w:t xml:space="preserve">For sPUCCH, the current </w:t>
            </w:r>
            <w:r w:rsidRPr="001F51C1">
              <w:rPr>
                <w:position w:val="-14"/>
              </w:rPr>
              <w:object w:dxaOrig="1780" w:dyaOrig="380" w14:anchorId="3CC378D2">
                <v:shape id="_x0000_i1070" type="#_x0000_t75" style="width:76.8pt;height:17.4pt" o:ole="">
                  <v:imagedata r:id="rId98" o:title=""/>
                </v:shape>
                <o:OLEObject Type="Embed" ProgID="Equation.3" ShapeID="_x0000_i1070" DrawAspect="Content" ObjectID="_1581831282" r:id="rId99"/>
              </w:object>
            </w:r>
            <w:r w:rsidRPr="001F51C1">
              <w:rPr>
                <w:iCs/>
              </w:rPr>
              <w:t xml:space="preserve"> for format 3 definition is reused.</w:t>
            </w:r>
          </w:p>
          <w:p w14:paraId="57DA2BBE" w14:textId="0A309AEF" w:rsidR="00535E68" w:rsidRPr="001F51C1" w:rsidRDefault="00535E68" w:rsidP="00535E68">
            <w:pPr>
              <w:rPr>
                <w:iCs/>
              </w:rPr>
            </w:pPr>
            <w:r w:rsidRPr="001F51C1">
              <w:rPr>
                <w:iCs/>
              </w:rPr>
              <w:t xml:space="preserve">- To derive  </w:t>
            </w:r>
            <w:r w:rsidRPr="001F51C1">
              <w:rPr>
                <w:position w:val="-14"/>
              </w:rPr>
              <w:object w:dxaOrig="1780" w:dyaOrig="380" w14:anchorId="31FED8E5">
                <v:shape id="_x0000_i1071" type="#_x0000_t75" style="width:71.4pt;height:16.2pt" o:ole="">
                  <v:imagedata r:id="rId98" o:title=""/>
                </v:shape>
                <o:OLEObject Type="Embed" ProgID="Equation.3" ShapeID="_x0000_i1071" DrawAspect="Content" ObjectID="_1581831283" r:id="rId100"/>
              </w:object>
            </w:r>
            <w:r w:rsidRPr="001F51C1">
              <w:rPr>
                <w:iCs/>
              </w:rPr>
              <w:t>, the sum of HARQ-ACK bits for PDSCH as well as those for sPDSCH carried by sPUCCH should be taken into account if PUCCH/PUSCH is collided with sPUCCH within the same subframe on a given carrier</w:t>
            </w:r>
          </w:p>
        </w:tc>
      </w:tr>
      <w:tr w:rsidR="004055AD" w14:paraId="20726039" w14:textId="77777777" w:rsidTr="00912308">
        <w:tc>
          <w:tcPr>
            <w:tcW w:w="9631" w:type="dxa"/>
          </w:tcPr>
          <w:p w14:paraId="65BD0B96" w14:textId="2BD82723" w:rsidR="004055AD" w:rsidRPr="001F51C1" w:rsidRDefault="004055AD" w:rsidP="00535E68">
            <w:pPr>
              <w:rPr>
                <w:iCs/>
              </w:rPr>
            </w:pPr>
            <w:r w:rsidRPr="001F51C1">
              <w:rPr>
                <w:iCs/>
              </w:rPr>
              <w:t>Tx diversity in sPUCCH format 1/1a/1b/3 is defined as in legacy PUCCH and is a separate UE capability between 1 ms and sTTI.</w:t>
            </w:r>
          </w:p>
        </w:tc>
      </w:tr>
      <w:tr w:rsidR="004055AD" w14:paraId="72CC2A94" w14:textId="77777777" w:rsidTr="00912308">
        <w:tc>
          <w:tcPr>
            <w:tcW w:w="9631" w:type="dxa"/>
          </w:tcPr>
          <w:p w14:paraId="7A1E2DB3" w14:textId="61C59C8C" w:rsidR="004055AD" w:rsidRPr="001F51C1" w:rsidRDefault="004055AD" w:rsidP="00535E68">
            <w:pPr>
              <w:rPr>
                <w:iCs/>
              </w:rPr>
            </w:pPr>
            <w:r w:rsidRPr="001F51C1">
              <w:rPr>
                <w:position w:val="-10"/>
              </w:rPr>
              <w:object w:dxaOrig="859" w:dyaOrig="300" w14:anchorId="1D8A6807">
                <v:shape id="_x0000_i1072" type="#_x0000_t75" style="width:34.8pt;height:12.6pt" o:ole="">
                  <v:imagedata r:id="rId17" o:title=""/>
                </v:shape>
                <o:OLEObject Type="Embed" ProgID="Equation.3" ShapeID="_x0000_i1072" DrawAspect="Content" ObjectID="_1581831284" r:id="rId101"/>
              </w:object>
            </w:r>
            <w:r w:rsidRPr="001F51C1">
              <w:rPr>
                <w:iCs/>
              </w:rPr>
              <w:t xml:space="preserve"> is separately configured for sTTI operation using the same parameter range as for 1 ms operation.</w:t>
            </w:r>
          </w:p>
        </w:tc>
      </w:tr>
      <w:tr w:rsidR="004055AD" w14:paraId="437B77B9" w14:textId="77777777" w:rsidTr="00912308">
        <w:tc>
          <w:tcPr>
            <w:tcW w:w="9631" w:type="dxa"/>
          </w:tcPr>
          <w:p w14:paraId="35A2D96A" w14:textId="418C7511" w:rsidR="004055AD" w:rsidRPr="001F51C1" w:rsidRDefault="004055AD" w:rsidP="00535E68">
            <w:pPr>
              <w:rPr>
                <w:iCs/>
              </w:rPr>
            </w:pPr>
            <w:bookmarkStart w:id="4" w:name="_Hlk495400107"/>
            <w:r w:rsidRPr="001F51C1">
              <w:rPr>
                <w:iCs/>
              </w:rPr>
              <w:t>For sPUCCH, only the TPC from sDCI is considered.</w:t>
            </w:r>
            <w:bookmarkEnd w:id="4"/>
          </w:p>
        </w:tc>
      </w:tr>
      <w:tr w:rsidR="004055AD" w14:paraId="4953FFE0" w14:textId="77777777" w:rsidTr="00912308">
        <w:tc>
          <w:tcPr>
            <w:tcW w:w="9631" w:type="dxa"/>
          </w:tcPr>
          <w:p w14:paraId="368C1D20" w14:textId="77777777" w:rsidR="004055AD" w:rsidRPr="001F51C1" w:rsidRDefault="004055AD" w:rsidP="004055AD">
            <w:pPr>
              <w:rPr>
                <w:iCs/>
              </w:rPr>
            </w:pPr>
            <w:r w:rsidRPr="001F51C1">
              <w:rPr>
                <w:iCs/>
              </w:rPr>
              <w:t>For PUCCH, only the TPC from DCI is considered.</w:t>
            </w:r>
          </w:p>
          <w:p w14:paraId="5D4C0B22" w14:textId="2DABD307" w:rsidR="004055AD" w:rsidRPr="001F51C1" w:rsidRDefault="004055AD" w:rsidP="00535E68">
            <w:pPr>
              <w:rPr>
                <w:iCs/>
              </w:rPr>
            </w:pPr>
            <w:r w:rsidRPr="001F51C1">
              <w:rPr>
                <w:iCs/>
              </w:rPr>
              <w:t>- NOTE: This is legacy behaviour and has no impact to the specification</w:t>
            </w:r>
          </w:p>
        </w:tc>
      </w:tr>
      <w:tr w:rsidR="00D4445A" w14:paraId="71A15050" w14:textId="77777777" w:rsidTr="00912308">
        <w:tc>
          <w:tcPr>
            <w:tcW w:w="9631" w:type="dxa"/>
          </w:tcPr>
          <w:p w14:paraId="62C9C542" w14:textId="5492F703" w:rsidR="00D4445A" w:rsidRPr="001F51C1" w:rsidRDefault="00D4445A" w:rsidP="004055AD">
            <w:pPr>
              <w:rPr>
                <w:iCs/>
              </w:rPr>
            </w:pPr>
            <w:r w:rsidRPr="001F51C1">
              <w:rPr>
                <w:lang w:val="en-US"/>
              </w:rPr>
              <w:t>For sPUCCH power control, and for FDD, M=1. k_m = 4 when the DL sTTI length is slot, and k_m = X_P when the DL sTTI length is subslot, where X_P is the processing time configured by higher-layer signaling.</w:t>
            </w:r>
          </w:p>
        </w:tc>
      </w:tr>
      <w:tr w:rsidR="00D4445A" w14:paraId="7E133C7B" w14:textId="77777777" w:rsidTr="00912308">
        <w:tc>
          <w:tcPr>
            <w:tcW w:w="9631" w:type="dxa"/>
          </w:tcPr>
          <w:p w14:paraId="57374307" w14:textId="43042BD3" w:rsidR="00D4445A" w:rsidRPr="001F51C1" w:rsidRDefault="00D4445A" w:rsidP="004055AD">
            <w:pPr>
              <w:rPr>
                <w:lang w:val="en-US"/>
              </w:rPr>
            </w:pPr>
            <w:r w:rsidRPr="001F51C1">
              <w:rPr>
                <w:lang w:val="en-US"/>
              </w:rPr>
              <w:t>For sPUCCH power control, and for TDD, M and k_m are given according to the timing between sPDSCH and the corresponding HARQ-ACK (depending on TDD UL/DL configuration and special subframe configuration).</w:t>
            </w:r>
          </w:p>
        </w:tc>
      </w:tr>
      <w:tr w:rsidR="005C1112" w14:paraId="56229271" w14:textId="77777777" w:rsidTr="00912308">
        <w:tc>
          <w:tcPr>
            <w:tcW w:w="9631" w:type="dxa"/>
          </w:tcPr>
          <w:p w14:paraId="721621FB" w14:textId="4FB88EC7" w:rsidR="005C1112" w:rsidRPr="005C1112" w:rsidRDefault="005C1112" w:rsidP="005C1112">
            <w:pPr>
              <w:rPr>
                <w:color w:val="70AD47" w:themeColor="accent6"/>
              </w:rPr>
            </w:pPr>
            <w:r w:rsidRPr="005C1112">
              <w:rPr>
                <w:color w:val="70AD47" w:themeColor="accent6"/>
              </w:rPr>
              <w:t>For sPUCCH power control, and for FDD {2, 7}, M=3, and k_m = X_P when the DL sTTI length is subslot, where X_P is the processing time configured by higher-layer signaling.</w:t>
            </w:r>
          </w:p>
        </w:tc>
      </w:tr>
      <w:tr w:rsidR="00D4445A" w14:paraId="0727D405" w14:textId="77777777" w:rsidTr="00912308">
        <w:tc>
          <w:tcPr>
            <w:tcW w:w="9631" w:type="dxa"/>
          </w:tcPr>
          <w:p w14:paraId="7FEECC7D" w14:textId="3E3F6CCA" w:rsidR="00D4445A" w:rsidRPr="00AC153C" w:rsidRDefault="00D4445A" w:rsidP="00D4445A">
            <w:pPr>
              <w:spacing w:after="150"/>
              <w:ind w:right="150"/>
              <w:jc w:val="both"/>
              <w:rPr>
                <w:lang w:val="en-US"/>
              </w:rPr>
            </w:pPr>
            <w:r w:rsidRPr="00AC153C">
              <w:rPr>
                <w:lang w:val="en-US"/>
              </w:rPr>
              <w:t>If a UE is (re)configured with sTTI operation for the primary cell, the initial value of g(*) for the primary cell is determined as zero, and the UE shall reset accumulation, regardless of whether P_0_UE_PUCCH is changed or not.</w:t>
            </w:r>
          </w:p>
        </w:tc>
      </w:tr>
      <w:tr w:rsidR="00953E82" w14:paraId="1102B6B2" w14:textId="77777777" w:rsidTr="00912308">
        <w:tc>
          <w:tcPr>
            <w:tcW w:w="9631" w:type="dxa"/>
          </w:tcPr>
          <w:p w14:paraId="3DA57EEA" w14:textId="30277C6B" w:rsidR="00953E82" w:rsidRPr="00AC153C" w:rsidRDefault="00953E82" w:rsidP="00D4445A">
            <w:pPr>
              <w:spacing w:after="150"/>
              <w:ind w:right="150"/>
              <w:jc w:val="both"/>
              <w:rPr>
                <w:lang w:val="en-US"/>
              </w:rPr>
            </w:pPr>
            <w:r w:rsidRPr="00AC153C">
              <w:rPr>
                <w:rFonts w:eastAsia="Malgun Gothic"/>
                <w:iCs/>
                <w:lang w:eastAsia="ko-KR"/>
              </w:rPr>
              <w:t>No separate handling of sPUCCH format 4 power control between 2-OS and 3-OS sTTI is supported.</w:t>
            </w:r>
          </w:p>
        </w:tc>
      </w:tr>
      <w:tr w:rsidR="005929A7" w14:paraId="4DB76A30" w14:textId="77777777" w:rsidTr="00912308">
        <w:tc>
          <w:tcPr>
            <w:tcW w:w="9631" w:type="dxa"/>
          </w:tcPr>
          <w:p w14:paraId="2A670855" w14:textId="3FBC9DA3" w:rsidR="005929A7" w:rsidRPr="00AC153C" w:rsidRDefault="005929A7" w:rsidP="005929A7">
            <w:pPr>
              <w:rPr>
                <w:rFonts w:eastAsia="MS Mincho"/>
                <w:lang w:eastAsia="ja-JP"/>
              </w:rPr>
            </w:pPr>
            <w:r w:rsidRPr="00AC153C">
              <w:rPr>
                <w:rFonts w:eastAsia="Malgun Gothic"/>
                <w:iCs/>
                <w:lang w:eastAsia="ko-KR"/>
              </w:rPr>
              <w:t>No separate handling of sPUCCH format 1/1a/1b power control between 2-OS and 3-OS sTTI is supported</w:t>
            </w:r>
          </w:p>
        </w:tc>
      </w:tr>
    </w:tbl>
    <w:p w14:paraId="26CA248B" w14:textId="14D70AB4" w:rsidR="006249F6" w:rsidRPr="003A5CB8" w:rsidRDefault="00261713" w:rsidP="006249F6">
      <w:pPr>
        <w:pStyle w:val="Heading2"/>
      </w:pPr>
      <w:r>
        <w:lastRenderedPageBreak/>
        <w:t>4</w:t>
      </w:r>
      <w:r w:rsidR="006249F6" w:rsidRPr="003A5CB8">
        <w:t>.</w:t>
      </w:r>
      <w:r w:rsidR="00511F77">
        <w:t>6</w:t>
      </w:r>
      <w:r w:rsidR="006249F6" w:rsidRPr="003A5CB8">
        <w:tab/>
        <w:t>DL data channel design</w:t>
      </w:r>
    </w:p>
    <w:p w14:paraId="33E8BB98" w14:textId="73A2D1EF" w:rsidR="006249F6" w:rsidRDefault="00261713" w:rsidP="006249F6">
      <w:pPr>
        <w:pStyle w:val="Heading3"/>
      </w:pPr>
      <w:r>
        <w:t>4</w:t>
      </w:r>
      <w:r w:rsidR="006249F6" w:rsidRPr="003A5CB8">
        <w:t>.</w:t>
      </w:r>
      <w:r w:rsidR="00511F77">
        <w:t>6</w:t>
      </w:r>
      <w:r w:rsidR="006249F6" w:rsidRPr="003A5CB8">
        <w:t>.1</w:t>
      </w:r>
      <w:r w:rsidR="006249F6" w:rsidRPr="003A5CB8">
        <w:tab/>
        <w:t>sPDSCH design</w:t>
      </w:r>
    </w:p>
    <w:tbl>
      <w:tblPr>
        <w:tblStyle w:val="TableGrid"/>
        <w:tblW w:w="0" w:type="auto"/>
        <w:tblLook w:val="0480" w:firstRow="0" w:lastRow="0" w:firstColumn="1" w:lastColumn="0" w:noHBand="0" w:noVBand="1"/>
      </w:tblPr>
      <w:tblGrid>
        <w:gridCol w:w="9631"/>
      </w:tblGrid>
      <w:tr w:rsidR="003F7FCE" w14:paraId="18576800" w14:textId="77777777" w:rsidTr="00EF0B84">
        <w:tc>
          <w:tcPr>
            <w:tcW w:w="9631" w:type="dxa"/>
          </w:tcPr>
          <w:p w14:paraId="50A624B5" w14:textId="77777777" w:rsidR="008936C5" w:rsidRDefault="008936C5" w:rsidP="003F7FCE">
            <w:pPr>
              <w:rPr>
                <w:lang w:val="en-US"/>
              </w:rPr>
            </w:pPr>
            <w:r>
              <w:rPr>
                <w:lang w:val="en-US"/>
              </w:rPr>
              <w:t>B</w:t>
            </w:r>
            <w:r w:rsidR="003F7FCE" w:rsidRPr="005D4280">
              <w:rPr>
                <w:lang w:val="en-US"/>
              </w:rPr>
              <w:t>oth CRS based TMs and DMRS based TMs are supported for DL s</w:t>
            </w:r>
            <w:r>
              <w:rPr>
                <w:lang w:val="en-US"/>
              </w:rPr>
              <w:t>PDSCH</w:t>
            </w:r>
            <w:r w:rsidR="003F7FCE" w:rsidRPr="005D4280">
              <w:rPr>
                <w:lang w:val="en-US"/>
              </w:rPr>
              <w:t xml:space="preserve"> transmission. </w:t>
            </w:r>
          </w:p>
          <w:p w14:paraId="6C3D7E3F" w14:textId="16BC4B6C" w:rsidR="003F7FCE" w:rsidRPr="005D4280" w:rsidRDefault="003F7FCE" w:rsidP="003F7FCE">
            <w:pPr>
              <w:rPr>
                <w:lang w:val="en-US"/>
              </w:rPr>
            </w:pPr>
            <w:r w:rsidRPr="005D4280">
              <w:rPr>
                <w:lang w:val="en-US"/>
              </w:rPr>
              <w:t xml:space="preserve">No change for CRS definition is envisioned. </w:t>
            </w:r>
          </w:p>
          <w:p w14:paraId="0E212436" w14:textId="393B6002" w:rsidR="003F7FCE" w:rsidRPr="001F51C1" w:rsidRDefault="00B622DD" w:rsidP="003F7FCE">
            <w:pPr>
              <w:rPr>
                <w:lang w:val="en-US"/>
              </w:rPr>
            </w:pPr>
            <w:r>
              <w:rPr>
                <w:lang w:val="en-US"/>
              </w:rPr>
              <w:t xml:space="preserve">For a CRS based sTTI </w:t>
            </w:r>
            <w:r w:rsidRPr="001F51C1">
              <w:rPr>
                <w:lang w:val="en-US"/>
              </w:rPr>
              <w:t>transmission scheme t</w:t>
            </w:r>
            <w:r w:rsidR="007C2491" w:rsidRPr="001F51C1">
              <w:rPr>
                <w:lang w:val="en-US"/>
              </w:rPr>
              <w:t>he m</w:t>
            </w:r>
            <w:r w:rsidR="003F7FCE" w:rsidRPr="001F51C1">
              <w:rPr>
                <w:lang w:val="en-US"/>
              </w:rPr>
              <w:t>aximum number of supported layers is 4.</w:t>
            </w:r>
          </w:p>
          <w:p w14:paraId="23E4936B" w14:textId="77777777" w:rsidR="00252ED0" w:rsidRPr="001F51C1" w:rsidRDefault="00310D6A" w:rsidP="003F7FCE">
            <w:pPr>
              <w:rPr>
                <w:lang w:val="en-US"/>
              </w:rPr>
            </w:pPr>
            <w:r w:rsidRPr="001F51C1">
              <w:rPr>
                <w:lang w:val="en-US"/>
              </w:rPr>
              <w:t xml:space="preserve">For a DM-RS based sTTI transmission scheme the number of supported layers for </w:t>
            </w:r>
          </w:p>
          <w:p w14:paraId="1822E87E" w14:textId="2769CAE5" w:rsidR="00B622DD" w:rsidRPr="001F51C1" w:rsidRDefault="00252ED0" w:rsidP="00697D56">
            <w:pPr>
              <w:numPr>
                <w:ilvl w:val="0"/>
                <w:numId w:val="3"/>
              </w:numPr>
              <w:rPr>
                <w:lang w:val="en-US"/>
              </w:rPr>
            </w:pPr>
            <w:r w:rsidRPr="001F51C1">
              <w:rPr>
                <w:lang w:val="en-US"/>
              </w:rPr>
              <w:t>2/3 symbols</w:t>
            </w:r>
            <w:r w:rsidR="00310D6A" w:rsidRPr="001F51C1">
              <w:rPr>
                <w:lang w:val="en-US"/>
              </w:rPr>
              <w:t xml:space="preserve"> sTTI is </w:t>
            </w:r>
            <w:r w:rsidR="00DE610C" w:rsidRPr="001F51C1">
              <w:rPr>
                <w:lang w:val="en-US"/>
              </w:rPr>
              <w:t>up to 4</w:t>
            </w:r>
          </w:p>
          <w:p w14:paraId="06CFCEB8" w14:textId="73E2D0AE" w:rsidR="00252ED0" w:rsidRDefault="00252ED0" w:rsidP="00697D56">
            <w:pPr>
              <w:numPr>
                <w:ilvl w:val="0"/>
                <w:numId w:val="3"/>
              </w:numPr>
              <w:rPr>
                <w:lang w:val="en-US"/>
              </w:rPr>
            </w:pPr>
            <w:r w:rsidRPr="001F51C1">
              <w:rPr>
                <w:lang w:val="en-US"/>
              </w:rPr>
              <w:t xml:space="preserve">1-slot sTTI is up to </w:t>
            </w:r>
            <w:r>
              <w:rPr>
                <w:lang w:val="en-US"/>
              </w:rPr>
              <w:t>4</w:t>
            </w:r>
          </w:p>
          <w:p w14:paraId="372F3CBC" w14:textId="5E6C3554" w:rsidR="0042372E" w:rsidRDefault="0042372E" w:rsidP="0042372E">
            <w:pPr>
              <w:rPr>
                <w:lang w:val="en-US"/>
              </w:rPr>
            </w:pPr>
            <w:r w:rsidRPr="005D4280">
              <w:rPr>
                <w:lang w:val="en-US"/>
              </w:rPr>
              <w:t xml:space="preserve">A UE is expected to handle the following cases in the same carrier in a subframe: </w:t>
            </w:r>
          </w:p>
          <w:p w14:paraId="78020B74" w14:textId="665B364E" w:rsidR="0019225B" w:rsidRPr="00BA42A6" w:rsidRDefault="0019225B" w:rsidP="00CA630A">
            <w:pPr>
              <w:numPr>
                <w:ilvl w:val="0"/>
                <w:numId w:val="11"/>
              </w:numPr>
              <w:spacing w:after="0"/>
              <w:rPr>
                <w:rFonts w:eastAsia="MS Mincho"/>
                <w:lang w:val="en-US" w:eastAsia="ja-JP"/>
              </w:rPr>
            </w:pPr>
            <w:r w:rsidRPr="00ED58A2">
              <w:rPr>
                <w:rFonts w:eastAsia="MS Mincho"/>
                <w:lang w:val="en-US" w:eastAsia="ja-JP"/>
              </w:rPr>
              <w:t xml:space="preserve">Receiving legacy TTI non-unicast PDSCH (except </w:t>
            </w:r>
            <w:r w:rsidRPr="00326807">
              <w:rPr>
                <w:rFonts w:eastAsia="MS Mincho"/>
                <w:lang w:val="en-US" w:eastAsia="ja-JP"/>
              </w:rPr>
              <w:t>FFS</w:t>
            </w:r>
            <w:r w:rsidRPr="00ED58A2">
              <w:rPr>
                <w:rFonts w:eastAsia="MS Mincho"/>
                <w:lang w:val="en-US" w:eastAsia="ja-JP"/>
              </w:rPr>
              <w:t xml:space="preserve"> for SC-PTM) and short TTI unicast PDSCH</w:t>
            </w:r>
          </w:p>
          <w:p w14:paraId="4FD33B9F" w14:textId="77777777" w:rsidR="003F7FCE" w:rsidRDefault="0019225B" w:rsidP="00CA630A">
            <w:pPr>
              <w:numPr>
                <w:ilvl w:val="0"/>
                <w:numId w:val="11"/>
              </w:numPr>
              <w:spacing w:after="0"/>
              <w:rPr>
                <w:rFonts w:eastAsia="MS Mincho"/>
                <w:lang w:val="en-US" w:eastAsia="ja-JP"/>
              </w:rPr>
            </w:pPr>
            <w:r w:rsidRPr="00BA42A6">
              <w:rPr>
                <w:rFonts w:eastAsia="MS Mincho"/>
                <w:lang w:val="en-US" w:eastAsia="ja-JP"/>
              </w:rPr>
              <w:t>Receiving legacy TTI non-unicast PDSCH (</w:t>
            </w:r>
            <w:r w:rsidRPr="00326807">
              <w:rPr>
                <w:rFonts w:eastAsia="MS Mincho"/>
                <w:lang w:val="en-US" w:eastAsia="ja-JP"/>
              </w:rPr>
              <w:t>except FFS</w:t>
            </w:r>
            <w:r w:rsidRPr="00BA42A6">
              <w:rPr>
                <w:rFonts w:eastAsia="MS Mincho"/>
                <w:lang w:val="en-US" w:eastAsia="ja-JP"/>
              </w:rPr>
              <w:t xml:space="preserve"> for SC-PTM) and legacy TTI unicast PDSCH</w:t>
            </w:r>
          </w:p>
          <w:p w14:paraId="3C25FC93" w14:textId="5E67D13F" w:rsidR="0019225B" w:rsidRPr="0019225B" w:rsidRDefault="0019225B" w:rsidP="0019225B">
            <w:pPr>
              <w:spacing w:after="0"/>
              <w:rPr>
                <w:rFonts w:eastAsia="MS Mincho"/>
                <w:lang w:val="en-US" w:eastAsia="ja-JP"/>
              </w:rPr>
            </w:pPr>
          </w:p>
        </w:tc>
      </w:tr>
      <w:tr w:rsidR="00136978" w14:paraId="3937AA2A" w14:textId="77777777" w:rsidTr="00EF0B84">
        <w:tc>
          <w:tcPr>
            <w:tcW w:w="9631" w:type="dxa"/>
          </w:tcPr>
          <w:p w14:paraId="2787E7A0" w14:textId="77777777" w:rsidR="00136978" w:rsidRPr="006D2B41" w:rsidRDefault="00136978" w:rsidP="00CA630A">
            <w:pPr>
              <w:numPr>
                <w:ilvl w:val="0"/>
                <w:numId w:val="6"/>
              </w:numPr>
              <w:spacing w:after="0"/>
              <w:rPr>
                <w:rFonts w:eastAsia="MS Mincho"/>
                <w:lang w:val="en-US" w:eastAsia="ja-JP"/>
              </w:rPr>
            </w:pPr>
            <w:r w:rsidRPr="008E3188">
              <w:rPr>
                <w:rFonts w:eastAsia="MS Mincho"/>
                <w:lang w:val="en-US" w:eastAsia="ja-JP"/>
              </w:rPr>
              <w:t>For DL transmission</w:t>
            </w:r>
            <w:r>
              <w:rPr>
                <w:rFonts w:eastAsia="MS Mincho"/>
                <w:lang w:val="en-US" w:eastAsia="ja-JP"/>
              </w:rPr>
              <w:t xml:space="preserve"> for sTTI</w:t>
            </w:r>
          </w:p>
          <w:p w14:paraId="23CD9ADA" w14:textId="77777777" w:rsidR="00136978" w:rsidRPr="008E3188" w:rsidRDefault="00136978" w:rsidP="00CA630A">
            <w:pPr>
              <w:numPr>
                <w:ilvl w:val="1"/>
                <w:numId w:val="6"/>
              </w:numPr>
              <w:spacing w:after="0"/>
              <w:rPr>
                <w:rFonts w:eastAsia="MS Mincho"/>
                <w:lang w:val="en-US" w:eastAsia="ja-JP"/>
              </w:rPr>
            </w:pPr>
            <w:r w:rsidRPr="008E3188">
              <w:rPr>
                <w:rFonts w:eastAsia="MS Mincho"/>
                <w:lang w:val="en-US" w:eastAsia="ja-JP"/>
              </w:rPr>
              <w:t>TM1, 2, 3, 4, 6, 9, 10 are supported for FS1.</w:t>
            </w:r>
          </w:p>
          <w:p w14:paraId="21BA59BD" w14:textId="77777777" w:rsidR="00136978" w:rsidRDefault="00136978" w:rsidP="00CA630A">
            <w:pPr>
              <w:numPr>
                <w:ilvl w:val="1"/>
                <w:numId w:val="6"/>
              </w:numPr>
              <w:spacing w:after="0"/>
              <w:rPr>
                <w:rFonts w:eastAsia="MS Mincho"/>
                <w:lang w:val="en-US" w:eastAsia="ja-JP"/>
              </w:rPr>
            </w:pPr>
            <w:r w:rsidRPr="008E3188">
              <w:rPr>
                <w:rFonts w:eastAsia="MS Mincho"/>
                <w:lang w:val="en-US" w:eastAsia="ja-JP"/>
              </w:rPr>
              <w:t>TM1, 2, 3, 4, 6, 8, 9, 10 are supported</w:t>
            </w:r>
            <w:r>
              <w:rPr>
                <w:rFonts w:eastAsia="MS Mincho"/>
                <w:lang w:val="en-US" w:eastAsia="ja-JP"/>
              </w:rPr>
              <w:t xml:space="preserve"> for slot based sTTI</w:t>
            </w:r>
            <w:r w:rsidRPr="008E3188">
              <w:rPr>
                <w:rFonts w:eastAsia="MS Mincho"/>
                <w:lang w:val="en-US" w:eastAsia="ja-JP"/>
              </w:rPr>
              <w:t xml:space="preserve"> for FS2.</w:t>
            </w:r>
          </w:p>
          <w:p w14:paraId="45C532B9" w14:textId="3BFD3E35" w:rsidR="00136978" w:rsidRPr="00136978" w:rsidRDefault="00136978" w:rsidP="00CA630A">
            <w:pPr>
              <w:numPr>
                <w:ilvl w:val="1"/>
                <w:numId w:val="6"/>
              </w:numPr>
              <w:spacing w:after="0"/>
              <w:rPr>
                <w:rFonts w:eastAsia="MS Mincho"/>
                <w:lang w:val="en-US" w:eastAsia="ja-JP"/>
              </w:rPr>
            </w:pPr>
            <w:r>
              <w:rPr>
                <w:rFonts w:eastAsia="MS Mincho"/>
                <w:lang w:val="en-US" w:eastAsia="ja-JP"/>
              </w:rPr>
              <w:t>Note: For 2 symbol sTTI design TM8 is not supported in this WI</w:t>
            </w:r>
          </w:p>
        </w:tc>
      </w:tr>
      <w:tr w:rsidR="006269FD" w14:paraId="45E49D64" w14:textId="77777777" w:rsidTr="00EF0B84">
        <w:tc>
          <w:tcPr>
            <w:tcW w:w="9631" w:type="dxa"/>
          </w:tcPr>
          <w:p w14:paraId="6E76CD55" w14:textId="77777777" w:rsidR="006269FD" w:rsidRPr="006269FD" w:rsidRDefault="006269FD" w:rsidP="006269FD">
            <w:pPr>
              <w:numPr>
                <w:ilvl w:val="0"/>
                <w:numId w:val="6"/>
              </w:numPr>
              <w:spacing w:after="0"/>
              <w:rPr>
                <w:color w:val="70AD47" w:themeColor="accent6"/>
                <w:lang w:eastAsia="x-none"/>
              </w:rPr>
            </w:pPr>
            <w:r w:rsidRPr="006269FD">
              <w:rPr>
                <w:color w:val="70AD47" w:themeColor="accent6"/>
                <w:lang w:eastAsia="x-none"/>
              </w:rPr>
              <w:t>One of the DL transmission modes, denoted mode 1,2,3,4,6,9,10 for frame structure type 1, and mode 1,2,3,4,6,8,9,10 for frame structure type 2 in non-MBSFN subframes can be configured.</w:t>
            </w:r>
          </w:p>
          <w:p w14:paraId="5EB02512" w14:textId="77777777" w:rsidR="006269FD" w:rsidRPr="006269FD" w:rsidRDefault="006269FD" w:rsidP="006269FD">
            <w:pPr>
              <w:numPr>
                <w:ilvl w:val="0"/>
                <w:numId w:val="6"/>
              </w:numPr>
              <w:spacing w:after="0"/>
              <w:rPr>
                <w:color w:val="70AD47" w:themeColor="accent6"/>
                <w:lang w:eastAsia="x-none"/>
              </w:rPr>
            </w:pPr>
            <w:r w:rsidRPr="006269FD">
              <w:rPr>
                <w:color w:val="70AD47" w:themeColor="accent6"/>
                <w:lang w:eastAsia="x-none"/>
              </w:rPr>
              <w:t>One of the transmission modes, denoted mode 9,10 for frame structure type 1 and frame structure type 2 in MBSFN subframes can be configured</w:t>
            </w:r>
          </w:p>
          <w:p w14:paraId="7EEF8595" w14:textId="57AEC295" w:rsidR="006269FD" w:rsidRPr="006269FD" w:rsidRDefault="006269FD" w:rsidP="006269FD">
            <w:pPr>
              <w:numPr>
                <w:ilvl w:val="0"/>
                <w:numId w:val="6"/>
              </w:numPr>
              <w:spacing w:after="0"/>
              <w:rPr>
                <w:color w:val="70AD47" w:themeColor="accent6"/>
                <w:lang w:eastAsia="x-none"/>
              </w:rPr>
            </w:pPr>
            <w:r w:rsidRPr="006269FD">
              <w:rPr>
                <w:color w:val="70AD47" w:themeColor="accent6"/>
                <w:lang w:eastAsia="x-none"/>
              </w:rPr>
              <w:t>One of the UL transmission modes, denoted mode 1 and 2 for frame structure type 1 and type 2 applicable for non-MBSFN and MBSFN subframes can be configured (i.e. no subframe type dependent UL TM configuration to be supported)</w:t>
            </w:r>
          </w:p>
        </w:tc>
      </w:tr>
      <w:tr w:rsidR="00AE4281" w14:paraId="3385F433" w14:textId="77777777" w:rsidTr="00EF0B84">
        <w:tc>
          <w:tcPr>
            <w:tcW w:w="9631" w:type="dxa"/>
          </w:tcPr>
          <w:p w14:paraId="414E260A" w14:textId="77777777" w:rsidR="00AE4281" w:rsidRPr="001F51C1" w:rsidRDefault="00AE4281" w:rsidP="00AE4281">
            <w:pPr>
              <w:rPr>
                <w:lang w:val="en-US" w:eastAsia="zh-CN"/>
              </w:rPr>
            </w:pPr>
            <w:r w:rsidRPr="001F51C1">
              <w:rPr>
                <w:lang w:val="en-US" w:eastAsia="zh-CN"/>
              </w:rPr>
              <w:t xml:space="preserve">The subframe type (MBSFN and non-MBSFN) dependent TM configuration supported. </w:t>
            </w:r>
          </w:p>
          <w:p w14:paraId="3FD39849" w14:textId="50703F11" w:rsidR="00AE4281" w:rsidRPr="001F51C1" w:rsidRDefault="00AE4281" w:rsidP="00AE4281">
            <w:pPr>
              <w:rPr>
                <w:lang w:val="en-US" w:eastAsia="zh-CN"/>
              </w:rPr>
            </w:pPr>
            <w:r w:rsidRPr="001F51C1">
              <w:rPr>
                <w:lang w:val="en-US" w:eastAsia="zh-CN"/>
              </w:rPr>
              <w:t>Note: The configured processing timeline and the maximum TA are applicable to both TMs configured for MBSFN and non-MBSFN subframes.</w:t>
            </w:r>
          </w:p>
        </w:tc>
      </w:tr>
      <w:tr w:rsidR="00D20606" w14:paraId="1789E531" w14:textId="77777777" w:rsidTr="00EF0B84">
        <w:tc>
          <w:tcPr>
            <w:tcW w:w="9631" w:type="dxa"/>
          </w:tcPr>
          <w:p w14:paraId="5DDA3757" w14:textId="202A4173" w:rsidR="00D20606" w:rsidRPr="001F51C1" w:rsidRDefault="00D20606" w:rsidP="00CA630A">
            <w:pPr>
              <w:numPr>
                <w:ilvl w:val="0"/>
                <w:numId w:val="6"/>
              </w:numPr>
              <w:spacing w:after="0"/>
              <w:rPr>
                <w:rFonts w:eastAsia="MS Mincho"/>
                <w:lang w:val="en-US" w:eastAsia="ja-JP"/>
              </w:rPr>
            </w:pPr>
            <w:r w:rsidRPr="001F51C1">
              <w:rPr>
                <w:rFonts w:eastAsia="MS Mincho"/>
                <w:iCs/>
                <w:lang w:eastAsia="ja-JP"/>
              </w:rPr>
              <w:t>Resource allocation type 1 for sPDSCH is not supported</w:t>
            </w:r>
          </w:p>
        </w:tc>
      </w:tr>
      <w:tr w:rsidR="003D3D51" w14:paraId="2FD9A9D2" w14:textId="77777777" w:rsidTr="00EF0B84">
        <w:tc>
          <w:tcPr>
            <w:tcW w:w="9631" w:type="dxa"/>
          </w:tcPr>
          <w:p w14:paraId="0FA06A0F" w14:textId="77777777" w:rsidR="003D3D51" w:rsidRPr="001F51C1" w:rsidRDefault="003D3D51" w:rsidP="003D3D51">
            <w:pPr>
              <w:rPr>
                <w:rFonts w:eastAsia="MS Mincho"/>
                <w:iCs/>
                <w:lang w:eastAsia="ja-JP"/>
              </w:rPr>
            </w:pPr>
            <w:r w:rsidRPr="001F51C1">
              <w:rPr>
                <w:rFonts w:eastAsia="MS Mincho"/>
                <w:iCs/>
                <w:lang w:eastAsia="ja-JP"/>
              </w:rPr>
              <w:t>For sPUSCH and sPDSCH, the value in the legacy TBS is scaled according to TBS*α with the resulting TBS rounded off to the closest valid TBS.</w:t>
            </w:r>
          </w:p>
          <w:p w14:paraId="1811736E" w14:textId="77777777" w:rsidR="003D3D51" w:rsidRPr="001F51C1" w:rsidRDefault="003D3D51" w:rsidP="003D3D51">
            <w:pPr>
              <w:rPr>
                <w:rFonts w:eastAsia="MS Mincho"/>
                <w:iCs/>
                <w:lang w:eastAsia="ja-JP"/>
              </w:rPr>
            </w:pPr>
            <w:r w:rsidRPr="001F51C1">
              <w:rPr>
                <w:rFonts w:eastAsia="MS Mincho"/>
                <w:iCs/>
                <w:lang w:eastAsia="ja-JP"/>
              </w:rPr>
              <w:t>- NOTE: The α value can be the same or different for different sTTI lengths and for sPUSCH and sPDSCH</w:t>
            </w:r>
          </w:p>
          <w:p w14:paraId="349E16B3" w14:textId="7085FC5A" w:rsidR="003D3D51" w:rsidRPr="001F51C1" w:rsidRDefault="003D3D51" w:rsidP="003D3D51">
            <w:pPr>
              <w:rPr>
                <w:rFonts w:eastAsia="MS Mincho"/>
                <w:iCs/>
                <w:lang w:eastAsia="ja-JP"/>
              </w:rPr>
            </w:pPr>
            <w:r w:rsidRPr="001F51C1">
              <w:rPr>
                <w:rFonts w:eastAsia="MS Mincho"/>
                <w:iCs/>
                <w:lang w:eastAsia="ja-JP"/>
              </w:rPr>
              <w:t>- The TBS scaling is performed assuming the same number of layers within a codeword for PDSCH and sPDSCH.</w:t>
            </w:r>
          </w:p>
        </w:tc>
      </w:tr>
      <w:tr w:rsidR="00DD2CA6" w14:paraId="1F14E902" w14:textId="77777777" w:rsidTr="00EF0B84">
        <w:tc>
          <w:tcPr>
            <w:tcW w:w="9631" w:type="dxa"/>
          </w:tcPr>
          <w:p w14:paraId="31A1966F" w14:textId="0C5740E4" w:rsidR="00DD2CA6" w:rsidRPr="00DD2CA6" w:rsidRDefault="00DD2CA6" w:rsidP="003D3D51">
            <w:pPr>
              <w:rPr>
                <w:lang w:eastAsia="x-none"/>
              </w:rPr>
            </w:pPr>
            <w:r w:rsidRPr="00DD2CA6">
              <w:rPr>
                <w:color w:val="70AD47" w:themeColor="accent6"/>
                <w:lang w:eastAsia="x-none"/>
              </w:rPr>
              <w:t>If the scaled TBS is closest to two valid transport block sizes, it shall be rounded to the larger transport block size</w:t>
            </w:r>
          </w:p>
        </w:tc>
      </w:tr>
      <w:tr w:rsidR="003D3D51" w14:paraId="46CF2273" w14:textId="77777777" w:rsidTr="00EF0B84">
        <w:tc>
          <w:tcPr>
            <w:tcW w:w="9631" w:type="dxa"/>
          </w:tcPr>
          <w:p w14:paraId="07020BFB" w14:textId="77777777" w:rsidR="003D3D51" w:rsidRPr="001F51C1" w:rsidRDefault="003D3D51" w:rsidP="003D3D51">
            <w:pPr>
              <w:spacing w:after="0"/>
              <w:rPr>
                <w:rFonts w:eastAsia="MS Mincho"/>
                <w:iCs/>
                <w:lang w:eastAsia="ja-JP"/>
              </w:rPr>
            </w:pPr>
            <w:r w:rsidRPr="001F51C1">
              <w:rPr>
                <w:rFonts w:eastAsia="MS Mincho"/>
                <w:iCs/>
                <w:lang w:eastAsia="ja-JP"/>
              </w:rPr>
              <w:t>The DL TBS scaling factor is:</w:t>
            </w:r>
          </w:p>
          <w:p w14:paraId="45CE2FEA" w14:textId="77777777" w:rsidR="003D3D51" w:rsidRPr="001F51C1" w:rsidRDefault="003D3D51" w:rsidP="001F46DF">
            <w:pPr>
              <w:pStyle w:val="ListParagraph"/>
              <w:numPr>
                <w:ilvl w:val="0"/>
                <w:numId w:val="53"/>
              </w:numPr>
              <w:ind w:leftChars="0"/>
              <w:rPr>
                <w:rFonts w:eastAsia="MS Mincho"/>
                <w:iCs/>
                <w:lang w:eastAsia="ja-JP"/>
              </w:rPr>
            </w:pPr>
            <w:r w:rsidRPr="001F51C1">
              <w:rPr>
                <w:rFonts w:eastAsia="MS Mincho"/>
                <w:iCs/>
                <w:lang w:eastAsia="ja-JP"/>
              </w:rPr>
              <w:t>7os: 0.5.</w:t>
            </w:r>
          </w:p>
          <w:p w14:paraId="36F3ECC5" w14:textId="16D35E1D" w:rsidR="003D3D51" w:rsidRPr="001F51C1" w:rsidRDefault="003D3D51" w:rsidP="001F46DF">
            <w:pPr>
              <w:pStyle w:val="ListParagraph"/>
              <w:numPr>
                <w:ilvl w:val="0"/>
                <w:numId w:val="53"/>
              </w:numPr>
              <w:ind w:leftChars="0"/>
              <w:rPr>
                <w:rFonts w:eastAsia="MS Mincho"/>
                <w:iCs/>
                <w:lang w:eastAsia="ja-JP"/>
              </w:rPr>
            </w:pPr>
            <w:r w:rsidRPr="001F51C1">
              <w:rPr>
                <w:rFonts w:eastAsia="MS Mincho"/>
                <w:iCs/>
                <w:lang w:eastAsia="ja-JP"/>
              </w:rPr>
              <w:t>2/3os: 1/6</w:t>
            </w:r>
          </w:p>
        </w:tc>
      </w:tr>
      <w:tr w:rsidR="00092EBB" w14:paraId="103D4D5A" w14:textId="77777777" w:rsidTr="00EF0B84">
        <w:tc>
          <w:tcPr>
            <w:tcW w:w="9631" w:type="dxa"/>
          </w:tcPr>
          <w:p w14:paraId="3E1D972C" w14:textId="57CD2999" w:rsidR="00092EBB" w:rsidRPr="001F51C1" w:rsidRDefault="00092EBB" w:rsidP="00C33F71">
            <w:pPr>
              <w:spacing w:after="0"/>
              <w:rPr>
                <w:rFonts w:eastAsia="MS Mincho"/>
                <w:iCs/>
                <w:lang w:val="en-US" w:eastAsia="ja-JP"/>
              </w:rPr>
            </w:pPr>
            <w:bookmarkStart w:id="5" w:name="_Hlk491429249"/>
            <w:r w:rsidRPr="001F51C1">
              <w:rPr>
                <w:rFonts w:eastAsia="MS Mincho"/>
                <w:iCs/>
                <w:lang w:val="en-US" w:eastAsia="ja-JP"/>
              </w:rPr>
              <w:t>A single codeword is used for sPDSCH independent on the number of layers</w:t>
            </w:r>
            <w:bookmarkEnd w:id="5"/>
          </w:p>
        </w:tc>
      </w:tr>
      <w:tr w:rsidR="004055AD" w14:paraId="52CC0CD1" w14:textId="77777777" w:rsidTr="00EF0B84">
        <w:tc>
          <w:tcPr>
            <w:tcW w:w="9631" w:type="dxa"/>
          </w:tcPr>
          <w:p w14:paraId="1D07E43F" w14:textId="633A44EB" w:rsidR="004055AD" w:rsidRPr="001F51C1" w:rsidRDefault="004055AD" w:rsidP="004055AD">
            <w:pPr>
              <w:rPr>
                <w:iCs/>
              </w:rPr>
            </w:pPr>
            <w:r w:rsidRPr="001F51C1">
              <w:rPr>
                <w:iCs/>
              </w:rPr>
              <w:t>Resource allocation type 0 indicating non-contiguous sRBGs using a bitmap is supported for sPDSCH scheduling.</w:t>
            </w:r>
          </w:p>
        </w:tc>
      </w:tr>
      <w:tr w:rsidR="008248AB" w14:paraId="2D563681" w14:textId="77777777" w:rsidTr="00EF0B84">
        <w:tc>
          <w:tcPr>
            <w:tcW w:w="9631" w:type="dxa"/>
          </w:tcPr>
          <w:p w14:paraId="5F75CD86" w14:textId="3B5DAF79" w:rsidR="008248AB" w:rsidRPr="00AC153C" w:rsidRDefault="008248AB" w:rsidP="008248AB">
            <w:pPr>
              <w:pStyle w:val="a"/>
              <w:rPr>
                <w:rFonts w:ascii="Times New Roman" w:hAnsi="Times New Roman"/>
                <w:lang w:val="en-US" w:eastAsia="zh-CN"/>
              </w:rPr>
            </w:pPr>
            <w:r w:rsidRPr="00AC153C">
              <w:rPr>
                <w:rFonts w:ascii="Times New Roman" w:hAnsi="Times New Roman"/>
                <w:lang w:val="en-US" w:eastAsia="zh-CN"/>
              </w:rPr>
              <w:t>For sPDSCH scheduling:</w:t>
            </w:r>
          </w:p>
          <w:p w14:paraId="455A85A4" w14:textId="142197A4" w:rsidR="008248AB" w:rsidRPr="00AC153C" w:rsidRDefault="008248AB" w:rsidP="001F46DF">
            <w:pPr>
              <w:pStyle w:val="a"/>
              <w:numPr>
                <w:ilvl w:val="0"/>
                <w:numId w:val="61"/>
              </w:numPr>
              <w:rPr>
                <w:rFonts w:ascii="Times New Roman" w:eastAsia="Times New Roman" w:hAnsi="Times New Roman"/>
                <w:lang w:val="en-US" w:eastAsia="zh-CN"/>
              </w:rPr>
            </w:pPr>
            <w:r w:rsidRPr="00AC153C">
              <w:rPr>
                <w:rFonts w:ascii="Times New Roman" w:eastAsia="Times New Roman" w:hAnsi="Times New Roman"/>
                <w:lang w:val="en-US" w:eastAsia="zh-CN"/>
              </w:rPr>
              <w:t>The resource allocation signalling for sPDSCH is system bandwidth dependent.</w:t>
            </w:r>
          </w:p>
          <w:p w14:paraId="604760B7" w14:textId="2D5BF1F3" w:rsidR="008248AB" w:rsidRPr="00AC153C" w:rsidRDefault="008248AB" w:rsidP="001F46DF">
            <w:pPr>
              <w:pStyle w:val="a"/>
              <w:numPr>
                <w:ilvl w:val="0"/>
                <w:numId w:val="61"/>
              </w:numPr>
              <w:rPr>
                <w:rFonts w:ascii="Times New Roman" w:eastAsia="Times New Roman" w:hAnsi="Times New Roman"/>
                <w:lang w:val="en-US" w:eastAsia="zh-CN"/>
              </w:rPr>
            </w:pPr>
            <w:r w:rsidRPr="00AC153C">
              <w:rPr>
                <w:rFonts w:ascii="Times New Roman" w:eastAsia="Times New Roman" w:hAnsi="Times New Roman"/>
                <w:lang w:val="en-US" w:eastAsia="zh-CN"/>
              </w:rPr>
              <w:t>Every RB in the system bandwidth can be scheduled in DL assignment of sPDSCH.</w:t>
            </w:r>
          </w:p>
        </w:tc>
      </w:tr>
      <w:tr w:rsidR="00D703F0" w14:paraId="7247B574" w14:textId="77777777" w:rsidTr="00EF0B84">
        <w:tc>
          <w:tcPr>
            <w:tcW w:w="9631" w:type="dxa"/>
          </w:tcPr>
          <w:p w14:paraId="0AE0EF44" w14:textId="6E031E1E" w:rsidR="00D703F0" w:rsidRPr="00AC153C" w:rsidRDefault="00D703F0" w:rsidP="008248AB">
            <w:pPr>
              <w:pStyle w:val="a"/>
              <w:rPr>
                <w:rFonts w:ascii="Times New Roman" w:hAnsi="Times New Roman"/>
                <w:lang w:val="en-US" w:eastAsia="zh-CN"/>
              </w:rPr>
            </w:pPr>
            <w:r w:rsidRPr="00AC153C">
              <w:rPr>
                <w:rFonts w:ascii="Times New Roman" w:hAnsi="Times New Roman"/>
                <w:lang w:val="en-US" w:eastAsia="zh-CN"/>
              </w:rPr>
              <w:t>sPRG size is 2 for both 2/3os and 7os sTTI and resource allocation type 2</w:t>
            </w:r>
          </w:p>
        </w:tc>
      </w:tr>
      <w:tr w:rsidR="004055AD" w14:paraId="4D8D5299" w14:textId="77777777" w:rsidTr="00EF0B84">
        <w:tc>
          <w:tcPr>
            <w:tcW w:w="9631" w:type="dxa"/>
          </w:tcPr>
          <w:p w14:paraId="31A9656E" w14:textId="0070B0FB" w:rsidR="004055AD" w:rsidRPr="001F51C1" w:rsidRDefault="004055AD" w:rsidP="004055AD">
            <w:pPr>
              <w:rPr>
                <w:iCs/>
              </w:rPr>
            </w:pPr>
            <w:r w:rsidRPr="001F51C1">
              <w:rPr>
                <w:iCs/>
              </w:rPr>
              <w:t>The sRBG size for resource allocation type 0 is defined as per below table for both 2/3os and 7os sTTI using an sPRG size of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963"/>
              <w:gridCol w:w="819"/>
              <w:gridCol w:w="963"/>
            </w:tblGrid>
            <w:tr w:rsidR="004055AD" w:rsidRPr="001F51C1" w14:paraId="04B9EC24" w14:textId="77777777" w:rsidTr="00293D66">
              <w:trPr>
                <w:jc w:val="center"/>
              </w:trPr>
              <w:tc>
                <w:tcPr>
                  <w:tcW w:w="872" w:type="dxa"/>
                  <w:shd w:val="clear" w:color="auto" w:fill="D9E2F3"/>
                </w:tcPr>
                <w:p w14:paraId="4AA4EE73" w14:textId="77777777" w:rsidR="004055AD" w:rsidRPr="001F51C1" w:rsidRDefault="004055AD" w:rsidP="004055AD">
                  <w:pPr>
                    <w:jc w:val="center"/>
                    <w:rPr>
                      <w:b/>
                      <w:iCs/>
                      <w:sz w:val="14"/>
                    </w:rPr>
                  </w:pPr>
                  <w:r w:rsidRPr="001F51C1">
                    <w:rPr>
                      <w:b/>
                      <w:iCs/>
                      <w:sz w:val="14"/>
                    </w:rPr>
                    <w:t>5 MHz</w:t>
                  </w:r>
                </w:p>
              </w:tc>
              <w:tc>
                <w:tcPr>
                  <w:tcW w:w="963" w:type="dxa"/>
                  <w:shd w:val="clear" w:color="auto" w:fill="D9E2F3"/>
                </w:tcPr>
                <w:p w14:paraId="345C822D" w14:textId="77777777" w:rsidR="004055AD" w:rsidRPr="001F51C1" w:rsidRDefault="004055AD" w:rsidP="004055AD">
                  <w:pPr>
                    <w:jc w:val="center"/>
                    <w:rPr>
                      <w:b/>
                      <w:iCs/>
                      <w:sz w:val="14"/>
                    </w:rPr>
                  </w:pPr>
                  <w:r w:rsidRPr="001F51C1">
                    <w:rPr>
                      <w:b/>
                      <w:iCs/>
                      <w:sz w:val="14"/>
                    </w:rPr>
                    <w:t>10 MHz</w:t>
                  </w:r>
                </w:p>
              </w:tc>
              <w:tc>
                <w:tcPr>
                  <w:tcW w:w="819" w:type="dxa"/>
                  <w:shd w:val="clear" w:color="auto" w:fill="D9E2F3"/>
                </w:tcPr>
                <w:p w14:paraId="5BFACE5D" w14:textId="77777777" w:rsidR="004055AD" w:rsidRPr="001F51C1" w:rsidRDefault="004055AD" w:rsidP="004055AD">
                  <w:pPr>
                    <w:jc w:val="center"/>
                    <w:rPr>
                      <w:b/>
                      <w:iCs/>
                      <w:sz w:val="14"/>
                    </w:rPr>
                  </w:pPr>
                  <w:r w:rsidRPr="001F51C1">
                    <w:rPr>
                      <w:b/>
                      <w:iCs/>
                      <w:sz w:val="14"/>
                    </w:rPr>
                    <w:t>15 MHz</w:t>
                  </w:r>
                </w:p>
              </w:tc>
              <w:tc>
                <w:tcPr>
                  <w:tcW w:w="963" w:type="dxa"/>
                  <w:shd w:val="clear" w:color="auto" w:fill="D9E2F3"/>
                </w:tcPr>
                <w:p w14:paraId="3FCBB3B5" w14:textId="77777777" w:rsidR="004055AD" w:rsidRPr="001F51C1" w:rsidRDefault="004055AD" w:rsidP="004055AD">
                  <w:pPr>
                    <w:jc w:val="center"/>
                    <w:rPr>
                      <w:b/>
                      <w:iCs/>
                      <w:sz w:val="14"/>
                    </w:rPr>
                  </w:pPr>
                  <w:r w:rsidRPr="001F51C1">
                    <w:rPr>
                      <w:b/>
                      <w:iCs/>
                      <w:sz w:val="14"/>
                    </w:rPr>
                    <w:t>20 MHz</w:t>
                  </w:r>
                </w:p>
              </w:tc>
            </w:tr>
            <w:tr w:rsidR="004055AD" w:rsidRPr="001F51C1" w14:paraId="2040C844" w14:textId="77777777" w:rsidTr="00293D66">
              <w:trPr>
                <w:jc w:val="center"/>
              </w:trPr>
              <w:tc>
                <w:tcPr>
                  <w:tcW w:w="872" w:type="dxa"/>
                  <w:shd w:val="clear" w:color="auto" w:fill="auto"/>
                </w:tcPr>
                <w:p w14:paraId="6BA4DC32" w14:textId="77777777" w:rsidR="004055AD" w:rsidRPr="001F51C1" w:rsidRDefault="004055AD" w:rsidP="004055AD">
                  <w:pPr>
                    <w:jc w:val="center"/>
                    <w:rPr>
                      <w:iCs/>
                      <w:sz w:val="14"/>
                      <w:lang w:val="sv-SE"/>
                    </w:rPr>
                  </w:pPr>
                  <w:r w:rsidRPr="001F51C1">
                    <w:rPr>
                      <w:iCs/>
                      <w:sz w:val="14"/>
                      <w:lang w:val="sv-SE"/>
                    </w:rPr>
                    <w:lastRenderedPageBreak/>
                    <w:t>6</w:t>
                  </w:r>
                </w:p>
              </w:tc>
              <w:tc>
                <w:tcPr>
                  <w:tcW w:w="963" w:type="dxa"/>
                  <w:shd w:val="clear" w:color="auto" w:fill="auto"/>
                </w:tcPr>
                <w:p w14:paraId="2EA05011" w14:textId="77777777" w:rsidR="004055AD" w:rsidRPr="001F51C1" w:rsidRDefault="004055AD" w:rsidP="004055AD">
                  <w:pPr>
                    <w:jc w:val="center"/>
                    <w:rPr>
                      <w:iCs/>
                      <w:sz w:val="14"/>
                      <w:lang w:val="sv-SE"/>
                    </w:rPr>
                  </w:pPr>
                  <w:r w:rsidRPr="001F51C1">
                    <w:rPr>
                      <w:iCs/>
                      <w:sz w:val="14"/>
                      <w:lang w:val="sv-SE"/>
                    </w:rPr>
                    <w:t>6</w:t>
                  </w:r>
                </w:p>
              </w:tc>
              <w:tc>
                <w:tcPr>
                  <w:tcW w:w="819" w:type="dxa"/>
                  <w:shd w:val="clear" w:color="auto" w:fill="auto"/>
                </w:tcPr>
                <w:p w14:paraId="572C7736" w14:textId="77777777" w:rsidR="004055AD" w:rsidRPr="001F51C1" w:rsidRDefault="004055AD" w:rsidP="004055AD">
                  <w:pPr>
                    <w:jc w:val="center"/>
                    <w:rPr>
                      <w:iCs/>
                      <w:sz w:val="14"/>
                      <w:lang w:val="sv-SE"/>
                    </w:rPr>
                  </w:pPr>
                  <w:r w:rsidRPr="001F51C1">
                    <w:rPr>
                      <w:iCs/>
                      <w:sz w:val="14"/>
                      <w:lang w:val="sv-SE"/>
                    </w:rPr>
                    <w:t>12</w:t>
                  </w:r>
                </w:p>
              </w:tc>
              <w:tc>
                <w:tcPr>
                  <w:tcW w:w="963" w:type="dxa"/>
                  <w:shd w:val="clear" w:color="auto" w:fill="auto"/>
                </w:tcPr>
                <w:p w14:paraId="5FE6470E" w14:textId="77777777" w:rsidR="004055AD" w:rsidRPr="001F51C1" w:rsidRDefault="004055AD" w:rsidP="004055AD">
                  <w:pPr>
                    <w:jc w:val="center"/>
                    <w:rPr>
                      <w:iCs/>
                      <w:sz w:val="14"/>
                      <w:lang w:val="sv-SE"/>
                    </w:rPr>
                  </w:pPr>
                  <w:r w:rsidRPr="001F51C1">
                    <w:rPr>
                      <w:iCs/>
                      <w:sz w:val="14"/>
                      <w:lang w:val="sv-SE"/>
                    </w:rPr>
                    <w:t>12</w:t>
                  </w:r>
                </w:p>
              </w:tc>
            </w:tr>
          </w:tbl>
          <w:p w14:paraId="3CD8359B" w14:textId="3BA9B9DE" w:rsidR="004055AD" w:rsidRPr="001F51C1" w:rsidRDefault="004055AD" w:rsidP="004055AD">
            <w:pPr>
              <w:rPr>
                <w:iCs/>
              </w:rPr>
            </w:pPr>
          </w:p>
        </w:tc>
      </w:tr>
      <w:tr w:rsidR="004055AD" w14:paraId="04349DFA" w14:textId="77777777" w:rsidTr="00EF0B84">
        <w:tc>
          <w:tcPr>
            <w:tcW w:w="9631" w:type="dxa"/>
          </w:tcPr>
          <w:p w14:paraId="3EFCD2ED" w14:textId="02925853" w:rsidR="004055AD" w:rsidRPr="001F51C1" w:rsidRDefault="004055AD" w:rsidP="004055AD">
            <w:pPr>
              <w:rPr>
                <w:iCs/>
                <w:lang w:val="en-US"/>
              </w:rPr>
            </w:pPr>
            <w:r w:rsidRPr="001F51C1">
              <w:rPr>
                <w:iCs/>
                <w:lang w:val="en-US"/>
              </w:rPr>
              <w:lastRenderedPageBreak/>
              <w:t>In case of 1.4 MHz or 3 MHz system bandwidth, the RBG size is re-used from legacy and the PRG size is 2 for sTTI operation.</w:t>
            </w:r>
          </w:p>
        </w:tc>
      </w:tr>
      <w:tr w:rsidR="004055AD" w14:paraId="6DD1FE14" w14:textId="77777777" w:rsidTr="00EF0B84">
        <w:tc>
          <w:tcPr>
            <w:tcW w:w="9631" w:type="dxa"/>
          </w:tcPr>
          <w:p w14:paraId="2C0D429F" w14:textId="77777777" w:rsidR="004055AD" w:rsidRPr="001F51C1" w:rsidRDefault="004055AD" w:rsidP="004055AD">
            <w:pPr>
              <w:rPr>
                <w:iCs/>
              </w:rPr>
            </w:pPr>
            <w:r w:rsidRPr="001F51C1">
              <w:rPr>
                <w:iCs/>
              </w:rPr>
              <w:t>Resource allocation type 2 indicating contiguous resource units is supported for sPDSCH scheduling for 5 MHz, 10 MHz, 15 MHz and 20 MHz is supported with the sRBG size and starting position according to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963"/>
              <w:gridCol w:w="963"/>
              <w:gridCol w:w="819"/>
              <w:gridCol w:w="963"/>
            </w:tblGrid>
            <w:tr w:rsidR="004055AD" w:rsidRPr="001F51C1" w14:paraId="5A37FD53" w14:textId="77777777" w:rsidTr="00293D66">
              <w:trPr>
                <w:jc w:val="center"/>
              </w:trPr>
              <w:tc>
                <w:tcPr>
                  <w:tcW w:w="2342" w:type="dxa"/>
                  <w:shd w:val="clear" w:color="auto" w:fill="D9E2F3"/>
                </w:tcPr>
                <w:p w14:paraId="06A0D81F" w14:textId="77777777" w:rsidR="004055AD" w:rsidRPr="001F51C1" w:rsidRDefault="004055AD" w:rsidP="004055AD">
                  <w:pPr>
                    <w:jc w:val="center"/>
                    <w:rPr>
                      <w:b/>
                      <w:iCs/>
                      <w:sz w:val="16"/>
                    </w:rPr>
                  </w:pPr>
                </w:p>
              </w:tc>
              <w:tc>
                <w:tcPr>
                  <w:tcW w:w="963" w:type="dxa"/>
                  <w:shd w:val="clear" w:color="auto" w:fill="D9E2F3"/>
                </w:tcPr>
                <w:p w14:paraId="638FD921" w14:textId="77777777" w:rsidR="004055AD" w:rsidRPr="001F51C1" w:rsidRDefault="004055AD" w:rsidP="004055AD">
                  <w:pPr>
                    <w:jc w:val="center"/>
                    <w:rPr>
                      <w:b/>
                      <w:iCs/>
                      <w:sz w:val="16"/>
                    </w:rPr>
                  </w:pPr>
                  <w:r w:rsidRPr="001F51C1">
                    <w:rPr>
                      <w:b/>
                      <w:iCs/>
                      <w:sz w:val="16"/>
                    </w:rPr>
                    <w:t>5 MHz</w:t>
                  </w:r>
                </w:p>
              </w:tc>
              <w:tc>
                <w:tcPr>
                  <w:tcW w:w="963" w:type="dxa"/>
                  <w:shd w:val="clear" w:color="auto" w:fill="D9E2F3"/>
                </w:tcPr>
                <w:p w14:paraId="2089A5DA" w14:textId="77777777" w:rsidR="004055AD" w:rsidRPr="001F51C1" w:rsidRDefault="004055AD" w:rsidP="004055AD">
                  <w:pPr>
                    <w:jc w:val="center"/>
                    <w:rPr>
                      <w:b/>
                      <w:iCs/>
                      <w:sz w:val="16"/>
                    </w:rPr>
                  </w:pPr>
                  <w:r w:rsidRPr="001F51C1">
                    <w:rPr>
                      <w:b/>
                      <w:iCs/>
                      <w:sz w:val="16"/>
                    </w:rPr>
                    <w:t>10 MHz</w:t>
                  </w:r>
                </w:p>
              </w:tc>
              <w:tc>
                <w:tcPr>
                  <w:tcW w:w="819" w:type="dxa"/>
                  <w:shd w:val="clear" w:color="auto" w:fill="D9E2F3"/>
                </w:tcPr>
                <w:p w14:paraId="5BAC4E05" w14:textId="77777777" w:rsidR="004055AD" w:rsidRPr="001F51C1" w:rsidRDefault="004055AD" w:rsidP="004055AD">
                  <w:pPr>
                    <w:jc w:val="center"/>
                    <w:rPr>
                      <w:b/>
                      <w:iCs/>
                      <w:sz w:val="16"/>
                    </w:rPr>
                  </w:pPr>
                  <w:r w:rsidRPr="001F51C1">
                    <w:rPr>
                      <w:b/>
                      <w:iCs/>
                      <w:sz w:val="16"/>
                    </w:rPr>
                    <w:t>15 MHz</w:t>
                  </w:r>
                </w:p>
              </w:tc>
              <w:tc>
                <w:tcPr>
                  <w:tcW w:w="963" w:type="dxa"/>
                  <w:shd w:val="clear" w:color="auto" w:fill="D9E2F3"/>
                </w:tcPr>
                <w:p w14:paraId="7C3A0DFF" w14:textId="77777777" w:rsidR="004055AD" w:rsidRPr="001F51C1" w:rsidRDefault="004055AD" w:rsidP="004055AD">
                  <w:pPr>
                    <w:jc w:val="center"/>
                    <w:rPr>
                      <w:b/>
                      <w:iCs/>
                      <w:sz w:val="16"/>
                    </w:rPr>
                  </w:pPr>
                  <w:r w:rsidRPr="001F51C1">
                    <w:rPr>
                      <w:b/>
                      <w:iCs/>
                      <w:sz w:val="16"/>
                    </w:rPr>
                    <w:t>20 MHz</w:t>
                  </w:r>
                </w:p>
              </w:tc>
            </w:tr>
            <w:tr w:rsidR="004055AD" w:rsidRPr="001F51C1" w14:paraId="2FD882F4" w14:textId="77777777" w:rsidTr="00293D66">
              <w:trPr>
                <w:jc w:val="center"/>
              </w:trPr>
              <w:tc>
                <w:tcPr>
                  <w:tcW w:w="2342" w:type="dxa"/>
                  <w:shd w:val="clear" w:color="auto" w:fill="auto"/>
                </w:tcPr>
                <w:p w14:paraId="30FE4593" w14:textId="77777777" w:rsidR="004055AD" w:rsidRPr="001F51C1" w:rsidRDefault="004055AD" w:rsidP="004055AD">
                  <w:pPr>
                    <w:jc w:val="center"/>
                    <w:rPr>
                      <w:iCs/>
                      <w:sz w:val="16"/>
                      <w:lang w:val="en-US"/>
                    </w:rPr>
                  </w:pPr>
                  <w:r w:rsidRPr="001F51C1">
                    <w:rPr>
                      <w:iCs/>
                      <w:sz w:val="16"/>
                      <w:lang w:val="en-US"/>
                    </w:rPr>
                    <w:t xml:space="preserve"> </w:t>
                  </w:r>
                  <w:r w:rsidRPr="001F51C1">
                    <w:rPr>
                      <w:iCs/>
                      <w:sz w:val="16"/>
                    </w:rPr>
                    <w:t xml:space="preserve">sRBG size </w:t>
                  </w:r>
                </w:p>
              </w:tc>
              <w:tc>
                <w:tcPr>
                  <w:tcW w:w="963" w:type="dxa"/>
                </w:tcPr>
                <w:p w14:paraId="25BFEBE0" w14:textId="77777777" w:rsidR="004055AD" w:rsidRPr="001F51C1" w:rsidRDefault="004055AD" w:rsidP="004055AD">
                  <w:pPr>
                    <w:jc w:val="center"/>
                    <w:rPr>
                      <w:iCs/>
                      <w:sz w:val="16"/>
                      <w:lang w:val="en-US"/>
                    </w:rPr>
                  </w:pPr>
                  <w:r w:rsidRPr="001F51C1">
                    <w:rPr>
                      <w:iCs/>
                      <w:sz w:val="16"/>
                      <w:lang w:val="en-US"/>
                    </w:rPr>
                    <w:t>4</w:t>
                  </w:r>
                </w:p>
              </w:tc>
              <w:tc>
                <w:tcPr>
                  <w:tcW w:w="963" w:type="dxa"/>
                  <w:shd w:val="clear" w:color="auto" w:fill="auto"/>
                </w:tcPr>
                <w:p w14:paraId="4EC8B130" w14:textId="77777777" w:rsidR="004055AD" w:rsidRPr="001F51C1" w:rsidRDefault="004055AD" w:rsidP="004055AD">
                  <w:pPr>
                    <w:jc w:val="center"/>
                    <w:rPr>
                      <w:iCs/>
                      <w:sz w:val="16"/>
                      <w:lang w:val="sv-SE"/>
                    </w:rPr>
                  </w:pPr>
                  <w:r w:rsidRPr="001F51C1">
                    <w:rPr>
                      <w:iCs/>
                      <w:sz w:val="16"/>
                      <w:lang w:val="sv-SE"/>
                    </w:rPr>
                    <w:t>6</w:t>
                  </w:r>
                </w:p>
              </w:tc>
              <w:tc>
                <w:tcPr>
                  <w:tcW w:w="819" w:type="dxa"/>
                  <w:shd w:val="clear" w:color="auto" w:fill="auto"/>
                </w:tcPr>
                <w:p w14:paraId="04425CDA" w14:textId="77777777" w:rsidR="004055AD" w:rsidRPr="001F51C1" w:rsidRDefault="004055AD" w:rsidP="004055AD">
                  <w:pPr>
                    <w:jc w:val="center"/>
                    <w:rPr>
                      <w:iCs/>
                      <w:sz w:val="16"/>
                      <w:lang w:val="sv-SE"/>
                    </w:rPr>
                  </w:pPr>
                  <w:r w:rsidRPr="001F51C1">
                    <w:rPr>
                      <w:iCs/>
                      <w:sz w:val="16"/>
                      <w:lang w:val="sv-SE"/>
                    </w:rPr>
                    <w:t>4</w:t>
                  </w:r>
                </w:p>
              </w:tc>
              <w:tc>
                <w:tcPr>
                  <w:tcW w:w="963" w:type="dxa"/>
                  <w:shd w:val="clear" w:color="auto" w:fill="auto"/>
                </w:tcPr>
                <w:p w14:paraId="00F0C595" w14:textId="77777777" w:rsidR="004055AD" w:rsidRPr="001F51C1" w:rsidRDefault="004055AD" w:rsidP="004055AD">
                  <w:pPr>
                    <w:jc w:val="center"/>
                    <w:rPr>
                      <w:iCs/>
                      <w:sz w:val="16"/>
                      <w:lang w:val="sv-SE"/>
                    </w:rPr>
                  </w:pPr>
                  <w:r w:rsidRPr="001F51C1">
                    <w:rPr>
                      <w:iCs/>
                      <w:sz w:val="16"/>
                      <w:lang w:val="sv-SE"/>
                    </w:rPr>
                    <w:t>4</w:t>
                  </w:r>
                </w:p>
              </w:tc>
            </w:tr>
            <w:tr w:rsidR="004055AD" w:rsidRPr="001F51C1" w14:paraId="2781A5F4" w14:textId="77777777" w:rsidTr="00293D66">
              <w:trPr>
                <w:jc w:val="center"/>
              </w:trPr>
              <w:tc>
                <w:tcPr>
                  <w:tcW w:w="2342" w:type="dxa"/>
                  <w:shd w:val="clear" w:color="auto" w:fill="auto"/>
                </w:tcPr>
                <w:p w14:paraId="2024895C" w14:textId="77777777" w:rsidR="004055AD" w:rsidRPr="001F51C1" w:rsidRDefault="004055AD" w:rsidP="004055AD">
                  <w:pPr>
                    <w:jc w:val="center"/>
                    <w:rPr>
                      <w:iCs/>
                      <w:sz w:val="16"/>
                      <w:lang w:val="en-US"/>
                    </w:rPr>
                  </w:pPr>
                  <w:r w:rsidRPr="001F51C1">
                    <w:rPr>
                      <w:iCs/>
                      <w:sz w:val="16"/>
                      <w:lang w:val="en-US"/>
                    </w:rPr>
                    <w:t>Starting point granularity</w:t>
                  </w:r>
                </w:p>
              </w:tc>
              <w:tc>
                <w:tcPr>
                  <w:tcW w:w="963" w:type="dxa"/>
                </w:tcPr>
                <w:p w14:paraId="34B64EAD" w14:textId="77777777" w:rsidR="004055AD" w:rsidRPr="001F51C1" w:rsidRDefault="004055AD" w:rsidP="004055AD">
                  <w:pPr>
                    <w:jc w:val="center"/>
                    <w:rPr>
                      <w:iCs/>
                      <w:sz w:val="16"/>
                      <w:lang w:val="en-US"/>
                    </w:rPr>
                  </w:pPr>
                  <w:r w:rsidRPr="001F51C1">
                    <w:rPr>
                      <w:iCs/>
                      <w:sz w:val="16"/>
                      <w:lang w:val="en-US"/>
                    </w:rPr>
                    <w:t>2</w:t>
                  </w:r>
                </w:p>
              </w:tc>
              <w:tc>
                <w:tcPr>
                  <w:tcW w:w="963" w:type="dxa"/>
                  <w:shd w:val="clear" w:color="auto" w:fill="auto"/>
                </w:tcPr>
                <w:p w14:paraId="50F5002D" w14:textId="77777777" w:rsidR="004055AD" w:rsidRPr="001F51C1" w:rsidRDefault="004055AD" w:rsidP="004055AD">
                  <w:pPr>
                    <w:jc w:val="center"/>
                    <w:rPr>
                      <w:iCs/>
                      <w:sz w:val="16"/>
                      <w:lang w:val="sv-SE"/>
                    </w:rPr>
                  </w:pPr>
                  <w:r w:rsidRPr="001F51C1">
                    <w:rPr>
                      <w:iCs/>
                      <w:sz w:val="16"/>
                      <w:lang w:val="sv-SE"/>
                    </w:rPr>
                    <w:t>6</w:t>
                  </w:r>
                </w:p>
              </w:tc>
              <w:tc>
                <w:tcPr>
                  <w:tcW w:w="819" w:type="dxa"/>
                  <w:shd w:val="clear" w:color="auto" w:fill="auto"/>
                </w:tcPr>
                <w:p w14:paraId="62149ED1" w14:textId="77777777" w:rsidR="004055AD" w:rsidRPr="001F51C1" w:rsidRDefault="004055AD" w:rsidP="004055AD">
                  <w:pPr>
                    <w:jc w:val="center"/>
                    <w:rPr>
                      <w:iCs/>
                      <w:sz w:val="16"/>
                      <w:lang w:val="sv-SE"/>
                    </w:rPr>
                  </w:pPr>
                  <w:r w:rsidRPr="001F51C1">
                    <w:rPr>
                      <w:iCs/>
                      <w:sz w:val="16"/>
                      <w:lang w:val="sv-SE"/>
                    </w:rPr>
                    <w:t>4</w:t>
                  </w:r>
                </w:p>
              </w:tc>
              <w:tc>
                <w:tcPr>
                  <w:tcW w:w="963" w:type="dxa"/>
                  <w:shd w:val="clear" w:color="auto" w:fill="auto"/>
                </w:tcPr>
                <w:p w14:paraId="4C1D9FA0" w14:textId="77777777" w:rsidR="004055AD" w:rsidRPr="001F51C1" w:rsidRDefault="004055AD" w:rsidP="004055AD">
                  <w:pPr>
                    <w:jc w:val="center"/>
                    <w:rPr>
                      <w:iCs/>
                      <w:sz w:val="16"/>
                      <w:lang w:val="sv-SE"/>
                    </w:rPr>
                  </w:pPr>
                  <w:r w:rsidRPr="001F51C1">
                    <w:rPr>
                      <w:iCs/>
                      <w:sz w:val="16"/>
                      <w:lang w:val="sv-SE"/>
                    </w:rPr>
                    <w:t>4</w:t>
                  </w:r>
                </w:p>
              </w:tc>
            </w:tr>
          </w:tbl>
          <w:p w14:paraId="1C15079E" w14:textId="235429F1" w:rsidR="004055AD" w:rsidRPr="001F51C1" w:rsidRDefault="004055AD" w:rsidP="004055AD">
            <w:pPr>
              <w:rPr>
                <w:iCs/>
                <w:lang w:val="en-US"/>
              </w:rPr>
            </w:pPr>
          </w:p>
        </w:tc>
      </w:tr>
      <w:tr w:rsidR="00D703F0" w14:paraId="4F418CE8" w14:textId="77777777" w:rsidTr="00EF0B84">
        <w:tc>
          <w:tcPr>
            <w:tcW w:w="9631" w:type="dxa"/>
          </w:tcPr>
          <w:p w14:paraId="40491899" w14:textId="226AC8FE" w:rsidR="00D703F0" w:rsidRPr="00AC153C" w:rsidRDefault="00D703F0" w:rsidP="004055AD">
            <w:pPr>
              <w:rPr>
                <w:iCs/>
              </w:rPr>
            </w:pPr>
            <w:r w:rsidRPr="00AC153C">
              <w:rPr>
                <w:lang w:eastAsia="ja-JP"/>
              </w:rPr>
              <w:t>The legacy RIV formula for</w:t>
            </w:r>
            <w:r w:rsidRPr="00AC153C">
              <w:t xml:space="preserve"> PDCCH DCI format 1C</w:t>
            </w:r>
            <w:r w:rsidRPr="00AC153C">
              <w:rPr>
                <w:lang w:eastAsia="ja-JP"/>
              </w:rPr>
              <w:t xml:space="preserve"> is reused for 10, 15 and 20 MHz bandwidth by replacing </w:t>
            </w:r>
            <w:r w:rsidRPr="00AC153C">
              <w:rPr>
                <w:position w:val="-10"/>
              </w:rPr>
              <w:object w:dxaOrig="520" w:dyaOrig="360" w14:anchorId="20C78CA1">
                <v:shape id="_x0000_i1073" type="#_x0000_t75" style="width:20.4pt;height:13.8pt" o:ole="">
                  <v:imagedata r:id="rId102" o:title=""/>
                </v:shape>
                <o:OLEObject Type="Embed" ProgID="Equation.3" ShapeID="_x0000_i1073" DrawAspect="Content" ObjectID="_1581831285" r:id="rId103"/>
              </w:object>
            </w:r>
            <w:r w:rsidRPr="00AC153C">
              <w:t xml:space="preserve"> with sRBG size</w:t>
            </w:r>
            <w:r w:rsidRPr="00AC153C">
              <w:rPr>
                <w:lang w:eastAsia="ja-JP"/>
              </w:rPr>
              <w:t>.</w:t>
            </w:r>
          </w:p>
        </w:tc>
      </w:tr>
      <w:tr w:rsidR="00323374" w14:paraId="34079537" w14:textId="77777777" w:rsidTr="00EF0B84">
        <w:tc>
          <w:tcPr>
            <w:tcW w:w="9631" w:type="dxa"/>
          </w:tcPr>
          <w:p w14:paraId="5AD18C7E" w14:textId="31A2D32E" w:rsidR="00323374" w:rsidRPr="00AC153C" w:rsidRDefault="00323374" w:rsidP="00323374">
            <w:pPr>
              <w:pStyle w:val="BodyText"/>
              <w:rPr>
                <w:lang w:val="en-US"/>
              </w:rPr>
            </w:pPr>
            <w:r w:rsidRPr="00AC153C">
              <w:rPr>
                <w:kern w:val="2"/>
              </w:rPr>
              <w:t xml:space="preserve">For sPDSCH scheduled on a 5 MHz carrier, the RIV formula is defined as </w:t>
            </w:r>
            <w:r w:rsidRPr="00AC153C">
              <w:t xml:space="preserve">the legacy RIV formula from DCI format 1C is reused assuming 4RB starting position granularity, and one additional bit indicates the starting position, first or third RB within the first 4RB RBG. </w:t>
            </w:r>
            <w:r w:rsidRPr="00AC153C">
              <w:rPr>
                <w:kern w:val="2"/>
              </w:rPr>
              <w:t xml:space="preserve">For CRS-based sPDSCH scheduled on a 5 MHz carrier, </w:t>
            </w:r>
            <w:r w:rsidRPr="00AC153C">
              <w:rPr>
                <w:lang w:val="en-US"/>
              </w:rPr>
              <w:t>if the allocated PRBs includes the last sRBG, the last sRBG is increased to size 5.</w:t>
            </w:r>
          </w:p>
        </w:tc>
      </w:tr>
      <w:tr w:rsidR="00293D66" w14:paraId="6CF97FEB" w14:textId="77777777" w:rsidTr="00EF0B84">
        <w:tc>
          <w:tcPr>
            <w:tcW w:w="9631" w:type="dxa"/>
          </w:tcPr>
          <w:p w14:paraId="70A45FBB" w14:textId="00619838" w:rsidR="00293D66" w:rsidRPr="00AC153C" w:rsidRDefault="00293D66" w:rsidP="004055AD">
            <w:pPr>
              <w:rPr>
                <w:iCs/>
              </w:rPr>
            </w:pPr>
            <w:r w:rsidRPr="00AC153C">
              <w:rPr>
                <w:iCs/>
              </w:rPr>
              <w:t>The used resource allocation type is not dependent on transmission mode</w:t>
            </w:r>
          </w:p>
        </w:tc>
      </w:tr>
      <w:tr w:rsidR="006D6333" w14:paraId="79107AE6" w14:textId="77777777" w:rsidTr="00EF0B84">
        <w:tc>
          <w:tcPr>
            <w:tcW w:w="9631" w:type="dxa"/>
          </w:tcPr>
          <w:p w14:paraId="470DD77C" w14:textId="0847B501" w:rsidR="006D6333" w:rsidRPr="00AC153C" w:rsidRDefault="006D6333" w:rsidP="004055AD">
            <w:pPr>
              <w:rPr>
                <w:iCs/>
              </w:rPr>
            </w:pPr>
            <w:r w:rsidRPr="00AC153C">
              <w:rPr>
                <w:iCs/>
              </w:rPr>
              <w:t>One of resource allocation types 0 or 2 is configured for sPDSCH via RRC signaling.</w:t>
            </w:r>
          </w:p>
        </w:tc>
      </w:tr>
      <w:tr w:rsidR="00AD5AF4" w14:paraId="5DF2B39C" w14:textId="77777777" w:rsidTr="00EF0B84">
        <w:tc>
          <w:tcPr>
            <w:tcW w:w="9631" w:type="dxa"/>
          </w:tcPr>
          <w:p w14:paraId="42E14ABA" w14:textId="77777777" w:rsidR="00AD5AF4" w:rsidRPr="00AC153C" w:rsidRDefault="00AD5AF4" w:rsidP="00AD5AF4">
            <w:pPr>
              <w:spacing w:after="0"/>
              <w:rPr>
                <w:rFonts w:eastAsia="MS Mincho"/>
                <w:iCs/>
                <w:lang w:eastAsia="ja-JP"/>
              </w:rPr>
            </w:pPr>
            <w:r w:rsidRPr="00AC153C">
              <w:rPr>
                <w:rFonts w:eastAsia="MS Mincho"/>
                <w:iCs/>
                <w:lang w:eastAsia="ja-JP"/>
              </w:rPr>
              <w:t>DL transmission modes for sTTI and 1ms TTI are configured independently.</w:t>
            </w:r>
          </w:p>
          <w:p w14:paraId="161FD31D" w14:textId="58656419" w:rsidR="00AD5AF4" w:rsidRPr="00AC153C" w:rsidRDefault="00AD5AF4" w:rsidP="00AD5AF4">
            <w:pPr>
              <w:spacing w:after="0"/>
              <w:rPr>
                <w:rFonts w:eastAsia="MS Mincho"/>
                <w:iCs/>
                <w:lang w:eastAsia="ja-JP"/>
              </w:rPr>
            </w:pPr>
            <w:r w:rsidRPr="00AC153C">
              <w:rPr>
                <w:rFonts w:eastAsia="MS Mincho"/>
                <w:iCs/>
                <w:lang w:eastAsia="ja-JP"/>
              </w:rPr>
              <w:t>- NOTE: This does not require sTTI specific CSI reporting</w:t>
            </w:r>
          </w:p>
        </w:tc>
      </w:tr>
      <w:tr w:rsidR="00A03C12" w14:paraId="4E4AD4EE" w14:textId="77777777" w:rsidTr="00EF0B84">
        <w:tc>
          <w:tcPr>
            <w:tcW w:w="9631" w:type="dxa"/>
          </w:tcPr>
          <w:p w14:paraId="23BABF55" w14:textId="27D79005" w:rsidR="00A03C12" w:rsidRPr="00AC153C" w:rsidRDefault="00A03C12" w:rsidP="00AD5AF4">
            <w:pPr>
              <w:spacing w:after="0"/>
              <w:rPr>
                <w:rFonts w:eastAsia="MS Mincho"/>
                <w:iCs/>
                <w:lang w:eastAsia="ja-JP"/>
              </w:rPr>
            </w:pPr>
            <w:r w:rsidRPr="00AC153C">
              <w:rPr>
                <w:iCs/>
              </w:rPr>
              <w:t>For configured transmission mode of sPDSCH, the UE is only monitoring the TM dependent sDCI format.</w:t>
            </w:r>
          </w:p>
        </w:tc>
      </w:tr>
      <w:tr w:rsidR="00F91CBC" w14:paraId="1E623C42" w14:textId="77777777" w:rsidTr="00EF0B84">
        <w:tc>
          <w:tcPr>
            <w:tcW w:w="9631" w:type="dxa"/>
          </w:tcPr>
          <w:p w14:paraId="19885644" w14:textId="36913B5A" w:rsidR="00F91CBC" w:rsidRPr="00AC153C" w:rsidRDefault="00F91CBC" w:rsidP="00F91CBC">
            <w:pPr>
              <w:rPr>
                <w:rFonts w:eastAsia="MS Mincho"/>
                <w:iCs/>
                <w:lang w:eastAsia="ja-JP"/>
              </w:rPr>
            </w:pPr>
            <w:r w:rsidRPr="00AC153C">
              <w:rPr>
                <w:rFonts w:eastAsia="MS Mincho"/>
                <w:iCs/>
                <w:lang w:eastAsia="ja-JP"/>
              </w:rPr>
              <w:t xml:space="preserve">For resource allocation in DL, the last sRBG is increased to cover the system bandwidth. </w:t>
            </w:r>
          </w:p>
        </w:tc>
      </w:tr>
      <w:tr w:rsidR="0079453B" w14:paraId="68679955" w14:textId="77777777" w:rsidTr="00EF0B84">
        <w:tc>
          <w:tcPr>
            <w:tcW w:w="9631" w:type="dxa"/>
          </w:tcPr>
          <w:p w14:paraId="6BB06034" w14:textId="530BDBBD" w:rsidR="0079453B" w:rsidRPr="00AC153C" w:rsidRDefault="0079453B" w:rsidP="00F91CBC">
            <w:pPr>
              <w:rPr>
                <w:rFonts w:eastAsia="MS Mincho"/>
                <w:iCs/>
                <w:lang w:eastAsia="ja-JP"/>
              </w:rPr>
            </w:pPr>
            <w:r w:rsidRPr="00AC153C">
              <w:rPr>
                <w:iCs/>
                <w:lang w:eastAsia="ko-KR"/>
              </w:rPr>
              <w:t>In case there is one RB remaining for 2/3os</w:t>
            </w:r>
            <w:r w:rsidR="00AE4281" w:rsidRPr="00AC153C">
              <w:rPr>
                <w:iCs/>
                <w:lang w:eastAsia="ko-KR"/>
              </w:rPr>
              <w:t xml:space="preserve"> or 1-slot</w:t>
            </w:r>
            <w:r w:rsidRPr="00AC153C">
              <w:rPr>
                <w:iCs/>
                <w:lang w:eastAsia="ko-KR"/>
              </w:rPr>
              <w:t xml:space="preserve"> sPDSCH within an sPRG, the DMRS-based sPDSCH is not mapped to that single RB.</w:t>
            </w:r>
          </w:p>
        </w:tc>
      </w:tr>
      <w:tr w:rsidR="008C2EE8" w14:paraId="7ABC9A72" w14:textId="77777777" w:rsidTr="00EF0B84">
        <w:tc>
          <w:tcPr>
            <w:tcW w:w="9631" w:type="dxa"/>
          </w:tcPr>
          <w:p w14:paraId="57F55B4E" w14:textId="09032EC1" w:rsidR="008C2EE8" w:rsidRPr="00AC153C" w:rsidRDefault="008C2EE8" w:rsidP="00F91CBC">
            <w:pPr>
              <w:rPr>
                <w:lang w:eastAsia="ja-JP"/>
              </w:rPr>
            </w:pPr>
            <w:r w:rsidRPr="00AC153C">
              <w:rPr>
                <w:lang w:eastAsia="ja-JP"/>
              </w:rPr>
              <w:t>The kth sPRG for sPDSCH contains PRB# 2k and 2k+1, regardless of sTTI length</w:t>
            </w:r>
          </w:p>
        </w:tc>
      </w:tr>
      <w:tr w:rsidR="007D10DD" w14:paraId="3612DAA4" w14:textId="77777777" w:rsidTr="00EF0B84">
        <w:tc>
          <w:tcPr>
            <w:tcW w:w="9631" w:type="dxa"/>
          </w:tcPr>
          <w:p w14:paraId="6D4CCAF4" w14:textId="0C5AA3EB" w:rsidR="007D10DD" w:rsidRPr="00AC153C" w:rsidRDefault="007D10DD" w:rsidP="00F91CBC">
            <w:pPr>
              <w:rPr>
                <w:lang w:eastAsia="ja-JP"/>
              </w:rPr>
            </w:pPr>
            <w:r w:rsidRPr="00AC153C">
              <w:t>The ratio of the PDSCH EPRE to CSI-RS EPRE for 1ms TTI and sTTI are configured jointly.</w:t>
            </w:r>
          </w:p>
        </w:tc>
      </w:tr>
      <w:tr w:rsidR="002D6D4C" w14:paraId="3815F11C" w14:textId="77777777" w:rsidTr="00EF0B84">
        <w:tc>
          <w:tcPr>
            <w:tcW w:w="9631" w:type="dxa"/>
          </w:tcPr>
          <w:p w14:paraId="3CCF9172" w14:textId="77777777" w:rsidR="002D6D4C" w:rsidRPr="002D6D4C" w:rsidRDefault="002D6D4C" w:rsidP="002D6D4C">
            <w:pPr>
              <w:rPr>
                <w:color w:val="70AD47" w:themeColor="accent6"/>
                <w:lang w:eastAsia="x-none"/>
              </w:rPr>
            </w:pPr>
            <w:r w:rsidRPr="002D6D4C">
              <w:rPr>
                <w:color w:val="70AD47" w:themeColor="accent6"/>
                <w:lang w:eastAsia="x-none"/>
              </w:rPr>
              <w:t>sPDSCH is not mapped to the orphan RE(s) in case of CRS-based sPDCCH transmission using SFBC.</w:t>
            </w:r>
          </w:p>
          <w:p w14:paraId="0EBE5D82" w14:textId="0F402047" w:rsidR="002D6D4C" w:rsidRPr="00AC153C" w:rsidRDefault="002D6D4C" w:rsidP="00F91CBC">
            <w:pPr>
              <w:rPr>
                <w:lang w:eastAsia="x-none"/>
              </w:rPr>
            </w:pPr>
            <w:r w:rsidRPr="002D6D4C">
              <w:rPr>
                <w:color w:val="70AD47" w:themeColor="accent6"/>
                <w:lang w:eastAsia="x-none"/>
              </w:rPr>
              <w:t>Note: An orphan RE is present in an sREG in case of an odd number of available REs</w:t>
            </w:r>
          </w:p>
        </w:tc>
      </w:tr>
      <w:tr w:rsidR="00B8614F" w14:paraId="079D56A8" w14:textId="77777777" w:rsidTr="00EF0B84">
        <w:tc>
          <w:tcPr>
            <w:tcW w:w="9631" w:type="dxa"/>
          </w:tcPr>
          <w:p w14:paraId="3A121A9D" w14:textId="77777777" w:rsidR="00B8614F" w:rsidRPr="00B8614F" w:rsidRDefault="00B8614F" w:rsidP="00B8614F">
            <w:pPr>
              <w:rPr>
                <w:color w:val="70AD47" w:themeColor="accent6"/>
              </w:rPr>
            </w:pPr>
            <w:r w:rsidRPr="00B8614F">
              <w:rPr>
                <w:color w:val="70AD47" w:themeColor="accent6"/>
                <w:lang w:eastAsia="x-none"/>
              </w:rPr>
              <w:t xml:space="preserve">In case a UE is receiving a </w:t>
            </w:r>
            <w:r w:rsidRPr="00B8614F">
              <w:rPr>
                <w:color w:val="70AD47" w:themeColor="accent6"/>
              </w:rPr>
              <w:t xml:space="preserve">DCI associated with the subslot DMRS-based PDSCH that indicates the absence of the UE-specific reference signal in subslot </w:t>
            </w:r>
            <w:r w:rsidRPr="00B8614F">
              <w:rPr>
                <w:iCs/>
                <w:color w:val="70AD47" w:themeColor="accent6"/>
              </w:rPr>
              <w:t>n, and it has not received a</w:t>
            </w:r>
            <w:r w:rsidRPr="00B8614F">
              <w:rPr>
                <w:i/>
                <w:iCs/>
                <w:color w:val="70AD47" w:themeColor="accent6"/>
              </w:rPr>
              <w:t xml:space="preserve"> </w:t>
            </w:r>
            <w:r w:rsidRPr="00B8614F">
              <w:rPr>
                <w:color w:val="70AD47" w:themeColor="accent6"/>
              </w:rPr>
              <w:t>DCI associated with the subslot PDSCH in subslot n-1, the UE is not expected to decode the PDSCH in subslot n but shall report the associated HARQ-ACK.</w:t>
            </w:r>
          </w:p>
          <w:p w14:paraId="192DA846" w14:textId="3544F8A1" w:rsidR="00B8614F" w:rsidRPr="00B8614F" w:rsidRDefault="00B8614F" w:rsidP="002D6D4C">
            <w:pPr>
              <w:rPr>
                <w:lang w:eastAsia="x-none"/>
              </w:rPr>
            </w:pPr>
            <w:r w:rsidRPr="00B8614F">
              <w:rPr>
                <w:color w:val="70AD47" w:themeColor="accent6"/>
                <w:lang w:eastAsia="x-none"/>
              </w:rPr>
              <w:t>Note: This does not cover all the cases where the UE is not expected to decode the PDSCH</w:t>
            </w:r>
          </w:p>
        </w:tc>
      </w:tr>
    </w:tbl>
    <w:p w14:paraId="02717A8F" w14:textId="67A08315" w:rsidR="006249F6" w:rsidRDefault="00261713" w:rsidP="006249F6">
      <w:pPr>
        <w:pStyle w:val="Heading3"/>
      </w:pPr>
      <w:r>
        <w:t>4</w:t>
      </w:r>
      <w:r w:rsidR="006249F6" w:rsidRPr="003A5CB8">
        <w:t>.</w:t>
      </w:r>
      <w:r w:rsidR="00511F77">
        <w:t>6.</w:t>
      </w:r>
      <w:r w:rsidR="006249F6" w:rsidRPr="003A5CB8">
        <w:t>2</w:t>
      </w:r>
      <w:r w:rsidR="006249F6" w:rsidRPr="003A5CB8">
        <w:tab/>
        <w:t>DL DMRS design</w:t>
      </w:r>
    </w:p>
    <w:tbl>
      <w:tblPr>
        <w:tblStyle w:val="TableGrid"/>
        <w:tblW w:w="0" w:type="auto"/>
        <w:tblLook w:val="04A0" w:firstRow="1" w:lastRow="0" w:firstColumn="1" w:lastColumn="0" w:noHBand="0" w:noVBand="1"/>
      </w:tblPr>
      <w:tblGrid>
        <w:gridCol w:w="9631"/>
      </w:tblGrid>
      <w:tr w:rsidR="0080544F" w14:paraId="51441F54" w14:textId="77777777" w:rsidTr="00EF0B84">
        <w:tc>
          <w:tcPr>
            <w:tcW w:w="9631" w:type="dxa"/>
          </w:tcPr>
          <w:p w14:paraId="67FF8953" w14:textId="34C98C1B" w:rsidR="0080544F" w:rsidRPr="001F51C1" w:rsidRDefault="0080544F" w:rsidP="008E6FFA">
            <w:pPr>
              <w:spacing w:after="0"/>
              <w:rPr>
                <w:rFonts w:eastAsia="MS Mincho"/>
                <w:lang w:val="en-US" w:eastAsia="ja-JP"/>
              </w:rPr>
            </w:pPr>
            <w:r w:rsidRPr="001F51C1">
              <w:rPr>
                <w:rFonts w:eastAsia="MS Mincho"/>
                <w:lang w:eastAsia="ja-JP"/>
              </w:rPr>
              <w:t>For up to 2 layers sPDSCH in one sTTI, each layer maps to one different DL DMRS port, and each DMRS port has OCC-2 in time domain to support code division multiplexing.</w:t>
            </w:r>
          </w:p>
        </w:tc>
      </w:tr>
      <w:tr w:rsidR="00EF0B84" w14:paraId="5CBD9BD2" w14:textId="77777777" w:rsidTr="00EF0B84">
        <w:tc>
          <w:tcPr>
            <w:tcW w:w="9631" w:type="dxa"/>
          </w:tcPr>
          <w:p w14:paraId="710FB488" w14:textId="793E9CCB" w:rsidR="00EF0B84" w:rsidRPr="001F51C1" w:rsidRDefault="00EF0B84" w:rsidP="00EF0B84">
            <w:pPr>
              <w:rPr>
                <w:iCs/>
                <w:lang w:eastAsia="ko-KR"/>
              </w:rPr>
            </w:pPr>
            <w:r w:rsidRPr="001F51C1">
              <w:t xml:space="preserve">Up to 4-layers is supported for 2/3os sPDSCH. </w:t>
            </w:r>
            <w:r w:rsidRPr="001F51C1">
              <w:rPr>
                <w:iCs/>
                <w:lang w:eastAsia="ko-KR"/>
              </w:rPr>
              <w:t>The DMRS pattern is defined over two RB, mapped over 4 sub-carriers (see figure below for up to 2-layers). In case of 3 or 4-layer transmission, the UE is not expected to receive DMRS more than once over two consecutive 2/3os sTTIs</w:t>
            </w:r>
          </w:p>
          <w:p w14:paraId="6084ABBF" w14:textId="2ECAD5F9" w:rsidR="00EF0B84" w:rsidRPr="001F51C1" w:rsidRDefault="00EF0B84" w:rsidP="00F9112E">
            <w:pPr>
              <w:jc w:val="center"/>
              <w:rPr>
                <w:iCs/>
                <w:lang w:eastAsia="ko-KR"/>
              </w:rPr>
            </w:pPr>
            <w:r w:rsidRPr="001F51C1">
              <w:rPr>
                <w:iCs/>
                <w:noProof/>
                <w:lang w:eastAsia="ko-KR"/>
              </w:rPr>
              <w:drawing>
                <wp:inline distT="0" distB="0" distL="0" distR="0" wp14:anchorId="12EB8E8B" wp14:editId="71C82DA2">
                  <wp:extent cx="3152140" cy="3600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3152140" cy="360045"/>
                          </a:xfrm>
                          <a:prstGeom prst="rect">
                            <a:avLst/>
                          </a:prstGeom>
                          <a:noFill/>
                          <a:ln>
                            <a:noFill/>
                          </a:ln>
                        </pic:spPr>
                      </pic:pic>
                    </a:graphicData>
                  </a:graphic>
                </wp:inline>
              </w:drawing>
            </w:r>
          </w:p>
        </w:tc>
      </w:tr>
      <w:tr w:rsidR="00F91CBC" w14:paraId="09EB07DA" w14:textId="77777777" w:rsidTr="00EF0B84">
        <w:tc>
          <w:tcPr>
            <w:tcW w:w="9631" w:type="dxa"/>
          </w:tcPr>
          <w:p w14:paraId="2527FB93" w14:textId="1898FAAF" w:rsidR="00F91CBC" w:rsidRPr="001F51C1" w:rsidRDefault="00F91CBC" w:rsidP="00EF0B84">
            <w:r w:rsidRPr="001F51C1">
              <w:rPr>
                <w:iCs/>
                <w:lang w:eastAsia="ko-KR"/>
              </w:rPr>
              <w:t xml:space="preserve">The time-domain position for DL DMRS of 3-symbol sPDSCH is placed in </w:t>
            </w:r>
            <w:r w:rsidRPr="001F51C1">
              <w:rPr>
                <w:lang w:eastAsia="zh-CN"/>
              </w:rPr>
              <w:t>the first two symbols</w:t>
            </w:r>
          </w:p>
        </w:tc>
      </w:tr>
      <w:tr w:rsidR="00F91CBC" w14:paraId="439595F2" w14:textId="77777777" w:rsidTr="00EF0B84">
        <w:tc>
          <w:tcPr>
            <w:tcW w:w="9631" w:type="dxa"/>
          </w:tcPr>
          <w:p w14:paraId="7C3CCD1C" w14:textId="6FD68E63" w:rsidR="00F91CBC" w:rsidRPr="001F51C1" w:rsidRDefault="00F91CBC" w:rsidP="00EF0B84">
            <w:r w:rsidRPr="001F51C1">
              <w:rPr>
                <w:iCs/>
                <w:lang w:eastAsia="ko-KR"/>
              </w:rPr>
              <w:t>For 4 layers transmission of 2/3os and 1-slot DMRS-based sPDSCH, the pairs for 2 layers are repeated in frequency</w:t>
            </w:r>
          </w:p>
        </w:tc>
      </w:tr>
      <w:tr w:rsidR="008E6FFA" w14:paraId="78A80696" w14:textId="77777777" w:rsidTr="00EF0B84">
        <w:tc>
          <w:tcPr>
            <w:tcW w:w="9631" w:type="dxa"/>
          </w:tcPr>
          <w:p w14:paraId="476494AA" w14:textId="3657FB6F" w:rsidR="008E6FFA" w:rsidRPr="001F51C1" w:rsidRDefault="008E6FFA" w:rsidP="00EF0B84">
            <w:pPr>
              <w:rPr>
                <w:iCs/>
                <w:lang w:eastAsia="ko-KR"/>
              </w:rPr>
            </w:pPr>
            <w:r w:rsidRPr="001F51C1">
              <w:rPr>
                <w:iCs/>
                <w:lang w:eastAsia="ko-KR"/>
              </w:rPr>
              <w:lastRenderedPageBreak/>
              <w:t>For 1-slot DMRS based sPDSCH, up to 4 layers transmission is supported for TM 9/10 and up to 2 layers transmission is supported for TM 8.</w:t>
            </w:r>
          </w:p>
        </w:tc>
      </w:tr>
      <w:tr w:rsidR="0023270F" w:rsidRPr="0023270F" w14:paraId="5FEC283F" w14:textId="77777777" w:rsidTr="00EF0B84">
        <w:tc>
          <w:tcPr>
            <w:tcW w:w="9631" w:type="dxa"/>
          </w:tcPr>
          <w:p w14:paraId="01D0E310" w14:textId="77777777" w:rsidR="0023270F" w:rsidRPr="001F51C1" w:rsidRDefault="0023270F" w:rsidP="00080519">
            <w:pPr>
              <w:spacing w:after="0"/>
              <w:rPr>
                <w:rFonts w:eastAsia="MS Mincho"/>
                <w:iCs/>
                <w:lang w:val="en-US" w:eastAsia="ja-JP"/>
              </w:rPr>
            </w:pPr>
            <w:r w:rsidRPr="001F51C1">
              <w:rPr>
                <w:rFonts w:eastAsia="MS Mincho"/>
                <w:iCs/>
                <w:lang w:val="en-US" w:eastAsia="ja-JP"/>
              </w:rPr>
              <w:t>DL DMRS can be shared among 2 consecutive sTTIs for the same UE for 2/3-symbol sPDSCH.</w:t>
            </w:r>
          </w:p>
          <w:p w14:paraId="45A39F0D" w14:textId="77777777" w:rsidR="0023270F" w:rsidRPr="001F51C1" w:rsidRDefault="0023270F" w:rsidP="001F46DF">
            <w:pPr>
              <w:numPr>
                <w:ilvl w:val="0"/>
                <w:numId w:val="15"/>
              </w:numPr>
              <w:spacing w:after="0"/>
              <w:rPr>
                <w:rFonts w:eastAsia="MS Mincho"/>
                <w:iCs/>
                <w:lang w:val="en-US" w:eastAsia="ja-JP"/>
              </w:rPr>
            </w:pPr>
            <w:r w:rsidRPr="001F51C1">
              <w:rPr>
                <w:rFonts w:eastAsia="MS Mincho"/>
                <w:iCs/>
                <w:lang w:val="en-US" w:eastAsia="ja-JP"/>
              </w:rPr>
              <w:t xml:space="preserve">Sharing across subframes is not supported </w:t>
            </w:r>
          </w:p>
          <w:p w14:paraId="31197F15" w14:textId="78E654AE" w:rsidR="0023270F" w:rsidRPr="001F51C1" w:rsidRDefault="008E6FFA" w:rsidP="001F46DF">
            <w:pPr>
              <w:numPr>
                <w:ilvl w:val="0"/>
                <w:numId w:val="15"/>
              </w:numPr>
              <w:spacing w:after="0"/>
              <w:rPr>
                <w:rFonts w:eastAsia="MS Mincho"/>
                <w:iCs/>
                <w:lang w:val="en-US" w:eastAsia="ja-JP"/>
              </w:rPr>
            </w:pPr>
            <w:r w:rsidRPr="001F51C1">
              <w:rPr>
                <w:iCs/>
                <w:lang w:eastAsia="ko-KR"/>
              </w:rPr>
              <w:t>DMRS sharing across slots within a subframe is supported</w:t>
            </w:r>
          </w:p>
          <w:p w14:paraId="3C6092CA" w14:textId="6D430D49" w:rsidR="0023270F" w:rsidRPr="001F51C1" w:rsidRDefault="0023270F" w:rsidP="00080519">
            <w:pPr>
              <w:spacing w:after="0"/>
              <w:rPr>
                <w:rFonts w:eastAsia="MS Mincho"/>
                <w:iCs/>
                <w:lang w:val="en-US" w:eastAsia="ja-JP"/>
              </w:rPr>
            </w:pPr>
            <w:r w:rsidRPr="001F51C1">
              <w:rPr>
                <w:rFonts w:eastAsia="MS Mincho"/>
                <w:iCs/>
                <w:lang w:val="en-US" w:eastAsia="ja-JP"/>
              </w:rPr>
              <w:t>DL DMRS RE shift in frequency domain is supported when colliding with CRS RE.</w:t>
            </w:r>
          </w:p>
        </w:tc>
      </w:tr>
      <w:tr w:rsidR="00B8614F" w:rsidRPr="0023270F" w14:paraId="01B49AEA" w14:textId="77777777" w:rsidTr="00EF0B84">
        <w:tc>
          <w:tcPr>
            <w:tcW w:w="9631" w:type="dxa"/>
          </w:tcPr>
          <w:p w14:paraId="78201438" w14:textId="2383D692" w:rsidR="00B8614F" w:rsidRPr="00B8614F" w:rsidRDefault="00B8614F" w:rsidP="00B8614F">
            <w:pPr>
              <w:rPr>
                <w:lang w:eastAsia="x-none"/>
              </w:rPr>
            </w:pPr>
            <w:r w:rsidRPr="00B8614F">
              <w:rPr>
                <w:color w:val="70AD47" w:themeColor="accent6"/>
                <w:lang w:eastAsia="x-none"/>
              </w:rPr>
              <w:t>In case DMRS is shared on the DL, the DMRS is located in the first subslot of the two</w:t>
            </w:r>
          </w:p>
        </w:tc>
      </w:tr>
      <w:tr w:rsidR="00326807" w:rsidRPr="0023270F" w14:paraId="382DB800" w14:textId="77777777" w:rsidTr="00EF0B84">
        <w:tc>
          <w:tcPr>
            <w:tcW w:w="9631" w:type="dxa"/>
          </w:tcPr>
          <w:p w14:paraId="2E1C87EE" w14:textId="77777777" w:rsidR="00326807" w:rsidRDefault="00326807" w:rsidP="00326807">
            <w:pPr>
              <w:spacing w:after="0"/>
              <w:rPr>
                <w:iCs/>
                <w:lang w:eastAsia="ko-KR"/>
              </w:rPr>
            </w:pPr>
            <w:r>
              <w:rPr>
                <w:iCs/>
                <w:lang w:eastAsia="ko-KR"/>
              </w:rPr>
              <w:t>O</w:t>
            </w:r>
            <w:r w:rsidRPr="001F51C1">
              <w:rPr>
                <w:iCs/>
                <w:lang w:eastAsia="ko-KR"/>
              </w:rPr>
              <w:t>ne pair of DMRS are placed in OFDM symbol index</w:t>
            </w:r>
            <w:r>
              <w:rPr>
                <w:iCs/>
                <w:lang w:eastAsia="ko-KR"/>
              </w:rPr>
              <w:t>:</w:t>
            </w:r>
          </w:p>
          <w:p w14:paraId="54EE49E5" w14:textId="77777777" w:rsidR="00326807" w:rsidRPr="00B71632" w:rsidRDefault="00B71632" w:rsidP="001F46DF">
            <w:pPr>
              <w:pStyle w:val="ListParagraph"/>
              <w:numPr>
                <w:ilvl w:val="0"/>
                <w:numId w:val="71"/>
              </w:numPr>
              <w:ind w:leftChars="0"/>
              <w:rPr>
                <w:rFonts w:eastAsia="MS Mincho"/>
                <w:iCs/>
                <w:lang w:val="en-US" w:eastAsia="ja-JP"/>
              </w:rPr>
            </w:pPr>
            <w:r w:rsidRPr="001F51C1">
              <w:rPr>
                <w:iCs/>
                <w:lang w:eastAsia="ko-KR"/>
              </w:rPr>
              <w:t>#3 and #4</w:t>
            </w:r>
            <w:r>
              <w:rPr>
                <w:iCs/>
                <w:lang w:eastAsia="ko-KR"/>
              </w:rPr>
              <w:t xml:space="preserve"> f</w:t>
            </w:r>
            <w:r w:rsidRPr="001F51C1">
              <w:rPr>
                <w:iCs/>
                <w:lang w:eastAsia="ko-KR"/>
              </w:rPr>
              <w:t>or the first 1-slot sPDSCH in a subframe</w:t>
            </w:r>
          </w:p>
          <w:p w14:paraId="47C3A8C0" w14:textId="121DD5D3" w:rsidR="00B71632" w:rsidRPr="00326807" w:rsidRDefault="00B71632" w:rsidP="001F46DF">
            <w:pPr>
              <w:pStyle w:val="ListParagraph"/>
              <w:numPr>
                <w:ilvl w:val="0"/>
                <w:numId w:val="71"/>
              </w:numPr>
              <w:ind w:leftChars="0"/>
              <w:rPr>
                <w:rFonts w:eastAsia="MS Mincho"/>
                <w:iCs/>
                <w:lang w:val="en-US" w:eastAsia="ja-JP"/>
              </w:rPr>
            </w:pPr>
            <w:r w:rsidRPr="001F51C1">
              <w:rPr>
                <w:iCs/>
                <w:lang w:eastAsia="ko-KR"/>
              </w:rPr>
              <w:t>#2 and #3</w:t>
            </w:r>
            <w:r>
              <w:rPr>
                <w:iCs/>
                <w:lang w:eastAsia="ko-KR"/>
              </w:rPr>
              <w:t xml:space="preserve"> f</w:t>
            </w:r>
            <w:r w:rsidRPr="001F51C1">
              <w:rPr>
                <w:iCs/>
                <w:lang w:eastAsia="ko-KR"/>
              </w:rPr>
              <w:t xml:space="preserve">or the </w:t>
            </w:r>
            <w:r>
              <w:rPr>
                <w:iCs/>
                <w:lang w:eastAsia="ko-KR"/>
              </w:rPr>
              <w:t xml:space="preserve">second </w:t>
            </w:r>
            <w:r w:rsidRPr="001F51C1">
              <w:rPr>
                <w:iCs/>
                <w:lang w:eastAsia="ko-KR"/>
              </w:rPr>
              <w:t>1-slot sPDSCH in a subframe</w:t>
            </w:r>
          </w:p>
        </w:tc>
      </w:tr>
      <w:tr w:rsidR="00326807" w:rsidRPr="0023270F" w14:paraId="54FCE678" w14:textId="77777777" w:rsidTr="00EF0B84">
        <w:tc>
          <w:tcPr>
            <w:tcW w:w="9631" w:type="dxa"/>
          </w:tcPr>
          <w:p w14:paraId="038E67C4" w14:textId="77777777" w:rsidR="00326807" w:rsidRPr="001F51C1" w:rsidRDefault="00326807" w:rsidP="00326807">
            <w:pPr>
              <w:pStyle w:val="a"/>
              <w:rPr>
                <w:rFonts w:ascii="Times New Roman" w:hAnsi="Times New Roman"/>
                <w:lang w:val="en-US" w:eastAsia="ja-JP"/>
              </w:rPr>
            </w:pPr>
            <w:r w:rsidRPr="001F51C1">
              <w:rPr>
                <w:rFonts w:ascii="Times New Roman" w:hAnsi="Times New Roman"/>
                <w:lang w:val="en-US" w:eastAsia="ja-JP"/>
              </w:rPr>
              <w:t xml:space="preserve">For 4-layer 2/3OS sPDSCH, the baseline DMRS pattern is as the figure below. </w:t>
            </w:r>
          </w:p>
          <w:p w14:paraId="11D16F12" w14:textId="77777777" w:rsidR="00326807" w:rsidRPr="001F51C1" w:rsidRDefault="00326807" w:rsidP="00326807">
            <w:pPr>
              <w:pStyle w:val="a"/>
              <w:rPr>
                <w:rFonts w:ascii="Times New Roman" w:hAnsi="Times New Roman"/>
                <w:lang w:val="en-US" w:eastAsia="ko-KR"/>
              </w:rPr>
            </w:pPr>
            <w:r w:rsidRPr="001F51C1">
              <w:rPr>
                <w:rFonts w:ascii="Times New Roman" w:hAnsi="Times New Roman"/>
                <w:noProof/>
                <w:lang w:val="en-US" w:eastAsia="zh-CN"/>
              </w:rPr>
              <w:drawing>
                <wp:inline distT="0" distB="0" distL="0" distR="0" wp14:anchorId="30A98E86" wp14:editId="73CD705C">
                  <wp:extent cx="4602480" cy="335280"/>
                  <wp:effectExtent l="0" t="0" r="7620" b="7620"/>
                  <wp:docPr id="17" name="Picture 17" descr="cid:image001.png@01D35953.D0D73A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id:image001.png@01D35953.D0D73A00"/>
                          <pic:cNvPicPr>
                            <a:picLocks noChangeAspect="1" noChangeArrowheads="1"/>
                          </pic:cNvPicPr>
                        </pic:nvPicPr>
                        <pic:blipFill>
                          <a:blip r:embed="rId105" r:link="rId106">
                            <a:extLst>
                              <a:ext uri="{28A0092B-C50C-407E-A947-70E740481C1C}">
                                <a14:useLocalDpi xmlns:a14="http://schemas.microsoft.com/office/drawing/2010/main" val="0"/>
                              </a:ext>
                            </a:extLst>
                          </a:blip>
                          <a:srcRect/>
                          <a:stretch>
                            <a:fillRect/>
                          </a:stretch>
                        </pic:blipFill>
                        <pic:spPr bwMode="auto">
                          <a:xfrm>
                            <a:off x="0" y="0"/>
                            <a:ext cx="4602480" cy="335280"/>
                          </a:xfrm>
                          <a:prstGeom prst="rect">
                            <a:avLst/>
                          </a:prstGeom>
                          <a:noFill/>
                          <a:ln>
                            <a:noFill/>
                          </a:ln>
                        </pic:spPr>
                      </pic:pic>
                    </a:graphicData>
                  </a:graphic>
                </wp:inline>
              </w:drawing>
            </w:r>
          </w:p>
          <w:p w14:paraId="7D180356" w14:textId="77777777" w:rsidR="00326807" w:rsidRPr="001F51C1" w:rsidRDefault="00326807" w:rsidP="00326807">
            <w:pPr>
              <w:pStyle w:val="a"/>
              <w:rPr>
                <w:rFonts w:ascii="Times New Roman" w:hAnsi="Times New Roman"/>
                <w:lang w:val="en-US" w:eastAsia="ja-JP"/>
              </w:rPr>
            </w:pPr>
            <w:r w:rsidRPr="001F51C1">
              <w:rPr>
                <w:rFonts w:ascii="Times New Roman" w:hAnsi="Times New Roman"/>
                <w:lang w:val="en-US" w:eastAsia="ja-JP"/>
              </w:rPr>
              <w:t xml:space="preserve">For 4-layer 1-slot sPDSCH, the baseline DMRS pattern is as the figure below. </w:t>
            </w:r>
          </w:p>
          <w:p w14:paraId="4B674CDF" w14:textId="1DD31DEA" w:rsidR="00326807" w:rsidRPr="001F51C1" w:rsidRDefault="00326807" w:rsidP="00326807">
            <w:pPr>
              <w:rPr>
                <w:lang w:val="en-US" w:eastAsia="zh-CN"/>
              </w:rPr>
            </w:pPr>
            <w:r w:rsidRPr="001F51C1">
              <w:rPr>
                <w:noProof/>
                <w:lang w:val="en-US" w:eastAsia="zh-CN"/>
              </w:rPr>
              <w:drawing>
                <wp:inline distT="0" distB="0" distL="0" distR="0" wp14:anchorId="2B5C76C7" wp14:editId="154585CA">
                  <wp:extent cx="2293620" cy="403860"/>
                  <wp:effectExtent l="0" t="0" r="0" b="0"/>
                  <wp:docPr id="16" name="Picture 16" descr="cid:image002.png@01D35953.D0D73A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id:image002.png@01D35953.D0D73A00"/>
                          <pic:cNvPicPr>
                            <a:picLocks noChangeAspect="1" noChangeArrowheads="1"/>
                          </pic:cNvPicPr>
                        </pic:nvPicPr>
                        <pic:blipFill>
                          <a:blip r:embed="rId107" r:link="rId108" cstate="print">
                            <a:extLst>
                              <a:ext uri="{28A0092B-C50C-407E-A947-70E740481C1C}">
                                <a14:useLocalDpi xmlns:a14="http://schemas.microsoft.com/office/drawing/2010/main" val="0"/>
                              </a:ext>
                            </a:extLst>
                          </a:blip>
                          <a:srcRect/>
                          <a:stretch>
                            <a:fillRect/>
                          </a:stretch>
                        </pic:blipFill>
                        <pic:spPr bwMode="auto">
                          <a:xfrm>
                            <a:off x="0" y="0"/>
                            <a:ext cx="2293620" cy="403860"/>
                          </a:xfrm>
                          <a:prstGeom prst="rect">
                            <a:avLst/>
                          </a:prstGeom>
                          <a:noFill/>
                          <a:ln>
                            <a:noFill/>
                          </a:ln>
                        </pic:spPr>
                      </pic:pic>
                    </a:graphicData>
                  </a:graphic>
                </wp:inline>
              </w:drawing>
            </w:r>
          </w:p>
        </w:tc>
      </w:tr>
      <w:tr w:rsidR="00326807" w:rsidRPr="0023270F" w14:paraId="7211CDE9" w14:textId="77777777" w:rsidTr="00EF0B84">
        <w:tc>
          <w:tcPr>
            <w:tcW w:w="9631" w:type="dxa"/>
          </w:tcPr>
          <w:p w14:paraId="1D236621" w14:textId="3D7BEFF3" w:rsidR="00326807" w:rsidRPr="00AC153C" w:rsidRDefault="00326807" w:rsidP="00326807">
            <w:pPr>
              <w:spacing w:after="0"/>
              <w:rPr>
                <w:rFonts w:eastAsia="MS Mincho"/>
                <w:iCs/>
                <w:lang w:val="en-US" w:eastAsia="ja-JP"/>
              </w:rPr>
            </w:pPr>
            <w:r w:rsidRPr="00AC153C">
              <w:rPr>
                <w:iCs/>
                <w:lang w:eastAsia="ko-KR"/>
              </w:rPr>
              <w:t>For 2/3-symbol and 7-symbol sPDSCH, avoiding collision between DMRS and CSI-RS can be handled by eNB configuration without spec impacts.</w:t>
            </w:r>
          </w:p>
        </w:tc>
      </w:tr>
      <w:tr w:rsidR="00326807" w:rsidRPr="0023270F" w14:paraId="60F0098E" w14:textId="77777777" w:rsidTr="00EF0B84">
        <w:tc>
          <w:tcPr>
            <w:tcW w:w="9631" w:type="dxa"/>
          </w:tcPr>
          <w:p w14:paraId="53BEFCAB" w14:textId="73AB79D4" w:rsidR="00326807" w:rsidRPr="00AC153C" w:rsidRDefault="00326807" w:rsidP="00326807">
            <w:pPr>
              <w:spacing w:after="0"/>
              <w:rPr>
                <w:iCs/>
                <w:lang w:eastAsia="ko-KR"/>
              </w:rPr>
            </w:pPr>
            <w:r w:rsidRPr="00AC153C">
              <w:rPr>
                <w:iCs/>
                <w:lang w:eastAsia="ko-KR"/>
              </w:rPr>
              <w:t>For 1-slot sPDSCH, only a single pair of DMRS in time is supported</w:t>
            </w:r>
          </w:p>
        </w:tc>
      </w:tr>
      <w:tr w:rsidR="00326807" w:rsidRPr="0023270F" w14:paraId="7535D19A" w14:textId="77777777" w:rsidTr="00EF0B84">
        <w:tc>
          <w:tcPr>
            <w:tcW w:w="9631" w:type="dxa"/>
          </w:tcPr>
          <w:p w14:paraId="64499068" w14:textId="5C608785" w:rsidR="00326807" w:rsidRPr="00AC153C" w:rsidRDefault="00326807" w:rsidP="00326807">
            <w:pPr>
              <w:rPr>
                <w:iCs/>
                <w:lang w:eastAsia="ko-KR"/>
              </w:rPr>
            </w:pPr>
            <w:r w:rsidRPr="00AC153C">
              <w:rPr>
                <w:iCs/>
                <w:lang w:eastAsia="ko-KR"/>
              </w:rPr>
              <w:t>The baseline DMRS pattern for sPDSCH/sPDCCH is applied for MBSFN subframes where CSI-RS is not configured in case of subslot operation. In case of slot operation, the baseline DMRS pattern is used in both slots for MBSFN subframes.</w:t>
            </w:r>
          </w:p>
        </w:tc>
      </w:tr>
      <w:tr w:rsidR="00326807" w:rsidRPr="0023270F" w14:paraId="69FB50B7" w14:textId="77777777" w:rsidTr="00EF0B84">
        <w:tc>
          <w:tcPr>
            <w:tcW w:w="9631" w:type="dxa"/>
          </w:tcPr>
          <w:p w14:paraId="74E0AA89" w14:textId="7E3BF1CC" w:rsidR="00326807" w:rsidRPr="00AC153C" w:rsidRDefault="00326807" w:rsidP="00326807">
            <w:pPr>
              <w:rPr>
                <w:iCs/>
                <w:lang w:eastAsia="ko-KR"/>
              </w:rPr>
            </w:pPr>
            <w:r w:rsidRPr="00AC153C">
              <w:rPr>
                <w:iCs/>
                <w:lang w:eastAsia="ko-KR"/>
              </w:rPr>
              <w:t xml:space="preserve">The DMRS pattern is shifted for sPDSCH/sPDCCH in MBSFN subframes in sTTI for subslot operation having collision between baseline DMRS and configured ZP and NZP CSI-RS. </w:t>
            </w:r>
          </w:p>
        </w:tc>
      </w:tr>
      <w:tr w:rsidR="00326807" w:rsidRPr="0023270F" w14:paraId="411454FE" w14:textId="77777777" w:rsidTr="00EF0B84">
        <w:tc>
          <w:tcPr>
            <w:tcW w:w="9631" w:type="dxa"/>
          </w:tcPr>
          <w:p w14:paraId="7A94FF55" w14:textId="77C751A9" w:rsidR="00326807" w:rsidRPr="00AC153C" w:rsidRDefault="00326807" w:rsidP="00326807">
            <w:pPr>
              <w:rPr>
                <w:iCs/>
                <w:lang w:eastAsia="ko-KR"/>
              </w:rPr>
            </w:pPr>
            <w:r w:rsidRPr="00AC153C">
              <w:rPr>
                <w:lang w:eastAsia="zh-CN"/>
              </w:rPr>
              <w:t>The scrambling sequence generator for DL DMRS, sPDSCH, shall be initialized at the start of each subframe as for 1 ms operation.</w:t>
            </w:r>
          </w:p>
        </w:tc>
      </w:tr>
      <w:tr w:rsidR="00326807" w:rsidRPr="0023270F" w14:paraId="22427C0E" w14:textId="77777777" w:rsidTr="00EF0B84">
        <w:tc>
          <w:tcPr>
            <w:tcW w:w="9631" w:type="dxa"/>
          </w:tcPr>
          <w:p w14:paraId="6B9DE440" w14:textId="77777777" w:rsidR="00326807" w:rsidRPr="00AC153C" w:rsidRDefault="00326807" w:rsidP="00326807">
            <w:pPr>
              <w:pStyle w:val="BodyText"/>
              <w:rPr>
                <w:lang w:eastAsia="ja-JP"/>
              </w:rPr>
            </w:pPr>
            <w:r w:rsidRPr="00AC153C">
              <w:rPr>
                <w:lang w:eastAsia="ja-JP"/>
              </w:rPr>
              <w:t>For subslot-PDSCH/sPDCCH, within a non-MBSFN subframe the shift of the DMRS in case of CRS vshift 1 is:</w:t>
            </w:r>
          </w:p>
          <w:p w14:paraId="2D3D4310" w14:textId="505657DF" w:rsidR="00326807" w:rsidRPr="00AC153C" w:rsidRDefault="00326807" w:rsidP="00326807">
            <w:pPr>
              <w:pStyle w:val="BodyText"/>
              <w:rPr>
                <w:lang w:eastAsia="ja-JP"/>
              </w:rPr>
            </w:pPr>
            <w:r w:rsidRPr="00AC153C">
              <w:rPr>
                <w:noProof/>
              </w:rPr>
              <w:drawing>
                <wp:inline distT="0" distB="0" distL="0" distR="0" wp14:anchorId="73FE6D07" wp14:editId="02A995CA">
                  <wp:extent cx="998855" cy="2607945"/>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998855" cy="2607945"/>
                          </a:xfrm>
                          <a:prstGeom prst="rect">
                            <a:avLst/>
                          </a:prstGeom>
                          <a:noFill/>
                          <a:ln>
                            <a:noFill/>
                          </a:ln>
                        </pic:spPr>
                      </pic:pic>
                    </a:graphicData>
                  </a:graphic>
                </wp:inline>
              </w:drawing>
            </w:r>
          </w:p>
        </w:tc>
      </w:tr>
      <w:tr w:rsidR="00326807" w:rsidRPr="0023270F" w14:paraId="3301AF0D" w14:textId="77777777" w:rsidTr="00EF0B84">
        <w:tc>
          <w:tcPr>
            <w:tcW w:w="9631" w:type="dxa"/>
          </w:tcPr>
          <w:p w14:paraId="62A54C74" w14:textId="77777777" w:rsidR="00326807" w:rsidRPr="00AC153C" w:rsidRDefault="00326807" w:rsidP="00326807">
            <w:pPr>
              <w:pStyle w:val="BodyText"/>
              <w:rPr>
                <w:lang w:eastAsia="ja-JP"/>
              </w:rPr>
            </w:pPr>
            <w:r w:rsidRPr="00AC153C">
              <w:rPr>
                <w:lang w:eastAsia="ja-JP"/>
              </w:rPr>
              <w:t xml:space="preserve">For subslot-PDSCH/sPDCCH, </w:t>
            </w:r>
            <w:r w:rsidRPr="00AC153C">
              <w:rPr>
                <w:iCs/>
                <w:lang w:eastAsia="ko-KR"/>
              </w:rPr>
              <w:t xml:space="preserve">within an sTTI of an </w:t>
            </w:r>
            <w:r w:rsidRPr="00AC153C">
              <w:rPr>
                <w:lang w:eastAsia="ja-JP"/>
              </w:rPr>
              <w:t xml:space="preserve">MBSFN subframe </w:t>
            </w:r>
            <w:r w:rsidRPr="00AC153C">
              <w:rPr>
                <w:iCs/>
                <w:lang w:eastAsia="ko-KR"/>
              </w:rPr>
              <w:t>having collision between baseline DMRS and configured ZP and NZP CSI-RS,</w:t>
            </w:r>
            <w:r w:rsidRPr="00AC153C">
              <w:rPr>
                <w:lang w:eastAsia="ja-JP"/>
              </w:rPr>
              <w:t xml:space="preserve"> the shifted DMRS pattern (the same pattern as vshift=0 for non-MBSFN subframe) below is applied:</w:t>
            </w:r>
          </w:p>
          <w:p w14:paraId="21EA4264" w14:textId="71ED4838" w:rsidR="00326807" w:rsidRPr="00AC153C" w:rsidRDefault="00326807" w:rsidP="00326807">
            <w:pPr>
              <w:pStyle w:val="BodyText"/>
              <w:rPr>
                <w:lang w:eastAsia="ja-JP"/>
              </w:rPr>
            </w:pPr>
            <w:r w:rsidRPr="00AC153C">
              <w:rPr>
                <w:noProof/>
              </w:rPr>
              <w:lastRenderedPageBreak/>
              <w:drawing>
                <wp:inline distT="0" distB="0" distL="0" distR="0" wp14:anchorId="25866AD2" wp14:editId="30BCB5DC">
                  <wp:extent cx="1100455" cy="2277745"/>
                  <wp:effectExtent l="0" t="0" r="4445"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100455" cy="2277745"/>
                          </a:xfrm>
                          <a:prstGeom prst="rect">
                            <a:avLst/>
                          </a:prstGeom>
                          <a:noFill/>
                          <a:ln>
                            <a:noFill/>
                          </a:ln>
                        </pic:spPr>
                      </pic:pic>
                    </a:graphicData>
                  </a:graphic>
                </wp:inline>
              </w:drawing>
            </w:r>
          </w:p>
        </w:tc>
      </w:tr>
      <w:tr w:rsidR="00326807" w:rsidRPr="0023270F" w14:paraId="1405CBF2" w14:textId="77777777" w:rsidTr="00EF0B84">
        <w:tc>
          <w:tcPr>
            <w:tcW w:w="9631" w:type="dxa"/>
          </w:tcPr>
          <w:p w14:paraId="73BF7C05" w14:textId="7F0DA346" w:rsidR="00326807" w:rsidRPr="00AC153C" w:rsidRDefault="00326807" w:rsidP="00326807">
            <w:pPr>
              <w:pStyle w:val="BodyText"/>
              <w:rPr>
                <w:iCs/>
                <w:lang w:eastAsia="zh-CN"/>
              </w:rPr>
            </w:pPr>
            <w:r w:rsidRPr="00AC153C">
              <w:rPr>
                <w:lang w:eastAsia="ja-JP"/>
              </w:rPr>
              <w:lastRenderedPageBreak/>
              <w:t>For 1-slot PDSCH, the same shift of the DMRS is applied for all sTTIs within a non-MBSFN subframe.</w:t>
            </w:r>
          </w:p>
        </w:tc>
      </w:tr>
      <w:tr w:rsidR="00326807" w:rsidRPr="0023270F" w14:paraId="6A28F7E8" w14:textId="77777777" w:rsidTr="00EF0B84">
        <w:tc>
          <w:tcPr>
            <w:tcW w:w="9631" w:type="dxa"/>
          </w:tcPr>
          <w:p w14:paraId="40BB5FA4" w14:textId="77777777" w:rsidR="00326807" w:rsidRPr="00AC153C" w:rsidRDefault="00326807" w:rsidP="00326807">
            <w:pPr>
              <w:pStyle w:val="BodyText"/>
              <w:rPr>
                <w:lang w:eastAsia="ja-JP"/>
              </w:rPr>
            </w:pPr>
            <w:r w:rsidRPr="00AC153C">
              <w:rPr>
                <w:lang w:eastAsia="ja-JP"/>
              </w:rPr>
              <w:t>For 1-slot PDSCH, the shifted DMRS pattern is as below considering collision with CRS:</w:t>
            </w:r>
          </w:p>
          <w:p w14:paraId="6F50E0AE" w14:textId="77777777" w:rsidR="00326807" w:rsidRPr="00AC153C" w:rsidRDefault="00326807" w:rsidP="00326807">
            <w:pPr>
              <w:pStyle w:val="BodyText"/>
              <w:jc w:val="center"/>
              <w:rPr>
                <w:lang w:eastAsia="zh-CN"/>
              </w:rPr>
            </w:pPr>
            <w:r w:rsidRPr="00AC153C">
              <w:rPr>
                <w:noProof/>
                <w:lang w:val="en-US"/>
              </w:rPr>
              <w:drawing>
                <wp:inline distT="0" distB="0" distL="0" distR="0" wp14:anchorId="0CC865B4" wp14:editId="7EF272D8">
                  <wp:extent cx="2040255" cy="22860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2040255" cy="2286000"/>
                          </a:xfrm>
                          <a:prstGeom prst="rect">
                            <a:avLst/>
                          </a:prstGeom>
                          <a:noFill/>
                          <a:ln>
                            <a:noFill/>
                          </a:ln>
                        </pic:spPr>
                      </pic:pic>
                    </a:graphicData>
                  </a:graphic>
                </wp:inline>
              </w:drawing>
            </w:r>
          </w:p>
          <w:p w14:paraId="57EAEA3D" w14:textId="77777777" w:rsidR="00326807" w:rsidRPr="00AC153C" w:rsidRDefault="00326807" w:rsidP="00326807">
            <w:pPr>
              <w:pStyle w:val="BodyText"/>
              <w:rPr>
                <w:lang w:eastAsia="ja-JP"/>
              </w:rPr>
            </w:pPr>
          </w:p>
        </w:tc>
      </w:tr>
      <w:tr w:rsidR="00326807" w:rsidRPr="0023270F" w14:paraId="2561DE55" w14:textId="77777777" w:rsidTr="00EF0B84">
        <w:tc>
          <w:tcPr>
            <w:tcW w:w="9631" w:type="dxa"/>
          </w:tcPr>
          <w:p w14:paraId="05B5AAB0" w14:textId="369B25CA" w:rsidR="00326807" w:rsidRPr="00AC153C" w:rsidRDefault="00326807" w:rsidP="00326807">
            <w:pPr>
              <w:pStyle w:val="BodyText"/>
              <w:rPr>
                <w:lang w:eastAsia="ja-JP"/>
              </w:rPr>
            </w:pPr>
            <w:r w:rsidRPr="00AC153C">
              <w:rPr>
                <w:lang w:eastAsia="ja-JP"/>
              </w:rPr>
              <w:t>For 1-slot SPDCCH in slot#1, within an MBSFN subframe, the baseline DMRS pattern for subslot sPDSCH/SPDCCH is used</w:t>
            </w:r>
          </w:p>
        </w:tc>
      </w:tr>
      <w:tr w:rsidR="00326807" w:rsidRPr="0023270F" w14:paraId="4CC4BBDE" w14:textId="77777777" w:rsidTr="00EF0B84">
        <w:tc>
          <w:tcPr>
            <w:tcW w:w="9631" w:type="dxa"/>
          </w:tcPr>
          <w:p w14:paraId="714059DF" w14:textId="3268173B" w:rsidR="00326807" w:rsidRPr="00AC153C" w:rsidRDefault="00326807" w:rsidP="00326807">
            <w:pPr>
              <w:pStyle w:val="BodyText"/>
              <w:rPr>
                <w:lang w:eastAsia="ja-JP"/>
              </w:rPr>
            </w:pPr>
            <w:r w:rsidRPr="00AC153C">
              <w:rPr>
                <w:lang w:eastAsia="ja-JP"/>
              </w:rPr>
              <w:t>For 1-slot SPDCCH, within a non-MBSFN subframe, the CRS shifted DMRS pattern is as for subslot sPDSCH/SPDCCH.</w:t>
            </w:r>
          </w:p>
        </w:tc>
      </w:tr>
      <w:tr w:rsidR="00326807" w:rsidRPr="0023270F" w14:paraId="1D7C3791" w14:textId="77777777" w:rsidTr="00EF0B84">
        <w:tc>
          <w:tcPr>
            <w:tcW w:w="9631" w:type="dxa"/>
          </w:tcPr>
          <w:p w14:paraId="2881FAB8" w14:textId="416C7D88" w:rsidR="00326807" w:rsidRPr="00AC153C" w:rsidRDefault="00326807" w:rsidP="00326807">
            <w:pPr>
              <w:pStyle w:val="BodyText"/>
              <w:rPr>
                <w:lang w:eastAsia="ja-JP"/>
              </w:rPr>
            </w:pPr>
            <w:r w:rsidRPr="00AC153C">
              <w:rPr>
                <w:lang w:eastAsia="ja-JP"/>
              </w:rPr>
              <w:t xml:space="preserve">For subslot-PDSCH/sPDCCH, within a non-MBSFN subframe, a single shift of the DMRS is applied only in sTTIs where the baseline DMRS pattern is colliding with CRS or </w:t>
            </w:r>
            <w:r w:rsidRPr="00AC153C">
              <w:rPr>
                <w:iCs/>
                <w:lang w:eastAsia="ko-KR"/>
              </w:rPr>
              <w:t>in sTTI having collision between baseline DMRS and configured ZP and NZP CSI-RS</w:t>
            </w:r>
            <w:r w:rsidRPr="00AC153C">
              <w:rPr>
                <w:lang w:eastAsia="ja-JP"/>
              </w:rPr>
              <w:t>, otherwise the baseline pattern is used</w:t>
            </w:r>
          </w:p>
        </w:tc>
      </w:tr>
      <w:tr w:rsidR="00326807" w:rsidRPr="0023270F" w14:paraId="7E9B39DD" w14:textId="77777777" w:rsidTr="00EF0B84">
        <w:tc>
          <w:tcPr>
            <w:tcW w:w="9631" w:type="dxa"/>
          </w:tcPr>
          <w:p w14:paraId="2407D630" w14:textId="77777777" w:rsidR="00326807" w:rsidRPr="00AC153C" w:rsidRDefault="00326807" w:rsidP="00326807">
            <w:pPr>
              <w:pStyle w:val="BodyText"/>
              <w:rPr>
                <w:lang w:eastAsia="ja-JP"/>
              </w:rPr>
            </w:pPr>
            <w:r w:rsidRPr="00AC153C">
              <w:rPr>
                <w:lang w:eastAsia="ja-JP"/>
              </w:rPr>
              <w:t>For subslot-PDSCH/sPDCCH, within a non-MBSFN subframe the shift of the DMRS in case of CRS vshift 0 is:</w:t>
            </w:r>
          </w:p>
          <w:p w14:paraId="4610690F" w14:textId="375B5CA4" w:rsidR="00326807" w:rsidRPr="00AC153C" w:rsidRDefault="00326807" w:rsidP="00326807">
            <w:pPr>
              <w:pStyle w:val="BodyText"/>
              <w:rPr>
                <w:lang w:eastAsia="ja-JP"/>
              </w:rPr>
            </w:pPr>
            <w:r w:rsidRPr="00AC153C">
              <w:rPr>
                <w:noProof/>
              </w:rPr>
              <w:lastRenderedPageBreak/>
              <w:drawing>
                <wp:inline distT="0" distB="0" distL="0" distR="0" wp14:anchorId="2449A6F4" wp14:editId="3896B63C">
                  <wp:extent cx="1168400" cy="2548255"/>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1168400" cy="2548255"/>
                          </a:xfrm>
                          <a:prstGeom prst="rect">
                            <a:avLst/>
                          </a:prstGeom>
                          <a:noFill/>
                          <a:ln>
                            <a:noFill/>
                          </a:ln>
                        </pic:spPr>
                      </pic:pic>
                    </a:graphicData>
                  </a:graphic>
                </wp:inline>
              </w:drawing>
            </w:r>
          </w:p>
        </w:tc>
      </w:tr>
      <w:tr w:rsidR="00326807" w:rsidRPr="0023270F" w14:paraId="0C0C4475" w14:textId="77777777" w:rsidTr="00EF0B84">
        <w:tc>
          <w:tcPr>
            <w:tcW w:w="9631" w:type="dxa"/>
          </w:tcPr>
          <w:p w14:paraId="4DAAE471" w14:textId="77777777" w:rsidR="00326807" w:rsidRPr="00AC153C" w:rsidRDefault="00326807" w:rsidP="00326807">
            <w:pPr>
              <w:pStyle w:val="BodyText"/>
              <w:rPr>
                <w:lang w:eastAsia="ja-JP"/>
              </w:rPr>
            </w:pPr>
            <w:r w:rsidRPr="00AC153C">
              <w:rPr>
                <w:lang w:eastAsia="ja-JP"/>
              </w:rPr>
              <w:lastRenderedPageBreak/>
              <w:t>For subslot-PDSCH/sPDCCH, within a non-MBSFN subframe the shift of the DMRS in case of CRS vshift 2 is:</w:t>
            </w:r>
          </w:p>
          <w:p w14:paraId="10183740" w14:textId="16EE34DD" w:rsidR="00326807" w:rsidRPr="00AC153C" w:rsidRDefault="00326807" w:rsidP="00326807">
            <w:pPr>
              <w:pStyle w:val="BodyText"/>
              <w:rPr>
                <w:lang w:eastAsia="ja-JP"/>
              </w:rPr>
            </w:pPr>
            <w:r w:rsidRPr="00AC153C">
              <w:rPr>
                <w:noProof/>
              </w:rPr>
              <w:drawing>
                <wp:inline distT="0" distB="0" distL="0" distR="0" wp14:anchorId="212094CA" wp14:editId="79F8C446">
                  <wp:extent cx="931545" cy="2794000"/>
                  <wp:effectExtent l="0" t="0" r="19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931545" cy="2794000"/>
                          </a:xfrm>
                          <a:prstGeom prst="rect">
                            <a:avLst/>
                          </a:prstGeom>
                          <a:noFill/>
                          <a:ln>
                            <a:noFill/>
                          </a:ln>
                        </pic:spPr>
                      </pic:pic>
                    </a:graphicData>
                  </a:graphic>
                </wp:inline>
              </w:drawing>
            </w:r>
          </w:p>
        </w:tc>
      </w:tr>
    </w:tbl>
    <w:p w14:paraId="5677663D" w14:textId="700C8BA2" w:rsidR="006249F6" w:rsidRPr="003A5CB8" w:rsidRDefault="00261713" w:rsidP="006249F6">
      <w:pPr>
        <w:pStyle w:val="Heading2"/>
      </w:pPr>
      <w:r>
        <w:t>4</w:t>
      </w:r>
      <w:r w:rsidR="006249F6" w:rsidRPr="003A5CB8">
        <w:t>.</w:t>
      </w:r>
      <w:r w:rsidR="00511F77">
        <w:t>7</w:t>
      </w:r>
      <w:r w:rsidR="006249F6" w:rsidRPr="003A5CB8">
        <w:tab/>
        <w:t>UL data channel design</w:t>
      </w:r>
    </w:p>
    <w:p w14:paraId="3D9A0509" w14:textId="72650FC7" w:rsidR="006249F6" w:rsidRDefault="00261713" w:rsidP="006249F6">
      <w:pPr>
        <w:pStyle w:val="Heading3"/>
      </w:pPr>
      <w:r>
        <w:t>4</w:t>
      </w:r>
      <w:r w:rsidR="006249F6" w:rsidRPr="003A5CB8">
        <w:t>.</w:t>
      </w:r>
      <w:r w:rsidR="00511F77">
        <w:t>7</w:t>
      </w:r>
      <w:r w:rsidR="006249F6" w:rsidRPr="003A5CB8">
        <w:t>.1</w:t>
      </w:r>
      <w:r w:rsidR="006249F6" w:rsidRPr="003A5CB8">
        <w:tab/>
        <w:t>sPUSCH design</w:t>
      </w:r>
    </w:p>
    <w:tbl>
      <w:tblPr>
        <w:tblStyle w:val="TableGrid"/>
        <w:tblW w:w="0" w:type="auto"/>
        <w:tblLook w:val="04A0" w:firstRow="1" w:lastRow="0" w:firstColumn="1" w:lastColumn="0" w:noHBand="0" w:noVBand="1"/>
      </w:tblPr>
      <w:tblGrid>
        <w:gridCol w:w="9631"/>
      </w:tblGrid>
      <w:tr w:rsidR="00F40C57" w14:paraId="19B9E0DD" w14:textId="77777777" w:rsidTr="003D3D51">
        <w:tc>
          <w:tcPr>
            <w:tcW w:w="9631" w:type="dxa"/>
          </w:tcPr>
          <w:p w14:paraId="25ADDB11" w14:textId="635117F9" w:rsidR="00F40C57" w:rsidRPr="004A393D" w:rsidRDefault="009C2B56" w:rsidP="00F40C57">
            <w:pPr>
              <w:spacing w:after="0"/>
              <w:rPr>
                <w:rFonts w:eastAsia="MS Mincho"/>
                <w:lang w:val="en-US" w:eastAsia="ja-JP"/>
              </w:rPr>
            </w:pPr>
            <w:r>
              <w:rPr>
                <w:rFonts w:eastAsia="MS Mincho"/>
                <w:iCs/>
                <w:lang w:val="en-US" w:eastAsia="ja-JP"/>
              </w:rPr>
              <w:t>An allocation based on the indication of the start and the length of allocation is supported in the UL for sPUSCH</w:t>
            </w:r>
          </w:p>
        </w:tc>
      </w:tr>
      <w:tr w:rsidR="00F91CBC" w14:paraId="7CEEF290" w14:textId="77777777" w:rsidTr="003D3D51">
        <w:tc>
          <w:tcPr>
            <w:tcW w:w="9631" w:type="dxa"/>
          </w:tcPr>
          <w:p w14:paraId="4BA10FFB" w14:textId="75DC6B1B" w:rsidR="00F91CBC" w:rsidRPr="001F51C1" w:rsidRDefault="00F91CBC" w:rsidP="00F40C57">
            <w:pPr>
              <w:spacing w:after="0"/>
              <w:rPr>
                <w:rFonts w:eastAsia="MS Mincho"/>
                <w:iCs/>
                <w:lang w:val="en-US" w:eastAsia="ja-JP"/>
              </w:rPr>
            </w:pPr>
            <w:r w:rsidRPr="001F51C1">
              <w:rPr>
                <w:rFonts w:eastAsia="MS Mincho"/>
                <w:iCs/>
                <w:lang w:eastAsia="ja-JP"/>
              </w:rPr>
              <w:t>For 2/3os and 1-slot sPUSCH, single codeword sPUSCH transmission for up to 4 layers is supported. The UE will indicate the number of supported layers for sPUSCH as UE capability, independent of UL sTTI length. No new precoder in the UL is defined</w:t>
            </w:r>
          </w:p>
        </w:tc>
      </w:tr>
      <w:tr w:rsidR="003D3D51" w14:paraId="608DEFD8" w14:textId="77777777" w:rsidTr="003D3D51">
        <w:tc>
          <w:tcPr>
            <w:tcW w:w="9631" w:type="dxa"/>
          </w:tcPr>
          <w:p w14:paraId="7BBB6B9E" w14:textId="77777777" w:rsidR="003D3D51" w:rsidRPr="001F51C1" w:rsidRDefault="003D3D51" w:rsidP="003D3D51">
            <w:pPr>
              <w:rPr>
                <w:rFonts w:eastAsia="MS Mincho"/>
                <w:iCs/>
                <w:lang w:eastAsia="ja-JP"/>
              </w:rPr>
            </w:pPr>
            <w:r w:rsidRPr="001F51C1">
              <w:rPr>
                <w:rFonts w:eastAsia="MS Mincho"/>
                <w:iCs/>
                <w:lang w:eastAsia="ja-JP"/>
              </w:rPr>
              <w:t>For sPUSCH and sPDSCH, the value in the legacy TBS is scaled according to TBS*α with the resulting TBS rounded off to the closest valid TBS.</w:t>
            </w:r>
          </w:p>
          <w:p w14:paraId="601C9404" w14:textId="77777777" w:rsidR="003D3D51" w:rsidRPr="001F51C1" w:rsidRDefault="003D3D51" w:rsidP="003D3D51">
            <w:pPr>
              <w:rPr>
                <w:rFonts w:eastAsia="MS Mincho"/>
                <w:iCs/>
                <w:lang w:eastAsia="ja-JP"/>
              </w:rPr>
            </w:pPr>
            <w:r w:rsidRPr="001F51C1">
              <w:rPr>
                <w:rFonts w:eastAsia="MS Mincho"/>
                <w:iCs/>
                <w:lang w:eastAsia="ja-JP"/>
              </w:rPr>
              <w:t>- NOTE: The α value can be the same or different for different sTTI lengths and for sPUSCH and sPDSCH</w:t>
            </w:r>
          </w:p>
          <w:p w14:paraId="76E8EB0B" w14:textId="436754F7" w:rsidR="003D3D51" w:rsidRPr="001F51C1" w:rsidRDefault="003D3D51" w:rsidP="003D3D51">
            <w:pPr>
              <w:spacing w:after="0"/>
              <w:rPr>
                <w:rFonts w:eastAsia="MS Mincho"/>
                <w:iCs/>
                <w:lang w:val="en-US" w:eastAsia="ja-JP"/>
              </w:rPr>
            </w:pPr>
            <w:r w:rsidRPr="001F51C1">
              <w:rPr>
                <w:rFonts w:eastAsia="MS Mincho"/>
                <w:iCs/>
                <w:lang w:eastAsia="ja-JP"/>
              </w:rPr>
              <w:t>- The TBS scaling is performed assuming the same number of layers within a codeword for PDSCH and sPDSCH.</w:t>
            </w:r>
          </w:p>
        </w:tc>
      </w:tr>
      <w:tr w:rsidR="00F91CBC" w14:paraId="0EEE4C04" w14:textId="77777777" w:rsidTr="003D3D51">
        <w:tc>
          <w:tcPr>
            <w:tcW w:w="9631" w:type="dxa"/>
          </w:tcPr>
          <w:p w14:paraId="0DD71286" w14:textId="66E6E4CE" w:rsidR="00F91CBC" w:rsidRPr="001F51C1" w:rsidRDefault="00F91CBC" w:rsidP="003D3D51">
            <w:pPr>
              <w:rPr>
                <w:rFonts w:eastAsia="MS Mincho"/>
                <w:iCs/>
                <w:lang w:eastAsia="ja-JP"/>
              </w:rPr>
            </w:pPr>
            <w:r w:rsidRPr="001F51C1">
              <w:rPr>
                <w:rFonts w:eastAsia="MS Mincho"/>
                <w:iCs/>
                <w:lang w:eastAsia="ja-JP"/>
              </w:rPr>
              <w:t>The resource allocation type 1 is not supported for scheduling of sPUSCH.</w:t>
            </w:r>
          </w:p>
        </w:tc>
      </w:tr>
      <w:tr w:rsidR="008248AB" w14:paraId="62AC4C64" w14:textId="77777777" w:rsidTr="003D3D51">
        <w:tc>
          <w:tcPr>
            <w:tcW w:w="9631" w:type="dxa"/>
          </w:tcPr>
          <w:p w14:paraId="06FB8D12" w14:textId="6848FBD2" w:rsidR="008248AB" w:rsidRPr="001F51C1" w:rsidRDefault="008248AB" w:rsidP="008248AB">
            <w:pPr>
              <w:pStyle w:val="a"/>
              <w:rPr>
                <w:rFonts w:ascii="Times New Roman" w:hAnsi="Times New Roman"/>
                <w:lang w:val="en-US" w:eastAsia="zh-CN"/>
              </w:rPr>
            </w:pPr>
            <w:r w:rsidRPr="001F51C1">
              <w:rPr>
                <w:rFonts w:ascii="Times New Roman" w:hAnsi="Times New Roman"/>
                <w:lang w:val="en-US" w:eastAsia="zh-CN"/>
              </w:rPr>
              <w:t>For sPUSCH scheduling:</w:t>
            </w:r>
          </w:p>
          <w:p w14:paraId="5F15CED3" w14:textId="22325981" w:rsidR="008248AB" w:rsidRPr="001F51C1" w:rsidRDefault="008248AB" w:rsidP="001F46DF">
            <w:pPr>
              <w:pStyle w:val="a"/>
              <w:numPr>
                <w:ilvl w:val="0"/>
                <w:numId w:val="61"/>
              </w:numPr>
              <w:rPr>
                <w:rFonts w:ascii="Times New Roman" w:eastAsia="Times New Roman" w:hAnsi="Times New Roman"/>
                <w:lang w:val="en-US" w:eastAsia="zh-CN"/>
              </w:rPr>
            </w:pPr>
            <w:r w:rsidRPr="001F51C1">
              <w:rPr>
                <w:rFonts w:ascii="Times New Roman" w:eastAsia="Times New Roman" w:hAnsi="Times New Roman"/>
                <w:lang w:val="en-US" w:eastAsia="zh-CN"/>
              </w:rPr>
              <w:t>The resource allocation signalling for sPUSCH is system bandwidth dependent.</w:t>
            </w:r>
          </w:p>
        </w:tc>
      </w:tr>
      <w:tr w:rsidR="00F91CBC" w14:paraId="600AF1C6" w14:textId="77777777" w:rsidTr="003D3D51">
        <w:tc>
          <w:tcPr>
            <w:tcW w:w="9631" w:type="dxa"/>
          </w:tcPr>
          <w:p w14:paraId="1EEA25A7" w14:textId="77777777" w:rsidR="00F91CBC" w:rsidRPr="00AC153C" w:rsidRDefault="00F91CBC" w:rsidP="00F91CBC">
            <w:pPr>
              <w:rPr>
                <w:rFonts w:eastAsia="MS Mincho"/>
                <w:iCs/>
                <w:lang w:eastAsia="ja-JP"/>
              </w:rPr>
            </w:pPr>
            <w:r w:rsidRPr="00AC153C">
              <w:rPr>
                <w:rFonts w:eastAsia="MS Mincho"/>
                <w:iCs/>
                <w:lang w:eastAsia="ja-JP"/>
              </w:rPr>
              <w:lastRenderedPageBreak/>
              <w:t>The sRBG size and starting point granularity for 2/3os and 7os sPUSCH is as per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963"/>
              <w:gridCol w:w="963"/>
              <w:gridCol w:w="819"/>
              <w:gridCol w:w="963"/>
            </w:tblGrid>
            <w:tr w:rsidR="00AC153C" w:rsidRPr="00AC153C" w14:paraId="44B51468" w14:textId="77777777" w:rsidTr="00F86B46">
              <w:trPr>
                <w:jc w:val="center"/>
              </w:trPr>
              <w:tc>
                <w:tcPr>
                  <w:tcW w:w="1869" w:type="dxa"/>
                  <w:shd w:val="clear" w:color="auto" w:fill="D9E2F3"/>
                </w:tcPr>
                <w:p w14:paraId="17B340A7" w14:textId="77777777" w:rsidR="00F91CBC" w:rsidRPr="00AC153C" w:rsidRDefault="00F91CBC" w:rsidP="00F91CBC">
                  <w:pPr>
                    <w:jc w:val="center"/>
                    <w:rPr>
                      <w:b/>
                      <w:iCs/>
                      <w:sz w:val="16"/>
                    </w:rPr>
                  </w:pPr>
                </w:p>
              </w:tc>
              <w:tc>
                <w:tcPr>
                  <w:tcW w:w="963" w:type="dxa"/>
                  <w:shd w:val="clear" w:color="auto" w:fill="D9E2F3"/>
                </w:tcPr>
                <w:p w14:paraId="52C3F6FF" w14:textId="77777777" w:rsidR="00F91CBC" w:rsidRPr="00AC153C" w:rsidRDefault="00F91CBC" w:rsidP="00F91CBC">
                  <w:pPr>
                    <w:jc w:val="center"/>
                    <w:rPr>
                      <w:b/>
                      <w:iCs/>
                      <w:sz w:val="16"/>
                    </w:rPr>
                  </w:pPr>
                  <w:r w:rsidRPr="00AC153C">
                    <w:rPr>
                      <w:b/>
                      <w:iCs/>
                      <w:sz w:val="16"/>
                    </w:rPr>
                    <w:t>5 MHz</w:t>
                  </w:r>
                </w:p>
              </w:tc>
              <w:tc>
                <w:tcPr>
                  <w:tcW w:w="963" w:type="dxa"/>
                  <w:shd w:val="clear" w:color="auto" w:fill="D9E2F3"/>
                </w:tcPr>
                <w:p w14:paraId="42E7748C" w14:textId="77777777" w:rsidR="00F91CBC" w:rsidRPr="00AC153C" w:rsidRDefault="00F91CBC" w:rsidP="00F91CBC">
                  <w:pPr>
                    <w:jc w:val="center"/>
                    <w:rPr>
                      <w:b/>
                      <w:iCs/>
                      <w:sz w:val="16"/>
                    </w:rPr>
                  </w:pPr>
                  <w:r w:rsidRPr="00AC153C">
                    <w:rPr>
                      <w:b/>
                      <w:iCs/>
                      <w:sz w:val="16"/>
                    </w:rPr>
                    <w:t>10 MHz</w:t>
                  </w:r>
                </w:p>
              </w:tc>
              <w:tc>
                <w:tcPr>
                  <w:tcW w:w="819" w:type="dxa"/>
                  <w:shd w:val="clear" w:color="auto" w:fill="D9E2F3"/>
                </w:tcPr>
                <w:p w14:paraId="446EE584" w14:textId="77777777" w:rsidR="00F91CBC" w:rsidRPr="00AC153C" w:rsidRDefault="00F91CBC" w:rsidP="00F91CBC">
                  <w:pPr>
                    <w:jc w:val="center"/>
                    <w:rPr>
                      <w:b/>
                      <w:iCs/>
                      <w:sz w:val="16"/>
                    </w:rPr>
                  </w:pPr>
                  <w:r w:rsidRPr="00AC153C">
                    <w:rPr>
                      <w:b/>
                      <w:iCs/>
                      <w:sz w:val="16"/>
                    </w:rPr>
                    <w:t>15 MHz</w:t>
                  </w:r>
                </w:p>
              </w:tc>
              <w:tc>
                <w:tcPr>
                  <w:tcW w:w="963" w:type="dxa"/>
                  <w:shd w:val="clear" w:color="auto" w:fill="D9E2F3"/>
                </w:tcPr>
                <w:p w14:paraId="6D67DDCE" w14:textId="77777777" w:rsidR="00F91CBC" w:rsidRPr="00AC153C" w:rsidRDefault="00F91CBC" w:rsidP="00F91CBC">
                  <w:pPr>
                    <w:jc w:val="center"/>
                    <w:rPr>
                      <w:b/>
                      <w:iCs/>
                      <w:sz w:val="16"/>
                    </w:rPr>
                  </w:pPr>
                  <w:r w:rsidRPr="00AC153C">
                    <w:rPr>
                      <w:b/>
                      <w:iCs/>
                      <w:sz w:val="16"/>
                    </w:rPr>
                    <w:t>20 MHz</w:t>
                  </w:r>
                </w:p>
              </w:tc>
            </w:tr>
            <w:tr w:rsidR="00AC153C" w:rsidRPr="00AC153C" w14:paraId="2867ABAA" w14:textId="77777777" w:rsidTr="00F86B46">
              <w:trPr>
                <w:jc w:val="center"/>
              </w:trPr>
              <w:tc>
                <w:tcPr>
                  <w:tcW w:w="1869" w:type="dxa"/>
                  <w:shd w:val="clear" w:color="auto" w:fill="auto"/>
                </w:tcPr>
                <w:p w14:paraId="71DCBB43" w14:textId="77777777" w:rsidR="00F91CBC" w:rsidRPr="00AC153C" w:rsidRDefault="00F91CBC" w:rsidP="00F91CBC">
                  <w:pPr>
                    <w:jc w:val="center"/>
                    <w:rPr>
                      <w:iCs/>
                      <w:sz w:val="16"/>
                      <w:lang w:val="en-US"/>
                    </w:rPr>
                  </w:pPr>
                  <w:r w:rsidRPr="00AC153C">
                    <w:rPr>
                      <w:iCs/>
                      <w:sz w:val="16"/>
                      <w:lang w:val="en-US"/>
                    </w:rPr>
                    <w:t xml:space="preserve"> </w:t>
                  </w:r>
                  <w:r w:rsidRPr="00AC153C">
                    <w:rPr>
                      <w:iCs/>
                      <w:sz w:val="16"/>
                    </w:rPr>
                    <w:t xml:space="preserve">sRBG size </w:t>
                  </w:r>
                </w:p>
              </w:tc>
              <w:tc>
                <w:tcPr>
                  <w:tcW w:w="963" w:type="dxa"/>
                </w:tcPr>
                <w:p w14:paraId="3C08DF3E" w14:textId="77777777" w:rsidR="00F91CBC" w:rsidRPr="00AC153C" w:rsidRDefault="00F91CBC" w:rsidP="00F91CBC">
                  <w:pPr>
                    <w:jc w:val="center"/>
                    <w:rPr>
                      <w:iCs/>
                      <w:sz w:val="16"/>
                      <w:lang w:val="en-US"/>
                    </w:rPr>
                  </w:pPr>
                  <w:r w:rsidRPr="00AC153C">
                    <w:rPr>
                      <w:iCs/>
                      <w:sz w:val="16"/>
                      <w:lang w:val="en-US"/>
                    </w:rPr>
                    <w:t>4</w:t>
                  </w:r>
                </w:p>
              </w:tc>
              <w:tc>
                <w:tcPr>
                  <w:tcW w:w="963" w:type="dxa"/>
                  <w:shd w:val="clear" w:color="auto" w:fill="auto"/>
                </w:tcPr>
                <w:p w14:paraId="3B692890" w14:textId="77777777" w:rsidR="00F91CBC" w:rsidRPr="00AC153C" w:rsidRDefault="00F91CBC" w:rsidP="00F91CBC">
                  <w:pPr>
                    <w:jc w:val="center"/>
                    <w:rPr>
                      <w:iCs/>
                      <w:sz w:val="16"/>
                      <w:lang w:val="sv-SE"/>
                    </w:rPr>
                  </w:pPr>
                  <w:r w:rsidRPr="00AC153C">
                    <w:rPr>
                      <w:iCs/>
                      <w:sz w:val="16"/>
                      <w:lang w:val="sv-SE"/>
                    </w:rPr>
                    <w:t>4</w:t>
                  </w:r>
                </w:p>
              </w:tc>
              <w:tc>
                <w:tcPr>
                  <w:tcW w:w="819" w:type="dxa"/>
                  <w:shd w:val="clear" w:color="auto" w:fill="auto"/>
                </w:tcPr>
                <w:p w14:paraId="4C45EA63" w14:textId="77777777" w:rsidR="00F91CBC" w:rsidRPr="00AC153C" w:rsidRDefault="00F91CBC" w:rsidP="00F91CBC">
                  <w:pPr>
                    <w:jc w:val="center"/>
                    <w:rPr>
                      <w:iCs/>
                      <w:sz w:val="16"/>
                      <w:lang w:val="sv-SE"/>
                    </w:rPr>
                  </w:pPr>
                  <w:r w:rsidRPr="00AC153C">
                    <w:rPr>
                      <w:iCs/>
                      <w:sz w:val="16"/>
                      <w:lang w:val="sv-SE"/>
                    </w:rPr>
                    <w:t>4</w:t>
                  </w:r>
                </w:p>
              </w:tc>
              <w:tc>
                <w:tcPr>
                  <w:tcW w:w="963" w:type="dxa"/>
                  <w:shd w:val="clear" w:color="auto" w:fill="auto"/>
                </w:tcPr>
                <w:p w14:paraId="313DBC25" w14:textId="77777777" w:rsidR="00F91CBC" w:rsidRPr="00AC153C" w:rsidRDefault="00F91CBC" w:rsidP="00F91CBC">
                  <w:pPr>
                    <w:jc w:val="center"/>
                    <w:rPr>
                      <w:iCs/>
                      <w:sz w:val="16"/>
                      <w:lang w:val="sv-SE"/>
                    </w:rPr>
                  </w:pPr>
                  <w:r w:rsidRPr="00AC153C">
                    <w:rPr>
                      <w:iCs/>
                      <w:sz w:val="16"/>
                      <w:lang w:val="sv-SE"/>
                    </w:rPr>
                    <w:t>4</w:t>
                  </w:r>
                </w:p>
              </w:tc>
            </w:tr>
            <w:tr w:rsidR="00AC153C" w:rsidRPr="00AC153C" w14:paraId="3797F696" w14:textId="77777777" w:rsidTr="00F86B46">
              <w:trPr>
                <w:jc w:val="center"/>
              </w:trPr>
              <w:tc>
                <w:tcPr>
                  <w:tcW w:w="1869" w:type="dxa"/>
                  <w:shd w:val="clear" w:color="auto" w:fill="auto"/>
                </w:tcPr>
                <w:p w14:paraId="2C315287" w14:textId="77777777" w:rsidR="00F91CBC" w:rsidRPr="00AC153C" w:rsidRDefault="00F91CBC" w:rsidP="00F91CBC">
                  <w:pPr>
                    <w:jc w:val="center"/>
                    <w:rPr>
                      <w:iCs/>
                      <w:sz w:val="16"/>
                      <w:lang w:val="en-US"/>
                    </w:rPr>
                  </w:pPr>
                  <w:r w:rsidRPr="00AC153C">
                    <w:rPr>
                      <w:iCs/>
                      <w:sz w:val="16"/>
                      <w:lang w:val="en-US"/>
                    </w:rPr>
                    <w:t>Starting point granularity</w:t>
                  </w:r>
                </w:p>
              </w:tc>
              <w:tc>
                <w:tcPr>
                  <w:tcW w:w="963" w:type="dxa"/>
                </w:tcPr>
                <w:p w14:paraId="7B37E09A" w14:textId="77777777" w:rsidR="00F91CBC" w:rsidRPr="00AC153C" w:rsidRDefault="00F91CBC" w:rsidP="00F91CBC">
                  <w:pPr>
                    <w:jc w:val="center"/>
                    <w:rPr>
                      <w:iCs/>
                      <w:sz w:val="16"/>
                      <w:lang w:val="en-US"/>
                    </w:rPr>
                  </w:pPr>
                  <w:r w:rsidRPr="00AC153C">
                    <w:rPr>
                      <w:iCs/>
                      <w:sz w:val="16"/>
                      <w:lang w:val="en-US"/>
                    </w:rPr>
                    <w:t>4</w:t>
                  </w:r>
                </w:p>
              </w:tc>
              <w:tc>
                <w:tcPr>
                  <w:tcW w:w="963" w:type="dxa"/>
                  <w:shd w:val="clear" w:color="auto" w:fill="auto"/>
                </w:tcPr>
                <w:p w14:paraId="29B072CD" w14:textId="77777777" w:rsidR="00F91CBC" w:rsidRPr="00AC153C" w:rsidRDefault="00F91CBC" w:rsidP="00F91CBC">
                  <w:pPr>
                    <w:jc w:val="center"/>
                    <w:rPr>
                      <w:iCs/>
                      <w:sz w:val="16"/>
                      <w:lang w:val="sv-SE"/>
                    </w:rPr>
                  </w:pPr>
                  <w:r w:rsidRPr="00AC153C">
                    <w:rPr>
                      <w:iCs/>
                      <w:sz w:val="16"/>
                      <w:lang w:val="sv-SE"/>
                    </w:rPr>
                    <w:t>4</w:t>
                  </w:r>
                </w:p>
              </w:tc>
              <w:tc>
                <w:tcPr>
                  <w:tcW w:w="819" w:type="dxa"/>
                  <w:shd w:val="clear" w:color="auto" w:fill="auto"/>
                </w:tcPr>
                <w:p w14:paraId="7130E9E0" w14:textId="77777777" w:rsidR="00F91CBC" w:rsidRPr="00AC153C" w:rsidRDefault="00F91CBC" w:rsidP="00F91CBC">
                  <w:pPr>
                    <w:jc w:val="center"/>
                    <w:rPr>
                      <w:iCs/>
                      <w:sz w:val="16"/>
                      <w:lang w:val="sv-SE"/>
                    </w:rPr>
                  </w:pPr>
                  <w:r w:rsidRPr="00AC153C">
                    <w:rPr>
                      <w:iCs/>
                      <w:sz w:val="16"/>
                      <w:lang w:val="sv-SE"/>
                    </w:rPr>
                    <w:t>4</w:t>
                  </w:r>
                </w:p>
              </w:tc>
              <w:tc>
                <w:tcPr>
                  <w:tcW w:w="963" w:type="dxa"/>
                  <w:shd w:val="clear" w:color="auto" w:fill="auto"/>
                </w:tcPr>
                <w:p w14:paraId="7C893A8C" w14:textId="77777777" w:rsidR="00F91CBC" w:rsidRPr="00AC153C" w:rsidRDefault="00F91CBC" w:rsidP="00F91CBC">
                  <w:pPr>
                    <w:jc w:val="center"/>
                    <w:rPr>
                      <w:iCs/>
                      <w:sz w:val="16"/>
                      <w:lang w:val="sv-SE"/>
                    </w:rPr>
                  </w:pPr>
                  <w:r w:rsidRPr="00AC153C">
                    <w:rPr>
                      <w:iCs/>
                      <w:sz w:val="16"/>
                      <w:lang w:val="sv-SE"/>
                    </w:rPr>
                    <w:t>4</w:t>
                  </w:r>
                </w:p>
              </w:tc>
            </w:tr>
          </w:tbl>
          <w:p w14:paraId="7E09FBB9" w14:textId="77777777" w:rsidR="00F91CBC" w:rsidRPr="00AC153C" w:rsidRDefault="00F91CBC" w:rsidP="003D3D51">
            <w:pPr>
              <w:rPr>
                <w:rFonts w:eastAsia="MS Mincho"/>
                <w:iCs/>
                <w:lang w:eastAsia="ja-JP"/>
              </w:rPr>
            </w:pPr>
          </w:p>
        </w:tc>
      </w:tr>
      <w:tr w:rsidR="00C151FC" w14:paraId="15014669" w14:textId="77777777" w:rsidTr="003D3D51">
        <w:tc>
          <w:tcPr>
            <w:tcW w:w="9631" w:type="dxa"/>
          </w:tcPr>
          <w:p w14:paraId="61EE7B69" w14:textId="56FF9EA8" w:rsidR="00C151FC" w:rsidRPr="00AC153C" w:rsidRDefault="00C151FC" w:rsidP="00F91CBC">
            <w:pPr>
              <w:rPr>
                <w:kern w:val="2"/>
              </w:rPr>
            </w:pPr>
            <w:r w:rsidRPr="00AC153C">
              <w:rPr>
                <w:lang w:eastAsia="ja-JP"/>
              </w:rPr>
              <w:t>The legacy RIV formula for</w:t>
            </w:r>
            <w:r w:rsidRPr="00AC153C">
              <w:t xml:space="preserve"> PDCCH DCI format 1C</w:t>
            </w:r>
            <w:r w:rsidRPr="00AC153C">
              <w:rPr>
                <w:lang w:eastAsia="ja-JP"/>
              </w:rPr>
              <w:t xml:space="preserve"> is reused for 10, 15 and 20 MHz bandwidth by replacing </w:t>
            </w:r>
            <w:r w:rsidRPr="00AC153C">
              <w:rPr>
                <w:position w:val="-10"/>
              </w:rPr>
              <w:object w:dxaOrig="520" w:dyaOrig="360" w14:anchorId="6CF6E6C2">
                <v:shape id="_x0000_i1074" type="#_x0000_t75" style="width:20.4pt;height:13.8pt" o:ole="">
                  <v:imagedata r:id="rId102" o:title=""/>
                </v:shape>
                <o:OLEObject Type="Embed" ProgID="Equation.3" ShapeID="_x0000_i1074" DrawAspect="Content" ObjectID="_1581831286" r:id="rId114"/>
              </w:object>
            </w:r>
            <w:r w:rsidRPr="00AC153C">
              <w:t xml:space="preserve"> with sRBG size</w:t>
            </w:r>
            <w:r w:rsidRPr="00AC153C">
              <w:rPr>
                <w:lang w:eastAsia="ja-JP"/>
              </w:rPr>
              <w:t>.</w:t>
            </w:r>
          </w:p>
        </w:tc>
      </w:tr>
      <w:tr w:rsidR="00C151FC" w14:paraId="6AE3256D" w14:textId="77777777" w:rsidTr="003D3D51">
        <w:tc>
          <w:tcPr>
            <w:tcW w:w="9631" w:type="dxa"/>
          </w:tcPr>
          <w:p w14:paraId="5E39CFBB" w14:textId="271FC767" w:rsidR="00C151FC" w:rsidRPr="00AC153C" w:rsidRDefault="00C151FC" w:rsidP="00F91CBC">
            <w:pPr>
              <w:rPr>
                <w:rFonts w:eastAsia="MS Mincho"/>
                <w:iCs/>
                <w:lang w:eastAsia="ja-JP"/>
              </w:rPr>
            </w:pPr>
            <w:r w:rsidRPr="00AC153C">
              <w:rPr>
                <w:kern w:val="2"/>
              </w:rPr>
              <w:t xml:space="preserve">For sPUSCH scheduled on a 5 MHz carrier, the RIV formula is defined as </w:t>
            </w:r>
            <w:r w:rsidRPr="00AC153C">
              <w:t>the legacy RIV formula from DCI format 1C is reused assuming 4RB starting position granularity</w:t>
            </w:r>
          </w:p>
        </w:tc>
      </w:tr>
      <w:tr w:rsidR="00F91CBC" w14:paraId="26D105AC" w14:textId="77777777" w:rsidTr="003D3D51">
        <w:tc>
          <w:tcPr>
            <w:tcW w:w="9631" w:type="dxa"/>
          </w:tcPr>
          <w:p w14:paraId="04C57974" w14:textId="52A76356" w:rsidR="00F91CBC" w:rsidRPr="00AC153C" w:rsidRDefault="00F91CBC" w:rsidP="00F91CBC">
            <w:pPr>
              <w:rPr>
                <w:rFonts w:eastAsia="MS Mincho"/>
                <w:iCs/>
                <w:lang w:eastAsia="ja-JP"/>
              </w:rPr>
            </w:pPr>
            <w:r w:rsidRPr="00AC153C">
              <w:rPr>
                <w:rFonts w:eastAsia="MS Mincho"/>
                <w:iCs/>
                <w:lang w:eastAsia="ja-JP"/>
              </w:rPr>
              <w:t>For resource allocation in UL, only multiples of the sRBGs size can be allocated to sPUSCH</w:t>
            </w:r>
          </w:p>
        </w:tc>
      </w:tr>
      <w:tr w:rsidR="00F91CBC" w14:paraId="5E4BC47A" w14:textId="77777777" w:rsidTr="003D3D51">
        <w:tc>
          <w:tcPr>
            <w:tcW w:w="9631" w:type="dxa"/>
          </w:tcPr>
          <w:p w14:paraId="7345F819" w14:textId="0F31D523" w:rsidR="00F91CBC" w:rsidRPr="00AC153C" w:rsidRDefault="00F91CBC" w:rsidP="00F91CBC">
            <w:pPr>
              <w:rPr>
                <w:rFonts w:eastAsia="MS Mincho"/>
                <w:iCs/>
                <w:lang w:eastAsia="ja-JP"/>
              </w:rPr>
            </w:pPr>
            <w:r w:rsidRPr="00AC153C">
              <w:rPr>
                <w:rFonts w:eastAsia="MS Mincho"/>
                <w:iCs/>
                <w:lang w:eastAsia="ja-JP"/>
              </w:rPr>
              <w:t>UL transmission modes for sTTI and 1ms TTI are configured independently.</w:t>
            </w:r>
          </w:p>
        </w:tc>
      </w:tr>
      <w:tr w:rsidR="00E740A0" w14:paraId="67BE2B63" w14:textId="77777777" w:rsidTr="003D3D51">
        <w:tc>
          <w:tcPr>
            <w:tcW w:w="9631" w:type="dxa"/>
          </w:tcPr>
          <w:p w14:paraId="20D35DB2" w14:textId="68A58F62" w:rsidR="00E740A0" w:rsidRPr="00AC153C" w:rsidRDefault="00E740A0" w:rsidP="00F91CBC">
            <w:pPr>
              <w:rPr>
                <w:iCs/>
                <w:lang w:eastAsia="ja-JP"/>
              </w:rPr>
            </w:pPr>
            <w:r w:rsidRPr="00AC153C">
              <w:rPr>
                <w:iCs/>
              </w:rPr>
              <w:t xml:space="preserve">For a configured transmission mode of sPUSCH, </w:t>
            </w:r>
            <w:r w:rsidRPr="00AC153C">
              <w:rPr>
                <w:iCs/>
                <w:lang w:eastAsia="ja-JP"/>
              </w:rPr>
              <w:t>only one transmission scheme corresponding to the configured transmission mode is supported (i.e., a fallback transmission scheme on sPUSCH is not supported).</w:t>
            </w:r>
          </w:p>
        </w:tc>
      </w:tr>
      <w:tr w:rsidR="00F91CBC" w14:paraId="05AE7215" w14:textId="77777777" w:rsidTr="003D3D51">
        <w:tc>
          <w:tcPr>
            <w:tcW w:w="9631" w:type="dxa"/>
          </w:tcPr>
          <w:p w14:paraId="3AB9D1B2" w14:textId="3D7B5145" w:rsidR="00F91CBC" w:rsidRPr="00AC153C" w:rsidRDefault="00F91CBC" w:rsidP="00F91CBC">
            <w:pPr>
              <w:rPr>
                <w:rFonts w:eastAsia="MS Mincho"/>
                <w:iCs/>
                <w:lang w:eastAsia="ja-JP"/>
              </w:rPr>
            </w:pPr>
            <w:r w:rsidRPr="00AC153C">
              <w:rPr>
                <w:rFonts w:eastAsia="MS Mincho"/>
                <w:iCs/>
                <w:lang w:eastAsia="ja-JP"/>
              </w:rPr>
              <w:t>For 1-slot sPUSCH, the TBS scaling factor is 0.5.</w:t>
            </w:r>
          </w:p>
        </w:tc>
      </w:tr>
      <w:tr w:rsidR="00F91CBC" w14:paraId="7E3AA072" w14:textId="77777777" w:rsidTr="003D3D51">
        <w:tc>
          <w:tcPr>
            <w:tcW w:w="9631" w:type="dxa"/>
          </w:tcPr>
          <w:p w14:paraId="232FDCE9" w14:textId="2A2A3265" w:rsidR="00F91CBC" w:rsidRPr="00AC153C" w:rsidRDefault="00F91CBC" w:rsidP="00F91CBC">
            <w:pPr>
              <w:rPr>
                <w:rFonts w:eastAsia="MS Mincho"/>
                <w:iCs/>
                <w:lang w:eastAsia="ja-JP"/>
              </w:rPr>
            </w:pPr>
            <w:r w:rsidRPr="00AC153C">
              <w:rPr>
                <w:rFonts w:eastAsia="MS Mincho"/>
                <w:iCs/>
                <w:lang w:eastAsia="ja-JP"/>
              </w:rPr>
              <w:t>The TBS scaling factor for 2/3-symbol sPUSCH is 1/12 and 2/12 for 1 and 2 data symbols in sPUSCH respectively</w:t>
            </w:r>
          </w:p>
        </w:tc>
      </w:tr>
      <w:tr w:rsidR="00F91CBC" w14:paraId="5CE937DB" w14:textId="77777777" w:rsidTr="003D3D51">
        <w:tc>
          <w:tcPr>
            <w:tcW w:w="9631" w:type="dxa"/>
          </w:tcPr>
          <w:p w14:paraId="785B2D63" w14:textId="1C7E5A4F" w:rsidR="00F91CBC" w:rsidRPr="00AC153C" w:rsidRDefault="00F91CBC" w:rsidP="00F91CBC">
            <w:pPr>
              <w:rPr>
                <w:rFonts w:eastAsia="MS Mincho"/>
                <w:iCs/>
                <w:lang w:eastAsia="ja-JP"/>
              </w:rPr>
            </w:pPr>
            <w:r w:rsidRPr="00AC153C">
              <w:rPr>
                <w:rFonts w:eastAsia="MS Mincho"/>
                <w:iCs/>
                <w:lang w:eastAsia="ja-JP"/>
              </w:rPr>
              <w:t>For 1-slot sPUSCH, IFDMA with RPF=1 and</w:t>
            </w:r>
            <w:r w:rsidRPr="00AC153C">
              <w:rPr>
                <w:rFonts w:eastAsia="MS Mincho"/>
                <w:b/>
                <w:iCs/>
                <w:lang w:eastAsia="ja-JP"/>
              </w:rPr>
              <w:t xml:space="preserve"> </w:t>
            </w:r>
            <w:r w:rsidR="00BA2FEA" w:rsidRPr="00AC153C">
              <w:rPr>
                <w:rFonts w:eastAsia="MS Mincho"/>
                <w:iCs/>
                <w:lang w:eastAsia="ja-JP"/>
              </w:rPr>
              <w:t>2 is supported.</w:t>
            </w:r>
          </w:p>
        </w:tc>
      </w:tr>
      <w:tr w:rsidR="00066187" w14:paraId="348AFC24" w14:textId="77777777" w:rsidTr="003D3D51">
        <w:tc>
          <w:tcPr>
            <w:tcW w:w="9631" w:type="dxa"/>
          </w:tcPr>
          <w:p w14:paraId="1773121F" w14:textId="6B1BEAC5" w:rsidR="00066187" w:rsidRPr="00AC153C" w:rsidRDefault="00066187" w:rsidP="00F91CBC">
            <w:pPr>
              <w:rPr>
                <w:rFonts w:eastAsia="MS Mincho"/>
                <w:iCs/>
                <w:lang w:eastAsia="ja-JP"/>
              </w:rPr>
            </w:pPr>
            <w:bookmarkStart w:id="6" w:name="_Hlk495688934"/>
            <w:r w:rsidRPr="00AC153C">
              <w:rPr>
                <w:rFonts w:eastAsia="MS Mincho"/>
                <w:iCs/>
                <w:lang w:eastAsia="ja-JP"/>
              </w:rPr>
              <w:t>For 1-slot sPUSCH with 4 layers, DMRS port multiplexing is supported by different cyclic shifts for RPF=1, and by combination of combs and cyclic shifts for RPF=2.</w:t>
            </w:r>
            <w:bookmarkEnd w:id="6"/>
          </w:p>
        </w:tc>
      </w:tr>
      <w:tr w:rsidR="00C151FC" w14:paraId="239C9A76" w14:textId="77777777" w:rsidTr="003D3D51">
        <w:tc>
          <w:tcPr>
            <w:tcW w:w="9631" w:type="dxa"/>
          </w:tcPr>
          <w:p w14:paraId="18DAF959" w14:textId="035B04E7" w:rsidR="00C151FC" w:rsidRPr="00AC153C" w:rsidRDefault="00C151FC" w:rsidP="00F91CBC">
            <w:pPr>
              <w:rPr>
                <w:kern w:val="2"/>
                <w:lang w:eastAsia="zh-CN"/>
              </w:rPr>
            </w:pPr>
            <w:r w:rsidRPr="00AC153C">
              <w:rPr>
                <w:kern w:val="2"/>
                <w:lang w:eastAsia="zh-CN"/>
              </w:rPr>
              <w:t>In case of subslot-PUSCH, up to 3 contiguous sTTIs within the same slot can use shared DMRS</w:t>
            </w:r>
          </w:p>
        </w:tc>
      </w:tr>
      <w:tr w:rsidR="003516B2" w14:paraId="6ED6FA04" w14:textId="77777777" w:rsidTr="003D3D51">
        <w:tc>
          <w:tcPr>
            <w:tcW w:w="9631" w:type="dxa"/>
          </w:tcPr>
          <w:p w14:paraId="490F665E" w14:textId="79E1F607" w:rsidR="003516B2" w:rsidRPr="00AC153C" w:rsidRDefault="003516B2" w:rsidP="003516B2">
            <w:pPr>
              <w:rPr>
                <w:rFonts w:eastAsia="MS Mincho"/>
                <w:iCs/>
                <w:lang w:eastAsia="ja-JP"/>
              </w:rPr>
            </w:pPr>
            <w:r w:rsidRPr="00AC153C">
              <w:rPr>
                <w:lang w:eastAsia="zh-CN"/>
              </w:rPr>
              <w:t>The scrambling sequence generator for sPUSCH shall be initialized at the start of each subframe as for 1 ms operation.</w:t>
            </w:r>
          </w:p>
        </w:tc>
      </w:tr>
      <w:tr w:rsidR="007F3F35" w14:paraId="3B25BB59" w14:textId="77777777" w:rsidTr="003D3D51">
        <w:tc>
          <w:tcPr>
            <w:tcW w:w="9631" w:type="dxa"/>
          </w:tcPr>
          <w:p w14:paraId="319127B7" w14:textId="77777777" w:rsidR="007F3F35" w:rsidRPr="00AC153C" w:rsidRDefault="007F3F35" w:rsidP="007F3F35">
            <w:pPr>
              <w:pStyle w:val="BodyText"/>
              <w:rPr>
                <w:rFonts w:eastAsia="SimSun"/>
                <w:lang w:eastAsia="zh-CN"/>
              </w:rPr>
            </w:pPr>
            <w:r w:rsidRPr="00AC153C">
              <w:rPr>
                <w:rFonts w:eastAsia="SimSun"/>
                <w:lang w:eastAsia="zh-CN"/>
              </w:rPr>
              <w:t>In case of collision between SRS and sPUSCH the same rate-matching rules apply as in legacy.</w:t>
            </w:r>
          </w:p>
          <w:p w14:paraId="2D47EB97" w14:textId="1049B3FF" w:rsidR="007F3F35" w:rsidRPr="00AC153C" w:rsidRDefault="007F3F35" w:rsidP="001F46DF">
            <w:pPr>
              <w:pStyle w:val="BodyText"/>
              <w:numPr>
                <w:ilvl w:val="0"/>
                <w:numId w:val="71"/>
              </w:numPr>
              <w:spacing w:after="0"/>
              <w:jc w:val="both"/>
              <w:rPr>
                <w:rFonts w:eastAsia="SimSun"/>
                <w:lang w:eastAsia="zh-CN"/>
              </w:rPr>
            </w:pPr>
            <w:r w:rsidRPr="00AC153C">
              <w:rPr>
                <w:rFonts w:eastAsia="SimSun"/>
                <w:lang w:eastAsia="zh-CN"/>
              </w:rPr>
              <w:t>The TBS scaling factor for subslot-sPUSCH is 1/12 in case the last symbol is dropped due to SRS and there is only one data symbol remaining.</w:t>
            </w:r>
          </w:p>
        </w:tc>
      </w:tr>
      <w:tr w:rsidR="00E740A0" w14:paraId="0B488884" w14:textId="77777777" w:rsidTr="003D3D51">
        <w:tc>
          <w:tcPr>
            <w:tcW w:w="9631" w:type="dxa"/>
          </w:tcPr>
          <w:p w14:paraId="10C25BCD" w14:textId="78A9D68A" w:rsidR="00E740A0" w:rsidRPr="00AC153C" w:rsidRDefault="00E740A0" w:rsidP="007F3F35">
            <w:pPr>
              <w:pStyle w:val="BodyText"/>
              <w:rPr>
                <w:rFonts w:eastAsia="SimSun"/>
                <w:lang w:eastAsia="zh-CN"/>
              </w:rPr>
            </w:pPr>
            <w:r w:rsidRPr="00AC153C">
              <w:rPr>
                <w:rFonts w:eastAsia="Malgun Gothic"/>
                <w:lang w:eastAsia="ko-KR"/>
              </w:rPr>
              <w:t>For a UE configured with sTTI, the legacy UL channel interleaver mechanism for UL-SCH data is reused.</w:t>
            </w:r>
          </w:p>
        </w:tc>
      </w:tr>
      <w:tr w:rsidR="00B8614F" w14:paraId="51398083" w14:textId="77777777" w:rsidTr="003D3D51">
        <w:tc>
          <w:tcPr>
            <w:tcW w:w="9631" w:type="dxa"/>
          </w:tcPr>
          <w:p w14:paraId="487F284A" w14:textId="2604156E" w:rsidR="00B8614F" w:rsidRPr="00AC153C" w:rsidRDefault="00B8614F" w:rsidP="007F3F35">
            <w:pPr>
              <w:pStyle w:val="BodyText"/>
              <w:rPr>
                <w:rFonts w:eastAsia="Malgun Gothic"/>
                <w:lang w:eastAsia="ko-KR"/>
              </w:rPr>
            </w:pPr>
            <w:r w:rsidRPr="00B8614F">
              <w:rPr>
                <w:color w:val="70AD47" w:themeColor="accent6"/>
                <w:lang w:eastAsia="x-none"/>
              </w:rPr>
              <w:t>There is no limitation on the number of PRBs for triggering PUSCH carrying control information without data in case of sTTI operation</w:t>
            </w:r>
          </w:p>
        </w:tc>
      </w:tr>
    </w:tbl>
    <w:p w14:paraId="58BFF0B3" w14:textId="714361F5" w:rsidR="006249F6" w:rsidRDefault="00261713" w:rsidP="006249F6">
      <w:pPr>
        <w:pStyle w:val="Heading3"/>
      </w:pPr>
      <w:r>
        <w:t>4</w:t>
      </w:r>
      <w:r w:rsidR="006249F6" w:rsidRPr="003A5CB8">
        <w:t>.</w:t>
      </w:r>
      <w:r w:rsidR="00511F77">
        <w:t>7</w:t>
      </w:r>
      <w:r w:rsidR="006249F6" w:rsidRPr="003A5CB8">
        <w:t>.2</w:t>
      </w:r>
      <w:r w:rsidR="006249F6" w:rsidRPr="003A5CB8">
        <w:tab/>
        <w:t>UL DMRS design</w:t>
      </w:r>
    </w:p>
    <w:tbl>
      <w:tblPr>
        <w:tblStyle w:val="TableGrid"/>
        <w:tblW w:w="0" w:type="auto"/>
        <w:tblLook w:val="04A0" w:firstRow="1" w:lastRow="0" w:firstColumn="1" w:lastColumn="0" w:noHBand="0" w:noVBand="1"/>
      </w:tblPr>
      <w:tblGrid>
        <w:gridCol w:w="9631"/>
      </w:tblGrid>
      <w:tr w:rsidR="00D928E6" w14:paraId="2A44F67A" w14:textId="77777777" w:rsidTr="00D928E6">
        <w:tc>
          <w:tcPr>
            <w:tcW w:w="9781" w:type="dxa"/>
          </w:tcPr>
          <w:p w14:paraId="32B0796B" w14:textId="77777777" w:rsidR="00D928E6" w:rsidRPr="005D4280" w:rsidRDefault="00D928E6" w:rsidP="00107ECF">
            <w:pPr>
              <w:spacing w:after="0"/>
              <w:rPr>
                <w:lang w:val="en-US"/>
              </w:rPr>
            </w:pPr>
            <w:r w:rsidRPr="005D4280">
              <w:rPr>
                <w:lang w:val="en-US"/>
              </w:rPr>
              <w:t xml:space="preserve">For DM-RS of sPUSCH, the followings are recommended to be supported: </w:t>
            </w:r>
          </w:p>
          <w:p w14:paraId="372EC235" w14:textId="77777777" w:rsidR="00D928E6" w:rsidRPr="005D4280" w:rsidRDefault="00D928E6" w:rsidP="00107ECF">
            <w:pPr>
              <w:spacing w:after="0"/>
              <w:ind w:left="568" w:hanging="284"/>
              <w:rPr>
                <w:lang w:val="en-US"/>
              </w:rPr>
            </w:pPr>
            <w:r w:rsidRPr="005D4280">
              <w:rPr>
                <w:lang w:val="en-US"/>
              </w:rPr>
              <w:t>-</w:t>
            </w:r>
            <w:r w:rsidRPr="005D4280">
              <w:rPr>
                <w:lang w:val="en-US"/>
              </w:rPr>
              <w:tab/>
              <w:t xml:space="preserve">For the case of 1-slot TTI length, reuse the current DM-RS </w:t>
            </w:r>
          </w:p>
          <w:p w14:paraId="649C6E8B" w14:textId="77777777" w:rsidR="00B23C83" w:rsidRDefault="00D928E6" w:rsidP="00107ECF">
            <w:pPr>
              <w:spacing w:after="0"/>
              <w:ind w:left="568" w:hanging="284"/>
              <w:rPr>
                <w:lang w:val="en-US"/>
              </w:rPr>
            </w:pPr>
            <w:r w:rsidRPr="005D4280">
              <w:rPr>
                <w:lang w:val="en-US"/>
              </w:rPr>
              <w:t>-</w:t>
            </w:r>
            <w:r w:rsidRPr="005D4280">
              <w:rPr>
                <w:lang w:val="en-US"/>
              </w:rPr>
              <w:tab/>
              <w:t xml:space="preserve">For the case of less than 1-slot TTI length, support DM-RS sharing/multiplexing of consecutive TTIs from one or multiple UEs </w:t>
            </w:r>
          </w:p>
          <w:p w14:paraId="21CC00BC" w14:textId="30A73F59" w:rsidR="00D928E6" w:rsidRPr="00B23C83" w:rsidRDefault="00B23C83" w:rsidP="00107ECF">
            <w:pPr>
              <w:spacing w:after="0"/>
              <w:ind w:left="852" w:hanging="284"/>
              <w:rPr>
                <w:lang w:val="en-US"/>
              </w:rPr>
            </w:pPr>
            <w:r>
              <w:rPr>
                <w:lang w:val="en-US"/>
              </w:rPr>
              <w:t xml:space="preserve">- </w:t>
            </w:r>
            <w:r w:rsidR="00D928E6" w:rsidRPr="005D4280">
              <w:rPr>
                <w:lang w:val="en-US"/>
              </w:rPr>
              <w:t>At least 2 contiguous TTIs can be shared/multiplexed.</w:t>
            </w:r>
          </w:p>
        </w:tc>
      </w:tr>
      <w:tr w:rsidR="009C2B56" w14:paraId="053CC008" w14:textId="77777777" w:rsidTr="00D928E6">
        <w:tc>
          <w:tcPr>
            <w:tcW w:w="9781" w:type="dxa"/>
          </w:tcPr>
          <w:p w14:paraId="069FB43F" w14:textId="77777777" w:rsidR="009C2B56" w:rsidRPr="00B448E1" w:rsidRDefault="009C2B56" w:rsidP="009C2B56">
            <w:pPr>
              <w:spacing w:after="0"/>
              <w:rPr>
                <w:rFonts w:eastAsia="MS Mincho"/>
                <w:lang w:val="en-US" w:eastAsia="ja-JP"/>
              </w:rPr>
            </w:pPr>
            <w:r w:rsidRPr="00B448E1">
              <w:rPr>
                <w:rFonts w:eastAsia="MS Mincho"/>
                <w:lang w:val="en-US" w:eastAsia="ja-JP"/>
              </w:rPr>
              <w:t>IFDMA DMRS is supported for 2-symbol based sPUSCH</w:t>
            </w:r>
          </w:p>
          <w:p w14:paraId="25050F98" w14:textId="1B1DB62A" w:rsidR="009C2B56" w:rsidRPr="00B448E1" w:rsidRDefault="009C2B56" w:rsidP="001F46DF">
            <w:pPr>
              <w:numPr>
                <w:ilvl w:val="0"/>
                <w:numId w:val="16"/>
              </w:numPr>
              <w:spacing w:after="0"/>
              <w:rPr>
                <w:rFonts w:eastAsia="MS Mincho"/>
                <w:lang w:val="sv-SE" w:eastAsia="ja-JP"/>
              </w:rPr>
            </w:pPr>
            <w:r w:rsidRPr="00B448E1">
              <w:rPr>
                <w:rFonts w:eastAsia="MS Mincho"/>
                <w:lang w:val="en-US" w:eastAsia="ja-JP"/>
              </w:rPr>
              <w:t>Support RPF=2</w:t>
            </w:r>
          </w:p>
          <w:p w14:paraId="5DE21CF5" w14:textId="467DC995" w:rsidR="00B448E1" w:rsidRPr="00B448E1" w:rsidRDefault="00B448E1" w:rsidP="001F46DF">
            <w:pPr>
              <w:numPr>
                <w:ilvl w:val="0"/>
                <w:numId w:val="16"/>
              </w:numPr>
              <w:spacing w:after="0"/>
              <w:rPr>
                <w:rFonts w:eastAsia="MS Mincho"/>
                <w:lang w:val="en-US" w:eastAsia="ja-JP"/>
              </w:rPr>
            </w:pPr>
            <w:r w:rsidRPr="00C95421">
              <w:rPr>
                <w:rFonts w:eastAsia="MS Mincho"/>
                <w:iCs/>
                <w:lang w:val="en-US" w:eastAsia="ja-JP"/>
              </w:rPr>
              <w:t>Each comb supports up to 2 layers multiplexing for IFDMA DMRS for 2/3-symbol sPUSCH</w:t>
            </w:r>
          </w:p>
          <w:p w14:paraId="1BFF726E" w14:textId="77777777" w:rsidR="009C2B56" w:rsidRDefault="009C2B56" w:rsidP="001F46DF">
            <w:pPr>
              <w:numPr>
                <w:ilvl w:val="0"/>
                <w:numId w:val="16"/>
              </w:numPr>
              <w:spacing w:after="0"/>
              <w:rPr>
                <w:rFonts w:eastAsia="MS Mincho"/>
                <w:lang w:val="en-US" w:eastAsia="ja-JP"/>
              </w:rPr>
            </w:pPr>
            <w:r w:rsidRPr="00B448E1">
              <w:rPr>
                <w:rFonts w:eastAsia="MS Mincho"/>
                <w:lang w:val="en-US" w:eastAsia="ja-JP"/>
              </w:rPr>
              <w:t>Support UL</w:t>
            </w:r>
            <w:r w:rsidRPr="004A393D">
              <w:rPr>
                <w:rFonts w:eastAsia="MS Mincho"/>
                <w:lang w:val="en-US" w:eastAsia="ja-JP"/>
              </w:rPr>
              <w:t xml:space="preserve"> DMRS EPRE power boosting to maintain same transmit power for both DMRS symbol and data symbol</w:t>
            </w:r>
          </w:p>
          <w:p w14:paraId="3BE96E64" w14:textId="7445273E" w:rsidR="009C2B56" w:rsidRPr="009C2B56" w:rsidRDefault="009C2B56" w:rsidP="001F46DF">
            <w:pPr>
              <w:numPr>
                <w:ilvl w:val="0"/>
                <w:numId w:val="16"/>
              </w:numPr>
              <w:spacing w:after="0"/>
              <w:rPr>
                <w:rFonts w:eastAsia="MS Mincho"/>
                <w:lang w:val="en-US" w:eastAsia="ja-JP"/>
              </w:rPr>
            </w:pPr>
            <w:r w:rsidRPr="009C2B56">
              <w:rPr>
                <w:rFonts w:eastAsia="MS Mincho"/>
                <w:lang w:val="en-US" w:eastAsia="ja-JP"/>
              </w:rPr>
              <w:t>No new UL DMRS sequence generation compared to PUSCH in Rel-14 (including new sequence length from eFD-MIMO)</w:t>
            </w:r>
          </w:p>
        </w:tc>
      </w:tr>
      <w:tr w:rsidR="00B23C83" w14:paraId="41FE0799" w14:textId="77777777" w:rsidTr="00D928E6">
        <w:tc>
          <w:tcPr>
            <w:tcW w:w="9781" w:type="dxa"/>
          </w:tcPr>
          <w:p w14:paraId="59E33AD0" w14:textId="1E31B8C9" w:rsidR="00B23C83" w:rsidRPr="001F51C1" w:rsidRDefault="00B23C83" w:rsidP="00697D56">
            <w:pPr>
              <w:numPr>
                <w:ilvl w:val="0"/>
                <w:numId w:val="5"/>
              </w:numPr>
              <w:spacing w:after="0"/>
              <w:rPr>
                <w:rFonts w:eastAsia="MS Mincho"/>
                <w:lang w:val="en-US" w:eastAsia="ja-JP"/>
              </w:rPr>
            </w:pPr>
            <w:r w:rsidRPr="001F51C1">
              <w:rPr>
                <w:rFonts w:eastAsia="MS Mincho"/>
                <w:lang w:val="en-US" w:eastAsia="ja-JP"/>
              </w:rPr>
              <w:t>At least for 2-symbol based sTTI, UL DMRS position for sPUSCH is indicated by eNB</w:t>
            </w:r>
            <w:r w:rsidR="00A8790F" w:rsidRPr="001F51C1">
              <w:rPr>
                <w:rFonts w:eastAsia="MS Mincho"/>
                <w:lang w:val="en-US" w:eastAsia="ja-JP"/>
              </w:rPr>
              <w:t xml:space="preserve"> in sDCI</w:t>
            </w:r>
          </w:p>
          <w:p w14:paraId="294F928F" w14:textId="77777777" w:rsidR="00B23C83" w:rsidRPr="001F51C1" w:rsidRDefault="00B23C83" w:rsidP="00697D56">
            <w:pPr>
              <w:numPr>
                <w:ilvl w:val="0"/>
                <w:numId w:val="5"/>
              </w:numPr>
              <w:spacing w:after="0"/>
              <w:rPr>
                <w:rFonts w:eastAsia="MS Mincho"/>
                <w:lang w:val="en-US" w:eastAsia="ja-JP"/>
              </w:rPr>
            </w:pPr>
            <w:r w:rsidRPr="001F51C1">
              <w:rPr>
                <w:rFonts w:eastAsia="MS Mincho"/>
                <w:lang w:val="en-US" w:eastAsia="ja-JP"/>
              </w:rPr>
              <w:t>For 1-slot sTTI, self-contained UL DMRS for sPUSCH is supported</w:t>
            </w:r>
          </w:p>
          <w:p w14:paraId="6CB64D5D" w14:textId="77777777" w:rsidR="00B23C83" w:rsidRPr="001F51C1" w:rsidRDefault="00B23C83" w:rsidP="00697D56">
            <w:pPr>
              <w:numPr>
                <w:ilvl w:val="1"/>
                <w:numId w:val="5"/>
              </w:numPr>
              <w:spacing w:after="0"/>
              <w:rPr>
                <w:rFonts w:eastAsia="MS Mincho"/>
                <w:lang w:val="en-US" w:eastAsia="ja-JP"/>
              </w:rPr>
            </w:pPr>
            <w:r w:rsidRPr="001F51C1">
              <w:rPr>
                <w:rFonts w:eastAsia="MS Mincho"/>
                <w:lang w:val="en-US" w:eastAsia="ja-JP"/>
              </w:rPr>
              <w:t>Support at least the legacy DMRS structure, where DMRS is located in the fourth symbol of the slot</w:t>
            </w:r>
          </w:p>
          <w:p w14:paraId="2A881799" w14:textId="048D0875" w:rsidR="00B23C83" w:rsidRPr="001F51C1" w:rsidRDefault="00B23C83" w:rsidP="00B23C83">
            <w:pPr>
              <w:jc w:val="center"/>
              <w:rPr>
                <w:rFonts w:eastAsia="MS Mincho"/>
                <w:lang w:val="en-US" w:eastAsia="ja-JP"/>
              </w:rPr>
            </w:pPr>
            <w:r w:rsidRPr="001F51C1">
              <w:rPr>
                <w:rFonts w:eastAsia="MS Mincho"/>
                <w:lang w:val="sv-SE" w:eastAsia="ja-JP"/>
              </w:rPr>
              <w:object w:dxaOrig="8364" w:dyaOrig="1752" w14:anchorId="49764934">
                <v:shape id="_x0000_i1075" type="#_x0000_t75" style="width:204.6pt;height:43.2pt" o:ole="">
                  <v:imagedata r:id="rId115" o:title=""/>
                </v:shape>
                <o:OLEObject Type="Embed" ProgID="Visio.Drawing.11" ShapeID="_x0000_i1075" DrawAspect="Content" ObjectID="_1581831287" r:id="rId116"/>
              </w:object>
            </w:r>
          </w:p>
        </w:tc>
      </w:tr>
      <w:tr w:rsidR="00B23C83" w14:paraId="49FFE72F" w14:textId="77777777" w:rsidTr="00D928E6">
        <w:tc>
          <w:tcPr>
            <w:tcW w:w="9781" w:type="dxa"/>
          </w:tcPr>
          <w:p w14:paraId="1B1CBBA5" w14:textId="77777777" w:rsidR="00136978" w:rsidRPr="00AC153C" w:rsidRDefault="00136978" w:rsidP="00CA630A">
            <w:pPr>
              <w:numPr>
                <w:ilvl w:val="0"/>
                <w:numId w:val="6"/>
              </w:numPr>
              <w:spacing w:after="0"/>
              <w:rPr>
                <w:rFonts w:eastAsia="MS Mincho"/>
                <w:lang w:val="en-US" w:eastAsia="ja-JP"/>
              </w:rPr>
            </w:pPr>
            <w:r w:rsidRPr="00AC153C">
              <w:rPr>
                <w:rFonts w:eastAsia="MS Mincho"/>
                <w:lang w:val="en-US" w:eastAsia="ja-JP"/>
              </w:rPr>
              <w:lastRenderedPageBreak/>
              <w:t>For UL transmission for sTTI</w:t>
            </w:r>
          </w:p>
          <w:p w14:paraId="782BF917" w14:textId="0DDE101C" w:rsidR="00B23C83" w:rsidRPr="00AC153C" w:rsidRDefault="00136978" w:rsidP="00CA630A">
            <w:pPr>
              <w:numPr>
                <w:ilvl w:val="1"/>
                <w:numId w:val="6"/>
              </w:numPr>
              <w:spacing w:after="0"/>
              <w:rPr>
                <w:rFonts w:eastAsia="MS Mincho"/>
                <w:lang w:val="en-US" w:eastAsia="ja-JP"/>
              </w:rPr>
            </w:pPr>
            <w:r w:rsidRPr="00AC153C">
              <w:rPr>
                <w:rFonts w:eastAsia="MS Mincho"/>
                <w:lang w:val="en-US" w:eastAsia="ja-JP"/>
              </w:rPr>
              <w:t>TM1 and TM2 are supported</w:t>
            </w:r>
          </w:p>
        </w:tc>
      </w:tr>
      <w:tr w:rsidR="00E740A0" w14:paraId="4F5EEBE1" w14:textId="77777777" w:rsidTr="00D928E6">
        <w:tc>
          <w:tcPr>
            <w:tcW w:w="9781" w:type="dxa"/>
          </w:tcPr>
          <w:p w14:paraId="2F1EE5B4" w14:textId="078BE724" w:rsidR="00E740A0" w:rsidRPr="00AC153C" w:rsidRDefault="00E740A0" w:rsidP="00CA630A">
            <w:pPr>
              <w:numPr>
                <w:ilvl w:val="0"/>
                <w:numId w:val="6"/>
              </w:numPr>
              <w:spacing w:after="0"/>
              <w:rPr>
                <w:rFonts w:eastAsia="MS Mincho"/>
                <w:lang w:val="en-US" w:eastAsia="ja-JP"/>
              </w:rPr>
            </w:pPr>
            <w:r w:rsidRPr="00AC153C">
              <w:t>For DMRS of 2/3-symbol sPUSCH, IFDMA RPF=1 is supported</w:t>
            </w:r>
          </w:p>
        </w:tc>
      </w:tr>
      <w:tr w:rsidR="00E740A0" w14:paraId="14D96FD0" w14:textId="77777777" w:rsidTr="00D928E6">
        <w:tc>
          <w:tcPr>
            <w:tcW w:w="9781" w:type="dxa"/>
          </w:tcPr>
          <w:p w14:paraId="10B54309" w14:textId="74A3333C" w:rsidR="00E740A0" w:rsidRPr="00AC153C" w:rsidRDefault="00E740A0" w:rsidP="00CA630A">
            <w:pPr>
              <w:numPr>
                <w:ilvl w:val="0"/>
                <w:numId w:val="6"/>
              </w:numPr>
              <w:spacing w:after="0"/>
            </w:pPr>
            <w:r w:rsidRPr="00AC153C">
              <w:t>For DMRS of 2/3-symbol sPUSCH, one field in sDCI indicates the cyclic shift and comb index, and one field in sDCI indicates the IFDMA configuration</w:t>
            </w:r>
          </w:p>
        </w:tc>
      </w:tr>
      <w:tr w:rsidR="00E740A0" w14:paraId="4AF96F2C" w14:textId="77777777" w:rsidTr="00D928E6">
        <w:tc>
          <w:tcPr>
            <w:tcW w:w="9781" w:type="dxa"/>
          </w:tcPr>
          <w:p w14:paraId="7F8C788B" w14:textId="5E2ABC6E" w:rsidR="00E740A0" w:rsidRPr="00AC153C" w:rsidRDefault="00E740A0" w:rsidP="00CA630A">
            <w:pPr>
              <w:numPr>
                <w:ilvl w:val="0"/>
                <w:numId w:val="6"/>
              </w:numPr>
              <w:spacing w:after="0"/>
            </w:pPr>
            <w:r w:rsidRPr="00AC153C">
              <w:t>For DMRS of 2/3-symbol sPUSCH, DMRS port multiplexing is supported by different cyclic shifts for RPF=1, and by combination of combs and cyclic shifts for RPF=2 for 4-layer 2/3OS sPUSCH.</w:t>
            </w:r>
          </w:p>
        </w:tc>
      </w:tr>
      <w:tr w:rsidR="00E740A0" w14:paraId="212BDAD3" w14:textId="77777777" w:rsidTr="00D928E6">
        <w:tc>
          <w:tcPr>
            <w:tcW w:w="9781" w:type="dxa"/>
          </w:tcPr>
          <w:p w14:paraId="1BF1AAA2" w14:textId="2A769F8E" w:rsidR="00E740A0" w:rsidRPr="00AC153C" w:rsidRDefault="00E740A0" w:rsidP="00CA630A">
            <w:pPr>
              <w:numPr>
                <w:ilvl w:val="0"/>
                <w:numId w:val="6"/>
              </w:numPr>
              <w:spacing w:after="0"/>
            </w:pPr>
            <w:r w:rsidRPr="00AC153C">
              <w:t>For DMRS of 1-slot sPUSCH, one field in sDCI indicates the cyclic shift and comb index, and one field in sDCI indicates the IFDMA configuration</w:t>
            </w:r>
          </w:p>
        </w:tc>
      </w:tr>
      <w:tr w:rsidR="00D539F0" w14:paraId="36514E5A" w14:textId="77777777" w:rsidTr="00D928E6">
        <w:tc>
          <w:tcPr>
            <w:tcW w:w="9781" w:type="dxa"/>
          </w:tcPr>
          <w:p w14:paraId="244A30A5" w14:textId="05368B7F" w:rsidR="00D539F0" w:rsidRPr="00AC153C" w:rsidRDefault="00D539F0" w:rsidP="00D539F0">
            <w:pPr>
              <w:pStyle w:val="BodyText"/>
            </w:pPr>
            <w:r w:rsidRPr="00AC153C">
              <w:t>The 1-bit CS field is coded as per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816"/>
              <w:gridCol w:w="776"/>
              <w:gridCol w:w="821"/>
              <w:gridCol w:w="811"/>
              <w:gridCol w:w="816"/>
              <w:gridCol w:w="776"/>
              <w:gridCol w:w="821"/>
              <w:gridCol w:w="803"/>
            </w:tblGrid>
            <w:tr w:rsidR="00AC153C" w:rsidRPr="00AC153C" w14:paraId="3B8EAC76" w14:textId="77777777" w:rsidTr="007C1816">
              <w:trPr>
                <w:jc w:val="center"/>
              </w:trPr>
              <w:tc>
                <w:tcPr>
                  <w:tcW w:w="1058" w:type="dxa"/>
                  <w:vMerge w:val="restart"/>
                  <w:shd w:val="clear" w:color="auto" w:fill="D9E2F3"/>
                  <w:vAlign w:val="center"/>
                </w:tcPr>
                <w:p w14:paraId="4D38FD1D" w14:textId="77777777" w:rsidR="00D539F0" w:rsidRPr="00AC153C" w:rsidRDefault="00D539F0" w:rsidP="00D539F0">
                  <w:pPr>
                    <w:widowControl w:val="0"/>
                    <w:jc w:val="center"/>
                    <w:rPr>
                      <w:lang w:eastAsia="zh-CN"/>
                    </w:rPr>
                  </w:pPr>
                  <w:r w:rsidRPr="00AC153C">
                    <w:rPr>
                      <w:b/>
                      <w:lang w:eastAsia="zh-CN"/>
                    </w:rPr>
                    <w:t>1-bit CS field in UL grant</w:t>
                  </w:r>
                </w:p>
              </w:tc>
              <w:tc>
                <w:tcPr>
                  <w:tcW w:w="3224" w:type="dxa"/>
                  <w:gridSpan w:val="4"/>
                  <w:shd w:val="clear" w:color="auto" w:fill="D9E2F3"/>
                  <w:vAlign w:val="center"/>
                </w:tcPr>
                <w:p w14:paraId="1E530CD7" w14:textId="77777777" w:rsidR="00D539F0" w:rsidRPr="00AC153C" w:rsidRDefault="00D539F0" w:rsidP="00D539F0">
                  <w:pPr>
                    <w:widowControl w:val="0"/>
                    <w:jc w:val="center"/>
                    <w:rPr>
                      <w:lang w:eastAsia="zh-CN"/>
                    </w:rPr>
                  </w:pPr>
                  <w:r w:rsidRPr="00AC153C">
                    <w:rPr>
                      <w:position w:val="-14"/>
                    </w:rPr>
                    <w:object w:dxaOrig="700" w:dyaOrig="380" w14:anchorId="6837B17A">
                      <v:shape id="_x0000_i1076" type="#_x0000_t75" style="width:36.6pt;height:18pt" o:ole="">
                        <v:imagedata r:id="rId117" o:title=""/>
                      </v:shape>
                      <o:OLEObject Type="Embed" ProgID="Equation.3" ShapeID="_x0000_i1076" DrawAspect="Content" ObjectID="_1581831288" r:id="rId118"/>
                    </w:object>
                  </w:r>
                </w:p>
              </w:tc>
              <w:tc>
                <w:tcPr>
                  <w:tcW w:w="3216" w:type="dxa"/>
                  <w:gridSpan w:val="4"/>
                  <w:shd w:val="clear" w:color="auto" w:fill="D9E2F3"/>
                  <w:vAlign w:val="center"/>
                </w:tcPr>
                <w:p w14:paraId="73205CA2" w14:textId="77777777" w:rsidR="00D539F0" w:rsidRPr="00AC153C" w:rsidRDefault="00D539F0" w:rsidP="00D539F0">
                  <w:pPr>
                    <w:widowControl w:val="0"/>
                    <w:jc w:val="center"/>
                    <w:rPr>
                      <w:lang w:eastAsia="zh-CN"/>
                    </w:rPr>
                  </w:pPr>
                  <w:r w:rsidRPr="00AC153C">
                    <w:rPr>
                      <w:position w:val="-6"/>
                    </w:rPr>
                    <w:object w:dxaOrig="240" w:dyaOrig="200" w14:anchorId="3BA08CE8">
                      <v:shape id="_x0000_i1077" type="#_x0000_t75" style="width:12.6pt;height:9.6pt" o:ole="">
                        <v:imagedata r:id="rId119" o:title=""/>
                      </v:shape>
                      <o:OLEObject Type="Embed" ProgID="Equation.3" ShapeID="_x0000_i1077" DrawAspect="Content" ObjectID="_1581831289" r:id="rId120"/>
                    </w:object>
                  </w:r>
                </w:p>
              </w:tc>
            </w:tr>
            <w:tr w:rsidR="00AC153C" w:rsidRPr="00AC153C" w14:paraId="50C5935C" w14:textId="77777777" w:rsidTr="007C1816">
              <w:trPr>
                <w:trHeight w:val="183"/>
                <w:jc w:val="center"/>
              </w:trPr>
              <w:tc>
                <w:tcPr>
                  <w:tcW w:w="1058" w:type="dxa"/>
                  <w:vMerge/>
                  <w:shd w:val="clear" w:color="auto" w:fill="D9E2F3"/>
                  <w:vAlign w:val="center"/>
                </w:tcPr>
                <w:p w14:paraId="6B7AFD36" w14:textId="77777777" w:rsidR="00D539F0" w:rsidRPr="00AC153C" w:rsidRDefault="00D539F0" w:rsidP="00D539F0">
                  <w:pPr>
                    <w:widowControl w:val="0"/>
                    <w:jc w:val="center"/>
                    <w:rPr>
                      <w:lang w:eastAsia="zh-CN"/>
                    </w:rPr>
                  </w:pPr>
                </w:p>
              </w:tc>
              <w:tc>
                <w:tcPr>
                  <w:tcW w:w="816" w:type="dxa"/>
                  <w:shd w:val="clear" w:color="auto" w:fill="D9E2F3"/>
                  <w:vAlign w:val="center"/>
                </w:tcPr>
                <w:p w14:paraId="6850F25B" w14:textId="77777777" w:rsidR="00D539F0" w:rsidRPr="00AC153C" w:rsidRDefault="00D539F0" w:rsidP="00D539F0">
                  <w:pPr>
                    <w:widowControl w:val="0"/>
                    <w:jc w:val="center"/>
                    <w:rPr>
                      <w:lang w:eastAsia="zh-CN"/>
                    </w:rPr>
                  </w:pPr>
                  <w:r w:rsidRPr="00AC153C">
                    <w:rPr>
                      <w:noProof/>
                      <w:position w:val="-6"/>
                      <w:lang w:eastAsia="zh-CN"/>
                    </w:rPr>
                    <w:drawing>
                      <wp:inline distT="0" distB="0" distL="0" distR="0" wp14:anchorId="61F7F034" wp14:editId="7FC6F1A6">
                        <wp:extent cx="321945" cy="152400"/>
                        <wp:effectExtent l="0" t="0" r="190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21945" cy="152400"/>
                                </a:xfrm>
                                <a:prstGeom prst="rect">
                                  <a:avLst/>
                                </a:prstGeom>
                                <a:noFill/>
                                <a:ln>
                                  <a:noFill/>
                                </a:ln>
                              </pic:spPr>
                            </pic:pic>
                          </a:graphicData>
                        </a:graphic>
                      </wp:inline>
                    </w:drawing>
                  </w:r>
                </w:p>
              </w:tc>
              <w:tc>
                <w:tcPr>
                  <w:tcW w:w="776" w:type="dxa"/>
                  <w:shd w:val="clear" w:color="auto" w:fill="D9E2F3"/>
                  <w:vAlign w:val="center"/>
                </w:tcPr>
                <w:p w14:paraId="046E8313" w14:textId="77777777" w:rsidR="00D539F0" w:rsidRPr="00AC153C" w:rsidRDefault="00D539F0" w:rsidP="00D539F0">
                  <w:pPr>
                    <w:widowControl w:val="0"/>
                    <w:jc w:val="center"/>
                    <w:rPr>
                      <w:lang w:eastAsia="zh-CN"/>
                    </w:rPr>
                  </w:pPr>
                  <w:r w:rsidRPr="00AC153C">
                    <w:rPr>
                      <w:noProof/>
                      <w:position w:val="-6"/>
                      <w:lang w:eastAsia="zh-CN"/>
                    </w:rPr>
                    <w:drawing>
                      <wp:inline distT="0" distB="0" distL="0" distR="0" wp14:anchorId="0E3169B0" wp14:editId="18B04C7F">
                        <wp:extent cx="296545" cy="152400"/>
                        <wp:effectExtent l="0" t="0" r="825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96545" cy="152400"/>
                                </a:xfrm>
                                <a:prstGeom prst="rect">
                                  <a:avLst/>
                                </a:prstGeom>
                                <a:noFill/>
                                <a:ln>
                                  <a:noFill/>
                                </a:ln>
                              </pic:spPr>
                            </pic:pic>
                          </a:graphicData>
                        </a:graphic>
                      </wp:inline>
                    </w:drawing>
                  </w:r>
                </w:p>
              </w:tc>
              <w:tc>
                <w:tcPr>
                  <w:tcW w:w="821" w:type="dxa"/>
                  <w:shd w:val="clear" w:color="auto" w:fill="D9E2F3"/>
                  <w:vAlign w:val="center"/>
                </w:tcPr>
                <w:p w14:paraId="1EA7269A" w14:textId="77777777" w:rsidR="00D539F0" w:rsidRPr="00AC153C" w:rsidRDefault="00D539F0" w:rsidP="00D539F0">
                  <w:pPr>
                    <w:widowControl w:val="0"/>
                    <w:jc w:val="center"/>
                    <w:rPr>
                      <w:lang w:eastAsia="zh-CN"/>
                    </w:rPr>
                  </w:pPr>
                  <w:r w:rsidRPr="00AC153C">
                    <w:rPr>
                      <w:position w:val="-6"/>
                    </w:rPr>
                    <w:object w:dxaOrig="499" w:dyaOrig="240" w14:anchorId="194A763A">
                      <v:shape id="_x0000_i1078" type="#_x0000_t75" style="width:25.2pt;height:12.6pt" o:ole="">
                        <v:imagedata r:id="rId123" o:title=""/>
                      </v:shape>
                      <o:OLEObject Type="Embed" ProgID="Equation.3" ShapeID="_x0000_i1078" DrawAspect="Content" ObjectID="_1581831290" r:id="rId124"/>
                    </w:object>
                  </w:r>
                </w:p>
              </w:tc>
              <w:tc>
                <w:tcPr>
                  <w:tcW w:w="811" w:type="dxa"/>
                  <w:shd w:val="clear" w:color="auto" w:fill="D9E2F3"/>
                  <w:vAlign w:val="center"/>
                </w:tcPr>
                <w:p w14:paraId="0D80AC5A" w14:textId="77777777" w:rsidR="00D539F0" w:rsidRPr="00AC153C" w:rsidRDefault="00D539F0" w:rsidP="00D539F0">
                  <w:pPr>
                    <w:widowControl w:val="0"/>
                    <w:jc w:val="center"/>
                    <w:rPr>
                      <w:lang w:eastAsia="zh-CN"/>
                    </w:rPr>
                  </w:pPr>
                  <w:r w:rsidRPr="00AC153C">
                    <w:rPr>
                      <w:position w:val="-6"/>
                    </w:rPr>
                    <w:object w:dxaOrig="499" w:dyaOrig="240" w14:anchorId="58A64FA8">
                      <v:shape id="_x0000_i1079" type="#_x0000_t75" style="width:24pt;height:12.6pt" o:ole="">
                        <v:imagedata r:id="rId125" o:title=""/>
                      </v:shape>
                      <o:OLEObject Type="Embed" ProgID="Equation.3" ShapeID="_x0000_i1079" DrawAspect="Content" ObjectID="_1581831291" r:id="rId126"/>
                    </w:object>
                  </w:r>
                </w:p>
              </w:tc>
              <w:tc>
                <w:tcPr>
                  <w:tcW w:w="816" w:type="dxa"/>
                  <w:shd w:val="clear" w:color="auto" w:fill="D9E2F3"/>
                  <w:vAlign w:val="center"/>
                </w:tcPr>
                <w:p w14:paraId="1C60BA56" w14:textId="77777777" w:rsidR="00D539F0" w:rsidRPr="00AC153C" w:rsidRDefault="00D539F0" w:rsidP="00D539F0">
                  <w:pPr>
                    <w:widowControl w:val="0"/>
                    <w:jc w:val="center"/>
                    <w:rPr>
                      <w:lang w:eastAsia="zh-CN"/>
                    </w:rPr>
                  </w:pPr>
                  <w:r w:rsidRPr="00AC153C">
                    <w:rPr>
                      <w:noProof/>
                      <w:position w:val="-6"/>
                      <w:lang w:eastAsia="zh-CN"/>
                    </w:rPr>
                    <w:drawing>
                      <wp:inline distT="0" distB="0" distL="0" distR="0" wp14:anchorId="3E736985" wp14:editId="6CA3F4CC">
                        <wp:extent cx="321945" cy="152400"/>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21945" cy="152400"/>
                                </a:xfrm>
                                <a:prstGeom prst="rect">
                                  <a:avLst/>
                                </a:prstGeom>
                                <a:noFill/>
                                <a:ln>
                                  <a:noFill/>
                                </a:ln>
                              </pic:spPr>
                            </pic:pic>
                          </a:graphicData>
                        </a:graphic>
                      </wp:inline>
                    </w:drawing>
                  </w:r>
                </w:p>
              </w:tc>
              <w:tc>
                <w:tcPr>
                  <w:tcW w:w="776" w:type="dxa"/>
                  <w:shd w:val="clear" w:color="auto" w:fill="D9E2F3"/>
                  <w:vAlign w:val="center"/>
                </w:tcPr>
                <w:p w14:paraId="45D92D37" w14:textId="77777777" w:rsidR="00D539F0" w:rsidRPr="00AC153C" w:rsidRDefault="00D539F0" w:rsidP="00D539F0">
                  <w:pPr>
                    <w:widowControl w:val="0"/>
                    <w:jc w:val="center"/>
                    <w:rPr>
                      <w:lang w:eastAsia="zh-CN"/>
                    </w:rPr>
                  </w:pPr>
                  <w:r w:rsidRPr="00AC153C">
                    <w:rPr>
                      <w:noProof/>
                      <w:position w:val="-6"/>
                      <w:lang w:eastAsia="zh-CN"/>
                    </w:rPr>
                    <w:drawing>
                      <wp:inline distT="0" distB="0" distL="0" distR="0" wp14:anchorId="68F31C02" wp14:editId="51867A21">
                        <wp:extent cx="296545" cy="152400"/>
                        <wp:effectExtent l="0" t="0" r="825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96545" cy="152400"/>
                                </a:xfrm>
                                <a:prstGeom prst="rect">
                                  <a:avLst/>
                                </a:prstGeom>
                                <a:noFill/>
                                <a:ln>
                                  <a:noFill/>
                                </a:ln>
                              </pic:spPr>
                            </pic:pic>
                          </a:graphicData>
                        </a:graphic>
                      </wp:inline>
                    </w:drawing>
                  </w:r>
                </w:p>
              </w:tc>
              <w:tc>
                <w:tcPr>
                  <w:tcW w:w="821" w:type="dxa"/>
                  <w:shd w:val="clear" w:color="auto" w:fill="D9E2F3"/>
                  <w:vAlign w:val="center"/>
                </w:tcPr>
                <w:p w14:paraId="37A864C2" w14:textId="77777777" w:rsidR="00D539F0" w:rsidRPr="00AC153C" w:rsidRDefault="00D539F0" w:rsidP="00D539F0">
                  <w:pPr>
                    <w:widowControl w:val="0"/>
                    <w:jc w:val="center"/>
                    <w:rPr>
                      <w:lang w:eastAsia="zh-CN"/>
                    </w:rPr>
                  </w:pPr>
                  <w:r w:rsidRPr="00AC153C">
                    <w:rPr>
                      <w:position w:val="-6"/>
                    </w:rPr>
                    <w:object w:dxaOrig="499" w:dyaOrig="240" w14:anchorId="7F4ACFE5">
                      <v:shape id="_x0000_i1080" type="#_x0000_t75" style="width:25.2pt;height:12.6pt" o:ole="">
                        <v:imagedata r:id="rId123" o:title=""/>
                      </v:shape>
                      <o:OLEObject Type="Embed" ProgID="Equation.3" ShapeID="_x0000_i1080" DrawAspect="Content" ObjectID="_1581831292" r:id="rId127"/>
                    </w:object>
                  </w:r>
                </w:p>
              </w:tc>
              <w:tc>
                <w:tcPr>
                  <w:tcW w:w="803" w:type="dxa"/>
                  <w:shd w:val="clear" w:color="auto" w:fill="D9E2F3"/>
                  <w:vAlign w:val="center"/>
                </w:tcPr>
                <w:p w14:paraId="522E2EC8" w14:textId="77777777" w:rsidR="00D539F0" w:rsidRPr="00AC153C" w:rsidRDefault="00D539F0" w:rsidP="00D539F0">
                  <w:pPr>
                    <w:widowControl w:val="0"/>
                    <w:jc w:val="center"/>
                    <w:rPr>
                      <w:lang w:eastAsia="zh-CN"/>
                    </w:rPr>
                  </w:pPr>
                  <w:r w:rsidRPr="00AC153C">
                    <w:rPr>
                      <w:position w:val="-6"/>
                    </w:rPr>
                    <w:object w:dxaOrig="499" w:dyaOrig="240" w14:anchorId="74168BA9">
                      <v:shape id="_x0000_i1081" type="#_x0000_t75" style="width:24pt;height:12.6pt" o:ole="">
                        <v:imagedata r:id="rId125" o:title=""/>
                      </v:shape>
                      <o:OLEObject Type="Embed" ProgID="Equation.3" ShapeID="_x0000_i1081" DrawAspect="Content" ObjectID="_1581831293" r:id="rId128"/>
                    </w:object>
                  </w:r>
                </w:p>
              </w:tc>
            </w:tr>
            <w:tr w:rsidR="00AC153C" w:rsidRPr="00AC153C" w14:paraId="06B63DD2" w14:textId="77777777" w:rsidTr="007C1816">
              <w:trPr>
                <w:jc w:val="center"/>
              </w:trPr>
              <w:tc>
                <w:tcPr>
                  <w:tcW w:w="1058" w:type="dxa"/>
                  <w:vAlign w:val="center"/>
                </w:tcPr>
                <w:p w14:paraId="46B30F0E" w14:textId="77777777" w:rsidR="00D539F0" w:rsidRPr="00AC153C" w:rsidRDefault="00D539F0" w:rsidP="00D539F0">
                  <w:pPr>
                    <w:widowControl w:val="0"/>
                    <w:jc w:val="center"/>
                    <w:rPr>
                      <w:lang w:eastAsia="zh-CN"/>
                    </w:rPr>
                  </w:pPr>
                  <w:r w:rsidRPr="00AC153C">
                    <w:rPr>
                      <w:iCs/>
                      <w:lang w:eastAsia="zh-CN"/>
                    </w:rPr>
                    <w:t>‘0’</w:t>
                  </w:r>
                </w:p>
              </w:tc>
              <w:tc>
                <w:tcPr>
                  <w:tcW w:w="816" w:type="dxa"/>
                  <w:vAlign w:val="center"/>
                </w:tcPr>
                <w:p w14:paraId="5E5575BC" w14:textId="77777777" w:rsidR="00D539F0" w:rsidRPr="00AC153C" w:rsidRDefault="00D539F0" w:rsidP="00D539F0">
                  <w:pPr>
                    <w:widowControl w:val="0"/>
                    <w:jc w:val="center"/>
                    <w:rPr>
                      <w:lang w:eastAsia="zh-CN"/>
                    </w:rPr>
                  </w:pPr>
                  <w:r w:rsidRPr="00AC153C">
                    <w:rPr>
                      <w:lang w:eastAsia="zh-CN"/>
                    </w:rPr>
                    <w:t>0</w:t>
                  </w:r>
                </w:p>
              </w:tc>
              <w:tc>
                <w:tcPr>
                  <w:tcW w:w="776" w:type="dxa"/>
                  <w:vAlign w:val="center"/>
                </w:tcPr>
                <w:p w14:paraId="0F928B7C" w14:textId="77777777" w:rsidR="00D539F0" w:rsidRPr="00AC153C" w:rsidRDefault="00D539F0" w:rsidP="00D539F0">
                  <w:pPr>
                    <w:widowControl w:val="0"/>
                    <w:jc w:val="center"/>
                    <w:rPr>
                      <w:lang w:eastAsia="zh-CN"/>
                    </w:rPr>
                  </w:pPr>
                  <w:r w:rsidRPr="00AC153C">
                    <w:rPr>
                      <w:lang w:eastAsia="zh-CN"/>
                    </w:rPr>
                    <w:t>6</w:t>
                  </w:r>
                </w:p>
              </w:tc>
              <w:tc>
                <w:tcPr>
                  <w:tcW w:w="821" w:type="dxa"/>
                  <w:vAlign w:val="center"/>
                </w:tcPr>
                <w:p w14:paraId="03FDD3E4" w14:textId="77777777" w:rsidR="00D539F0" w:rsidRPr="00AC153C" w:rsidRDefault="00D539F0" w:rsidP="00D539F0">
                  <w:pPr>
                    <w:widowControl w:val="0"/>
                    <w:jc w:val="center"/>
                    <w:rPr>
                      <w:lang w:eastAsia="zh-CN"/>
                    </w:rPr>
                  </w:pPr>
                  <w:r w:rsidRPr="00AC153C">
                    <w:rPr>
                      <w:lang w:eastAsia="zh-CN"/>
                    </w:rPr>
                    <w:t>3</w:t>
                  </w:r>
                </w:p>
              </w:tc>
              <w:tc>
                <w:tcPr>
                  <w:tcW w:w="811" w:type="dxa"/>
                  <w:vAlign w:val="center"/>
                </w:tcPr>
                <w:p w14:paraId="3BB67C03" w14:textId="77777777" w:rsidR="00D539F0" w:rsidRPr="00AC153C" w:rsidRDefault="00D539F0" w:rsidP="00D539F0">
                  <w:pPr>
                    <w:widowControl w:val="0"/>
                    <w:jc w:val="center"/>
                    <w:rPr>
                      <w:lang w:eastAsia="zh-CN"/>
                    </w:rPr>
                  </w:pPr>
                  <w:r w:rsidRPr="00AC153C">
                    <w:rPr>
                      <w:lang w:eastAsia="zh-CN"/>
                    </w:rPr>
                    <w:t>9</w:t>
                  </w:r>
                </w:p>
              </w:tc>
              <w:tc>
                <w:tcPr>
                  <w:tcW w:w="816" w:type="dxa"/>
                  <w:vAlign w:val="center"/>
                </w:tcPr>
                <w:p w14:paraId="62C0630B" w14:textId="77777777" w:rsidR="00D539F0" w:rsidRPr="00AC153C" w:rsidRDefault="00D539F0" w:rsidP="00D539F0">
                  <w:pPr>
                    <w:widowControl w:val="0"/>
                    <w:jc w:val="center"/>
                    <w:rPr>
                      <w:lang w:eastAsia="zh-CN"/>
                    </w:rPr>
                  </w:pPr>
                  <w:r w:rsidRPr="00AC153C">
                    <w:rPr>
                      <w:lang w:eastAsia="zh-CN"/>
                    </w:rPr>
                    <w:t>0</w:t>
                  </w:r>
                </w:p>
              </w:tc>
              <w:tc>
                <w:tcPr>
                  <w:tcW w:w="776" w:type="dxa"/>
                  <w:vAlign w:val="center"/>
                </w:tcPr>
                <w:p w14:paraId="09A482AD" w14:textId="77777777" w:rsidR="00D539F0" w:rsidRPr="00AC153C" w:rsidRDefault="00D539F0" w:rsidP="00D539F0">
                  <w:pPr>
                    <w:widowControl w:val="0"/>
                    <w:jc w:val="center"/>
                    <w:rPr>
                      <w:lang w:eastAsia="zh-CN"/>
                    </w:rPr>
                  </w:pPr>
                  <w:r w:rsidRPr="00AC153C">
                    <w:rPr>
                      <w:lang w:eastAsia="zh-CN"/>
                    </w:rPr>
                    <w:t>0</w:t>
                  </w:r>
                </w:p>
              </w:tc>
              <w:tc>
                <w:tcPr>
                  <w:tcW w:w="821" w:type="dxa"/>
                  <w:vAlign w:val="center"/>
                </w:tcPr>
                <w:p w14:paraId="0735ECFC" w14:textId="77777777" w:rsidR="00D539F0" w:rsidRPr="00AC153C" w:rsidRDefault="00D539F0" w:rsidP="00D539F0">
                  <w:pPr>
                    <w:widowControl w:val="0"/>
                    <w:jc w:val="center"/>
                    <w:rPr>
                      <w:lang w:eastAsia="zh-CN"/>
                    </w:rPr>
                  </w:pPr>
                  <w:r w:rsidRPr="00AC153C">
                    <w:rPr>
                      <w:lang w:eastAsia="zh-CN"/>
                    </w:rPr>
                    <w:t>1</w:t>
                  </w:r>
                </w:p>
              </w:tc>
              <w:tc>
                <w:tcPr>
                  <w:tcW w:w="803" w:type="dxa"/>
                  <w:vAlign w:val="center"/>
                </w:tcPr>
                <w:p w14:paraId="3AD1339F" w14:textId="77777777" w:rsidR="00D539F0" w:rsidRPr="00AC153C" w:rsidRDefault="00D539F0" w:rsidP="00D539F0">
                  <w:pPr>
                    <w:widowControl w:val="0"/>
                    <w:jc w:val="center"/>
                    <w:rPr>
                      <w:lang w:eastAsia="zh-CN"/>
                    </w:rPr>
                  </w:pPr>
                  <w:r w:rsidRPr="00AC153C">
                    <w:rPr>
                      <w:lang w:eastAsia="zh-CN"/>
                    </w:rPr>
                    <w:t>1</w:t>
                  </w:r>
                </w:p>
              </w:tc>
            </w:tr>
            <w:tr w:rsidR="00AC153C" w:rsidRPr="00AC153C" w14:paraId="49355592" w14:textId="77777777" w:rsidTr="007C1816">
              <w:trPr>
                <w:jc w:val="center"/>
              </w:trPr>
              <w:tc>
                <w:tcPr>
                  <w:tcW w:w="1058" w:type="dxa"/>
                  <w:vAlign w:val="center"/>
                </w:tcPr>
                <w:p w14:paraId="186E59B6" w14:textId="77777777" w:rsidR="00D539F0" w:rsidRPr="00AC153C" w:rsidRDefault="00D539F0" w:rsidP="00D539F0">
                  <w:pPr>
                    <w:widowControl w:val="0"/>
                    <w:jc w:val="center"/>
                    <w:rPr>
                      <w:lang w:eastAsia="zh-CN"/>
                    </w:rPr>
                  </w:pPr>
                  <w:r w:rsidRPr="00AC153C">
                    <w:rPr>
                      <w:iCs/>
                      <w:lang w:eastAsia="zh-CN"/>
                    </w:rPr>
                    <w:t>‘1’</w:t>
                  </w:r>
                </w:p>
              </w:tc>
              <w:tc>
                <w:tcPr>
                  <w:tcW w:w="816" w:type="dxa"/>
                  <w:vAlign w:val="center"/>
                </w:tcPr>
                <w:p w14:paraId="5C746C57" w14:textId="77777777" w:rsidR="00D539F0" w:rsidRPr="00AC153C" w:rsidRDefault="00D539F0" w:rsidP="00D539F0">
                  <w:pPr>
                    <w:widowControl w:val="0"/>
                    <w:jc w:val="center"/>
                    <w:rPr>
                      <w:lang w:eastAsia="zh-CN"/>
                    </w:rPr>
                  </w:pPr>
                  <w:r w:rsidRPr="00AC153C">
                    <w:rPr>
                      <w:lang w:eastAsia="zh-CN"/>
                    </w:rPr>
                    <w:t>6</w:t>
                  </w:r>
                </w:p>
              </w:tc>
              <w:tc>
                <w:tcPr>
                  <w:tcW w:w="776" w:type="dxa"/>
                  <w:vAlign w:val="center"/>
                </w:tcPr>
                <w:p w14:paraId="796D1B8C" w14:textId="77777777" w:rsidR="00D539F0" w:rsidRPr="00AC153C" w:rsidRDefault="00D539F0" w:rsidP="00D539F0">
                  <w:pPr>
                    <w:widowControl w:val="0"/>
                    <w:jc w:val="center"/>
                    <w:rPr>
                      <w:lang w:eastAsia="zh-CN"/>
                    </w:rPr>
                  </w:pPr>
                  <w:r w:rsidRPr="00AC153C">
                    <w:rPr>
                      <w:lang w:eastAsia="zh-CN"/>
                    </w:rPr>
                    <w:t>0</w:t>
                  </w:r>
                </w:p>
              </w:tc>
              <w:tc>
                <w:tcPr>
                  <w:tcW w:w="821" w:type="dxa"/>
                  <w:vAlign w:val="center"/>
                </w:tcPr>
                <w:p w14:paraId="69C6B0CF" w14:textId="77777777" w:rsidR="00D539F0" w:rsidRPr="00AC153C" w:rsidRDefault="00D539F0" w:rsidP="00D539F0">
                  <w:pPr>
                    <w:widowControl w:val="0"/>
                    <w:jc w:val="center"/>
                    <w:rPr>
                      <w:lang w:eastAsia="zh-CN"/>
                    </w:rPr>
                  </w:pPr>
                  <w:r w:rsidRPr="00AC153C">
                    <w:rPr>
                      <w:lang w:eastAsia="zh-CN"/>
                    </w:rPr>
                    <w:t>9</w:t>
                  </w:r>
                </w:p>
              </w:tc>
              <w:tc>
                <w:tcPr>
                  <w:tcW w:w="811" w:type="dxa"/>
                  <w:vAlign w:val="center"/>
                </w:tcPr>
                <w:p w14:paraId="0679E539" w14:textId="77777777" w:rsidR="00D539F0" w:rsidRPr="00AC153C" w:rsidRDefault="00D539F0" w:rsidP="00D539F0">
                  <w:pPr>
                    <w:widowControl w:val="0"/>
                    <w:jc w:val="center"/>
                    <w:rPr>
                      <w:lang w:eastAsia="zh-CN"/>
                    </w:rPr>
                  </w:pPr>
                  <w:r w:rsidRPr="00AC153C">
                    <w:rPr>
                      <w:lang w:eastAsia="zh-CN"/>
                    </w:rPr>
                    <w:t>3</w:t>
                  </w:r>
                </w:p>
              </w:tc>
              <w:tc>
                <w:tcPr>
                  <w:tcW w:w="816" w:type="dxa"/>
                  <w:vAlign w:val="center"/>
                </w:tcPr>
                <w:p w14:paraId="0D5B5E07" w14:textId="77777777" w:rsidR="00D539F0" w:rsidRPr="00AC153C" w:rsidRDefault="00D539F0" w:rsidP="00D539F0">
                  <w:pPr>
                    <w:widowControl w:val="0"/>
                    <w:jc w:val="center"/>
                    <w:rPr>
                      <w:lang w:eastAsia="zh-CN"/>
                    </w:rPr>
                  </w:pPr>
                  <w:r w:rsidRPr="00AC153C">
                    <w:rPr>
                      <w:lang w:eastAsia="zh-CN"/>
                    </w:rPr>
                    <w:t>1</w:t>
                  </w:r>
                </w:p>
              </w:tc>
              <w:tc>
                <w:tcPr>
                  <w:tcW w:w="776" w:type="dxa"/>
                  <w:vAlign w:val="center"/>
                </w:tcPr>
                <w:p w14:paraId="0532ED5E" w14:textId="77777777" w:rsidR="00D539F0" w:rsidRPr="00AC153C" w:rsidRDefault="00D539F0" w:rsidP="00D539F0">
                  <w:pPr>
                    <w:widowControl w:val="0"/>
                    <w:jc w:val="center"/>
                    <w:rPr>
                      <w:lang w:eastAsia="zh-CN"/>
                    </w:rPr>
                  </w:pPr>
                  <w:r w:rsidRPr="00AC153C">
                    <w:rPr>
                      <w:lang w:eastAsia="zh-CN"/>
                    </w:rPr>
                    <w:t>1</w:t>
                  </w:r>
                </w:p>
              </w:tc>
              <w:tc>
                <w:tcPr>
                  <w:tcW w:w="821" w:type="dxa"/>
                  <w:vAlign w:val="center"/>
                </w:tcPr>
                <w:p w14:paraId="0DC8D2D1" w14:textId="77777777" w:rsidR="00D539F0" w:rsidRPr="00AC153C" w:rsidRDefault="00D539F0" w:rsidP="00D539F0">
                  <w:pPr>
                    <w:widowControl w:val="0"/>
                    <w:jc w:val="center"/>
                    <w:rPr>
                      <w:lang w:eastAsia="zh-CN"/>
                    </w:rPr>
                  </w:pPr>
                  <w:r w:rsidRPr="00AC153C">
                    <w:rPr>
                      <w:lang w:eastAsia="zh-CN"/>
                    </w:rPr>
                    <w:t>0</w:t>
                  </w:r>
                </w:p>
              </w:tc>
              <w:tc>
                <w:tcPr>
                  <w:tcW w:w="803" w:type="dxa"/>
                  <w:vAlign w:val="center"/>
                </w:tcPr>
                <w:p w14:paraId="6C4C6115" w14:textId="77777777" w:rsidR="00D539F0" w:rsidRPr="00AC153C" w:rsidRDefault="00D539F0" w:rsidP="00D539F0">
                  <w:pPr>
                    <w:widowControl w:val="0"/>
                    <w:jc w:val="center"/>
                    <w:rPr>
                      <w:lang w:eastAsia="zh-CN"/>
                    </w:rPr>
                  </w:pPr>
                  <w:r w:rsidRPr="00AC153C">
                    <w:rPr>
                      <w:lang w:eastAsia="zh-CN"/>
                    </w:rPr>
                    <w:t>0</w:t>
                  </w:r>
                </w:p>
              </w:tc>
            </w:tr>
          </w:tbl>
          <w:p w14:paraId="77BD5ACC" w14:textId="2F081211" w:rsidR="00D539F0" w:rsidRPr="00AC153C" w:rsidRDefault="00D539F0" w:rsidP="00D539F0">
            <w:pPr>
              <w:spacing w:after="0"/>
            </w:pPr>
          </w:p>
        </w:tc>
      </w:tr>
    </w:tbl>
    <w:p w14:paraId="5681F957" w14:textId="4C3B1434" w:rsidR="006249F6" w:rsidRDefault="00261713" w:rsidP="006249F6">
      <w:pPr>
        <w:pStyle w:val="Heading3"/>
      </w:pPr>
      <w:r>
        <w:t>4</w:t>
      </w:r>
      <w:r w:rsidR="006249F6" w:rsidRPr="003A5CB8">
        <w:t>.</w:t>
      </w:r>
      <w:r w:rsidR="00511F77">
        <w:t>7</w:t>
      </w:r>
      <w:r w:rsidR="006249F6" w:rsidRPr="003A5CB8">
        <w:t>.3</w:t>
      </w:r>
      <w:r w:rsidR="006249F6" w:rsidRPr="003A5CB8">
        <w:tab/>
        <w:t>sPUSCH power control</w:t>
      </w:r>
    </w:p>
    <w:tbl>
      <w:tblPr>
        <w:tblStyle w:val="TableGrid"/>
        <w:tblW w:w="0" w:type="auto"/>
        <w:tblLook w:val="04A0" w:firstRow="1" w:lastRow="0" w:firstColumn="1" w:lastColumn="0" w:noHBand="0" w:noVBand="1"/>
      </w:tblPr>
      <w:tblGrid>
        <w:gridCol w:w="9631"/>
      </w:tblGrid>
      <w:tr w:rsidR="0094496E" w14:paraId="28482922" w14:textId="77777777" w:rsidTr="0094496E">
        <w:tc>
          <w:tcPr>
            <w:tcW w:w="9631" w:type="dxa"/>
          </w:tcPr>
          <w:p w14:paraId="448E75C0" w14:textId="711B8403" w:rsidR="0094496E" w:rsidRPr="001F51C1" w:rsidRDefault="0094496E" w:rsidP="001F46DF">
            <w:pPr>
              <w:numPr>
                <w:ilvl w:val="0"/>
                <w:numId w:val="48"/>
              </w:numPr>
              <w:spacing w:after="0"/>
              <w:rPr>
                <w:rFonts w:eastAsia="MS Mincho"/>
                <w:iCs/>
                <w:lang w:val="en-US" w:eastAsia="ja-JP"/>
              </w:rPr>
            </w:pPr>
            <w:bookmarkStart w:id="7" w:name="_Hlk491429258"/>
            <w:r w:rsidRPr="001F51C1">
              <w:rPr>
                <w:rFonts w:eastAsia="MS Mincho"/>
                <w:iCs/>
                <w:lang w:val="en-US" w:eastAsia="ja-JP"/>
              </w:rPr>
              <w:t>When multiple sPUSCH scheduled to the same UE share a DMRS symbol, the eNB has to guarantee the same output power and resource assignment for those sTTI.</w:t>
            </w:r>
            <w:bookmarkEnd w:id="7"/>
          </w:p>
        </w:tc>
      </w:tr>
      <w:tr w:rsidR="00066187" w14:paraId="0413AA4B" w14:textId="77777777" w:rsidTr="0094496E">
        <w:tc>
          <w:tcPr>
            <w:tcW w:w="9631" w:type="dxa"/>
          </w:tcPr>
          <w:p w14:paraId="2C95A625" w14:textId="622C6C78" w:rsidR="00066187" w:rsidRPr="001F51C1" w:rsidRDefault="00066187" w:rsidP="00513E24">
            <w:pPr>
              <w:spacing w:after="0"/>
              <w:rPr>
                <w:iCs/>
              </w:rPr>
            </w:pPr>
            <w:r w:rsidRPr="001F51C1">
              <w:rPr>
                <w:iCs/>
              </w:rPr>
              <w:t>For sPUSCH, the power control equation is reused from the PUSCH powe</w:t>
            </w:r>
            <w:r w:rsidR="00D47501" w:rsidRPr="001F51C1">
              <w:rPr>
                <w:iCs/>
              </w:rPr>
              <w:t>r control equation for 1ms TTI.</w:t>
            </w:r>
          </w:p>
        </w:tc>
      </w:tr>
      <w:tr w:rsidR="00066187" w14:paraId="2DE14F9B" w14:textId="77777777" w:rsidTr="0094496E">
        <w:tc>
          <w:tcPr>
            <w:tcW w:w="9631" w:type="dxa"/>
          </w:tcPr>
          <w:p w14:paraId="7946D835" w14:textId="2117C634" w:rsidR="00066187" w:rsidRPr="001F51C1" w:rsidRDefault="00066187" w:rsidP="00066187">
            <w:pPr>
              <w:rPr>
                <w:iCs/>
              </w:rPr>
            </w:pPr>
            <w:r w:rsidRPr="001F51C1">
              <w:rPr>
                <w:iCs/>
              </w:rPr>
              <w:t xml:space="preserve">For sPUSCH, the scaling parameter for path-loss estimate  </w:t>
            </w:r>
            <w:r w:rsidRPr="001F51C1">
              <w:rPr>
                <w:position w:val="-12"/>
              </w:rPr>
              <w:object w:dxaOrig="620" w:dyaOrig="360" w14:anchorId="37B7CBF2">
                <v:shape id="_x0000_i1082" type="#_x0000_t75" style="width:22.2pt;height:13.2pt" o:ole="">
                  <v:imagedata r:id="rId129" o:title=""/>
                </v:shape>
                <o:OLEObject Type="Embed" ProgID="Equation.3" ShapeID="_x0000_i1082" DrawAspect="Content" ObjectID="_1581831294" r:id="rId130"/>
              </w:object>
            </w:r>
            <w:r w:rsidRPr="001F51C1">
              <w:rPr>
                <w:iCs/>
              </w:rPr>
              <w:t xml:space="preserve"> for sTTI operation is reused from the parameter for 1ms TTI</w:t>
            </w:r>
          </w:p>
        </w:tc>
      </w:tr>
      <w:tr w:rsidR="00066187" w14:paraId="1FBEF588" w14:textId="77777777" w:rsidTr="0094496E">
        <w:tc>
          <w:tcPr>
            <w:tcW w:w="9631" w:type="dxa"/>
          </w:tcPr>
          <w:p w14:paraId="083621E5" w14:textId="7BDE23BE" w:rsidR="00066187" w:rsidRPr="001F51C1" w:rsidRDefault="00066187" w:rsidP="00066187">
            <w:pPr>
              <w:rPr>
                <w:iCs/>
              </w:rPr>
            </w:pPr>
            <w:r w:rsidRPr="001F51C1">
              <w:rPr>
                <w:iCs/>
              </w:rPr>
              <w:t>For sPUSCH, the configured P_0 (for 1 ms operation) is reused for sTTI operation.</w:t>
            </w:r>
          </w:p>
        </w:tc>
      </w:tr>
      <w:tr w:rsidR="00066187" w14:paraId="01E1530B" w14:textId="77777777" w:rsidTr="0094496E">
        <w:tc>
          <w:tcPr>
            <w:tcW w:w="9631" w:type="dxa"/>
          </w:tcPr>
          <w:p w14:paraId="38DC98DE" w14:textId="5437B70D" w:rsidR="00066187" w:rsidRPr="001F51C1" w:rsidRDefault="00066187" w:rsidP="00066187">
            <w:pPr>
              <w:rPr>
                <w:iCs/>
              </w:rPr>
            </w:pPr>
            <w:r w:rsidRPr="001F51C1">
              <w:rPr>
                <w:iCs/>
              </w:rPr>
              <w:t xml:space="preserve">For sPUSCH, the power offset value depending on MCS </w:t>
            </w:r>
            <w:r w:rsidRPr="001F51C1">
              <w:rPr>
                <w:position w:val="-14"/>
              </w:rPr>
              <w:object w:dxaOrig="1320" w:dyaOrig="380" w14:anchorId="3C3B9108">
                <v:shape id="_x0000_i1083" type="#_x0000_t75" style="width:58.2pt;height:16.8pt" o:ole="">
                  <v:imagedata r:id="rId131" o:title=""/>
                </v:shape>
                <o:OLEObject Type="Embed" ProgID="Equation.3" ShapeID="_x0000_i1083" DrawAspect="Content" ObjectID="_1581831295" r:id="rId132"/>
              </w:object>
            </w:r>
            <w:r w:rsidRPr="001F51C1">
              <w:rPr>
                <w:iCs/>
              </w:rPr>
              <w:t xml:space="preserve"> for sTTI operation is derived by reusing the existing parameter for 1ms TTI</w:t>
            </w:r>
          </w:p>
        </w:tc>
      </w:tr>
      <w:tr w:rsidR="00066187" w14:paraId="44B0EC59" w14:textId="77777777" w:rsidTr="0094496E">
        <w:tc>
          <w:tcPr>
            <w:tcW w:w="9631" w:type="dxa"/>
          </w:tcPr>
          <w:p w14:paraId="52D4B1AC" w14:textId="5267FC81" w:rsidR="00066187" w:rsidRPr="001F51C1" w:rsidRDefault="00066187" w:rsidP="00066187">
            <w:pPr>
              <w:rPr>
                <w:iCs/>
              </w:rPr>
            </w:pPr>
            <w:r w:rsidRPr="001F51C1">
              <w:rPr>
                <w:iCs/>
              </w:rPr>
              <w:t>For sPUSCH, only the TPC from sDCI is considered</w:t>
            </w:r>
          </w:p>
        </w:tc>
      </w:tr>
      <w:tr w:rsidR="00066187" w14:paraId="3DB0CA6B" w14:textId="77777777" w:rsidTr="0094496E">
        <w:tc>
          <w:tcPr>
            <w:tcW w:w="9631" w:type="dxa"/>
          </w:tcPr>
          <w:p w14:paraId="4252399F" w14:textId="77777777" w:rsidR="00066187" w:rsidRPr="001F51C1" w:rsidRDefault="00066187" w:rsidP="00066187">
            <w:pPr>
              <w:rPr>
                <w:iCs/>
              </w:rPr>
            </w:pPr>
            <w:r w:rsidRPr="001F51C1">
              <w:rPr>
                <w:iCs/>
              </w:rPr>
              <w:t>For PUSCH, only the TPC from DCI is considered.</w:t>
            </w:r>
          </w:p>
          <w:p w14:paraId="40454D3C" w14:textId="295A6526" w:rsidR="00066187" w:rsidRPr="001F51C1" w:rsidRDefault="00066187" w:rsidP="00066187">
            <w:pPr>
              <w:rPr>
                <w:iCs/>
              </w:rPr>
            </w:pPr>
            <w:r w:rsidRPr="001F51C1">
              <w:rPr>
                <w:iCs/>
              </w:rPr>
              <w:t>- NOTE: This is legacy behaviour and has no impact to the specification</w:t>
            </w:r>
          </w:p>
        </w:tc>
      </w:tr>
      <w:tr w:rsidR="00CF23B0" w14:paraId="63DFDD41" w14:textId="77777777" w:rsidTr="0094496E">
        <w:tc>
          <w:tcPr>
            <w:tcW w:w="9631" w:type="dxa"/>
          </w:tcPr>
          <w:p w14:paraId="3F4C0EC8" w14:textId="1E37F536" w:rsidR="00CF23B0" w:rsidRPr="001F51C1" w:rsidRDefault="00CF23B0" w:rsidP="00066187">
            <w:pPr>
              <w:rPr>
                <w:iCs/>
              </w:rPr>
            </w:pPr>
            <w:r w:rsidRPr="001F51C1">
              <w:rPr>
                <w:lang w:val="en-US"/>
              </w:rPr>
              <w:t>PHR can be transmitted via either sPUSCH or PUSCH on a serving cell configured with sTTI operation.</w:t>
            </w:r>
          </w:p>
        </w:tc>
      </w:tr>
      <w:tr w:rsidR="00D4445A" w14:paraId="5B253B71" w14:textId="77777777" w:rsidTr="0094496E">
        <w:tc>
          <w:tcPr>
            <w:tcW w:w="9631" w:type="dxa"/>
          </w:tcPr>
          <w:p w14:paraId="549B0BEC" w14:textId="3E664EAB" w:rsidR="00D4445A" w:rsidRPr="001F51C1" w:rsidRDefault="00D4445A" w:rsidP="00066187">
            <w:pPr>
              <w:rPr>
                <w:lang w:val="en-US"/>
              </w:rPr>
            </w:pPr>
            <w:r w:rsidRPr="001F51C1">
              <w:rPr>
                <w:lang w:val="en-US"/>
              </w:rPr>
              <w:t>If transmitting PHR on sPUSCH is supported, both type 1 and type 2 PHR are supported.</w:t>
            </w:r>
          </w:p>
        </w:tc>
      </w:tr>
      <w:tr w:rsidR="00D4445A" w14:paraId="22D04F41" w14:textId="77777777" w:rsidTr="0094496E">
        <w:tc>
          <w:tcPr>
            <w:tcW w:w="9631" w:type="dxa"/>
          </w:tcPr>
          <w:p w14:paraId="2C7D3001" w14:textId="77777777" w:rsidR="00D4445A" w:rsidRPr="001F51C1" w:rsidRDefault="00D4445A" w:rsidP="00D4445A">
            <w:pPr>
              <w:wordWrap w:val="0"/>
              <w:spacing w:after="150"/>
              <w:ind w:right="300"/>
              <w:jc w:val="both"/>
              <w:rPr>
                <w:lang w:val="en-US"/>
              </w:rPr>
            </w:pPr>
            <w:r w:rsidRPr="001F51C1">
              <w:rPr>
                <w:lang w:val="en-US"/>
              </w:rPr>
              <w:t xml:space="preserve">The calculation of PHR for sTTI follows the same principle as the PHR equation for 1ms TTI </w:t>
            </w:r>
          </w:p>
          <w:p w14:paraId="59A76377" w14:textId="77777777" w:rsidR="00D4445A" w:rsidRPr="001F51C1" w:rsidRDefault="00D4445A" w:rsidP="001F46DF">
            <w:pPr>
              <w:numPr>
                <w:ilvl w:val="0"/>
                <w:numId w:val="59"/>
              </w:numPr>
              <w:spacing w:after="150"/>
              <w:ind w:right="450"/>
              <w:jc w:val="both"/>
              <w:rPr>
                <w:lang w:val="en-US"/>
              </w:rPr>
            </w:pPr>
            <w:r w:rsidRPr="001F51C1">
              <w:rPr>
                <w:lang w:val="en-US"/>
              </w:rPr>
              <w:t>PH for a sTTI and a given carrier = {Maximum allowed power – Estimated power for sPUSCH} for type 1 PHR</w:t>
            </w:r>
          </w:p>
          <w:p w14:paraId="369C3CAB" w14:textId="37679BA6" w:rsidR="00D4445A" w:rsidRPr="001F51C1" w:rsidRDefault="00D4445A" w:rsidP="001F46DF">
            <w:pPr>
              <w:numPr>
                <w:ilvl w:val="0"/>
                <w:numId w:val="59"/>
              </w:numPr>
              <w:spacing w:after="150"/>
              <w:ind w:right="450"/>
              <w:jc w:val="both"/>
              <w:rPr>
                <w:lang w:val="en-US"/>
              </w:rPr>
            </w:pPr>
            <w:r w:rsidRPr="001F51C1">
              <w:rPr>
                <w:lang w:val="en-US"/>
              </w:rPr>
              <w:t>PH for a sTTI and a given carrier = {Maximum allowed power – Estimated power for sPUSCH and sPUCCH} for type 2 PHR</w:t>
            </w:r>
          </w:p>
        </w:tc>
      </w:tr>
      <w:tr w:rsidR="00D4445A" w14:paraId="5BCFAFA9" w14:textId="77777777" w:rsidTr="0094496E">
        <w:tc>
          <w:tcPr>
            <w:tcW w:w="9631" w:type="dxa"/>
          </w:tcPr>
          <w:p w14:paraId="70CBF700" w14:textId="4992DF8E" w:rsidR="00D4445A" w:rsidRPr="001F51C1" w:rsidRDefault="00D4445A" w:rsidP="00066187">
            <w:pPr>
              <w:rPr>
                <w:lang w:val="en-US"/>
              </w:rPr>
            </w:pPr>
            <w:r w:rsidRPr="001F51C1">
              <w:rPr>
                <w:lang w:val="en-US"/>
              </w:rPr>
              <w:t>Regarding UE behaviour in case simultaneous transmission of the same TTI lengths across different carriers and the UE is power-limited, reuse the legacy power allocation principles captured in 3GPP TS 36.213, subclause 5.1</w:t>
            </w:r>
          </w:p>
        </w:tc>
      </w:tr>
      <w:tr w:rsidR="00D4445A" w14:paraId="2C331E39" w14:textId="77777777" w:rsidTr="0094496E">
        <w:tc>
          <w:tcPr>
            <w:tcW w:w="9631" w:type="dxa"/>
          </w:tcPr>
          <w:p w14:paraId="01120AC0" w14:textId="401B4C92" w:rsidR="00D4445A" w:rsidRPr="001F51C1" w:rsidRDefault="00D4445A" w:rsidP="00066187">
            <w:pPr>
              <w:rPr>
                <w:lang w:val="en-US"/>
              </w:rPr>
            </w:pPr>
            <w:r w:rsidRPr="001F51C1">
              <w:rPr>
                <w:lang w:val="en-US"/>
              </w:rPr>
              <w:t>For sPUSCH power control, and for FDD, K_PUSCH = 4 when the UL sTTI length is slot, and K_PUSCH = X_P when the UL sTTI length is subslot, where X_P is the processing time configured by higher-layer signaling.</w:t>
            </w:r>
          </w:p>
        </w:tc>
      </w:tr>
      <w:tr w:rsidR="00D4445A" w14:paraId="56672254" w14:textId="77777777" w:rsidTr="0094496E">
        <w:tc>
          <w:tcPr>
            <w:tcW w:w="9631" w:type="dxa"/>
          </w:tcPr>
          <w:p w14:paraId="4D768207" w14:textId="4D9CDDE9" w:rsidR="00D4445A" w:rsidRPr="001F51C1" w:rsidRDefault="00D4445A" w:rsidP="00066187">
            <w:pPr>
              <w:rPr>
                <w:lang w:val="en-US"/>
              </w:rPr>
            </w:pPr>
            <w:r w:rsidRPr="001F51C1">
              <w:rPr>
                <w:lang w:val="en-US"/>
              </w:rPr>
              <w:lastRenderedPageBreak/>
              <w:t>For sPUSCH power control, and for TDD, K_PUSCH is given according to the timing between UL grant and sPUSCH (depending on TDD UL/DL configuration and special subframe configuration)</w:t>
            </w:r>
          </w:p>
        </w:tc>
      </w:tr>
      <w:tr w:rsidR="00D4445A" w14:paraId="45FBA372" w14:textId="77777777" w:rsidTr="0094496E">
        <w:tc>
          <w:tcPr>
            <w:tcW w:w="9631" w:type="dxa"/>
          </w:tcPr>
          <w:p w14:paraId="61BA28CD" w14:textId="77777777" w:rsidR="00D4445A" w:rsidRPr="00AC153C" w:rsidRDefault="00D4445A" w:rsidP="00D4445A">
            <w:pPr>
              <w:wordWrap w:val="0"/>
              <w:spacing w:after="150"/>
              <w:ind w:right="300"/>
              <w:jc w:val="both"/>
              <w:rPr>
                <w:lang w:val="en-US"/>
              </w:rPr>
            </w:pPr>
            <w:r w:rsidRPr="00AC153C">
              <w:rPr>
                <w:lang w:val="en-US"/>
              </w:rPr>
              <w:t xml:space="preserve">For sPUSCH power control, both TPC accumulation and TPC non-accumulation modes for closed-loop power adjustment are supported. </w:t>
            </w:r>
          </w:p>
          <w:p w14:paraId="513A55D5" w14:textId="24F7537A" w:rsidR="00D4445A" w:rsidRPr="00AC153C" w:rsidRDefault="000B0EB2" w:rsidP="001F46DF">
            <w:pPr>
              <w:pStyle w:val="ListParagraph"/>
              <w:numPr>
                <w:ilvl w:val="0"/>
                <w:numId w:val="59"/>
              </w:numPr>
              <w:ind w:leftChars="0"/>
              <w:rPr>
                <w:lang w:val="en-US"/>
              </w:rPr>
            </w:pPr>
            <w:r w:rsidRPr="00AC153C">
              <w:rPr>
                <w:lang w:val="en-US"/>
              </w:rPr>
              <w:t xml:space="preserve">The higher-layer parameter </w:t>
            </w:r>
            <w:r w:rsidRPr="00AC153C">
              <w:rPr>
                <w:i/>
                <w:lang w:val="en-US"/>
              </w:rPr>
              <w:t>AccumulationEnabled</w:t>
            </w:r>
            <w:r w:rsidRPr="00AC153C">
              <w:rPr>
                <w:lang w:val="en-US"/>
              </w:rPr>
              <w:t xml:space="preserve"> is separately configured for sTTI and 1 ms operation</w:t>
            </w:r>
          </w:p>
        </w:tc>
      </w:tr>
      <w:tr w:rsidR="00D4445A" w14:paraId="358658ED" w14:textId="77777777" w:rsidTr="0094496E">
        <w:tc>
          <w:tcPr>
            <w:tcW w:w="9631" w:type="dxa"/>
          </w:tcPr>
          <w:p w14:paraId="4E3A817C" w14:textId="7E0E3EA1" w:rsidR="00D4445A" w:rsidRPr="00AC153C" w:rsidRDefault="00D4445A" w:rsidP="00D4445A">
            <w:pPr>
              <w:wordWrap w:val="0"/>
              <w:spacing w:after="150"/>
              <w:ind w:right="300"/>
              <w:jc w:val="both"/>
              <w:rPr>
                <w:lang w:val="en-US"/>
              </w:rPr>
            </w:pPr>
            <w:r w:rsidRPr="00AC153C">
              <w:rPr>
                <w:lang w:val="en-US"/>
              </w:rPr>
              <w:t>If a UE is (re)configured with sTTI operation for a serving cell, the initial value of fc(*) for a serving cell c is determined as zero, and the UE shall reset accumulation, regardless of whether P_0_UE_PUSCH,c is changed or not.</w:t>
            </w:r>
          </w:p>
        </w:tc>
      </w:tr>
      <w:tr w:rsidR="00EF2B9D" w14:paraId="30CBA0C0" w14:textId="77777777" w:rsidTr="0094496E">
        <w:tc>
          <w:tcPr>
            <w:tcW w:w="9631" w:type="dxa"/>
          </w:tcPr>
          <w:p w14:paraId="0EE2C417" w14:textId="77777777" w:rsidR="00EF2B9D" w:rsidRPr="00AC153C" w:rsidRDefault="00EF2B9D" w:rsidP="00EF2B9D">
            <w:pPr>
              <w:rPr>
                <w:lang w:val="en-US"/>
              </w:rPr>
            </w:pPr>
            <w:r w:rsidRPr="00AC153C">
              <w:rPr>
                <w:lang w:val="en-US"/>
              </w:rPr>
              <w:t>For PHR transmitted on sPUSCH, the PHR is reported for all activated UL carriers</w:t>
            </w:r>
          </w:p>
          <w:p w14:paraId="2C894DC5" w14:textId="77777777" w:rsidR="00EF2B9D" w:rsidRPr="00AC153C" w:rsidRDefault="00EF2B9D" w:rsidP="001F46DF">
            <w:pPr>
              <w:numPr>
                <w:ilvl w:val="0"/>
                <w:numId w:val="67"/>
              </w:numPr>
              <w:spacing w:after="0"/>
              <w:rPr>
                <w:lang w:val="en-US"/>
              </w:rPr>
            </w:pPr>
            <w:r w:rsidRPr="00AC153C">
              <w:rPr>
                <w:lang w:val="en-US"/>
              </w:rPr>
              <w:t xml:space="preserve">For a carrier not configured with sTTI, the principle of legacy PHR computation is reused, i.e. </w:t>
            </w:r>
          </w:p>
          <w:p w14:paraId="2A7946E0" w14:textId="77777777" w:rsidR="00EF2B9D" w:rsidRPr="00AC153C" w:rsidRDefault="00EF2B9D" w:rsidP="001F46DF">
            <w:pPr>
              <w:numPr>
                <w:ilvl w:val="1"/>
                <w:numId w:val="67"/>
              </w:numPr>
              <w:spacing w:after="0"/>
              <w:rPr>
                <w:lang w:val="en-US"/>
              </w:rPr>
            </w:pPr>
            <w:r w:rsidRPr="00AC153C">
              <w:rPr>
                <w:lang w:val="en-US"/>
              </w:rPr>
              <w:t xml:space="preserve">If PUSCH is scheduled on this carrier in the subframe containing the UL sTTI in which the PHR is transmitted, the PHR for this carrier is an actual PHR for the scheduled PUSCH. </w:t>
            </w:r>
          </w:p>
          <w:p w14:paraId="09A0BDB8" w14:textId="77777777" w:rsidR="00EF2B9D" w:rsidRPr="00AC153C" w:rsidRDefault="00EF2B9D" w:rsidP="001F46DF">
            <w:pPr>
              <w:numPr>
                <w:ilvl w:val="1"/>
                <w:numId w:val="67"/>
              </w:numPr>
              <w:spacing w:after="0"/>
              <w:rPr>
                <w:lang w:val="en-US"/>
              </w:rPr>
            </w:pPr>
            <w:r w:rsidRPr="00AC153C">
              <w:rPr>
                <w:lang w:val="en-US"/>
              </w:rPr>
              <w:t xml:space="preserve">Otherwise, the PHR for this carrier is a virtual PHR computed assuming the PHR calculation for the subframe. </w:t>
            </w:r>
          </w:p>
          <w:p w14:paraId="769AF41D" w14:textId="77777777" w:rsidR="00EF2B9D" w:rsidRPr="00AC153C" w:rsidRDefault="00EF2B9D" w:rsidP="001F46DF">
            <w:pPr>
              <w:numPr>
                <w:ilvl w:val="0"/>
                <w:numId w:val="67"/>
              </w:numPr>
              <w:spacing w:after="0"/>
              <w:rPr>
                <w:lang w:val="en-US"/>
              </w:rPr>
            </w:pPr>
            <w:r w:rsidRPr="00AC153C">
              <w:rPr>
                <w:lang w:val="en-US"/>
              </w:rPr>
              <w:t xml:space="preserve">For a carrier configured with sTTI </w:t>
            </w:r>
          </w:p>
          <w:p w14:paraId="3193E62F" w14:textId="77777777" w:rsidR="00EF2B9D" w:rsidRPr="00AC153C" w:rsidRDefault="00EF2B9D" w:rsidP="001F46DF">
            <w:pPr>
              <w:numPr>
                <w:ilvl w:val="1"/>
                <w:numId w:val="67"/>
              </w:numPr>
              <w:spacing w:after="0"/>
              <w:rPr>
                <w:lang w:val="en-US"/>
              </w:rPr>
            </w:pPr>
            <w:r w:rsidRPr="00AC153C">
              <w:rPr>
                <w:lang w:val="en-US"/>
              </w:rPr>
              <w:t>If sPUSCH is scheduled on this carrier in the UL sTTI in which the PHR is transmitted, the PHR for this carrier is an actual PHR for the scheduled sPUSCH.</w:t>
            </w:r>
          </w:p>
          <w:p w14:paraId="15C48FC1" w14:textId="48054AD3" w:rsidR="00EF2B9D" w:rsidRPr="00AC153C" w:rsidRDefault="00EF2B9D" w:rsidP="001F46DF">
            <w:pPr>
              <w:numPr>
                <w:ilvl w:val="1"/>
                <w:numId w:val="67"/>
              </w:numPr>
              <w:spacing w:after="0"/>
              <w:rPr>
                <w:lang w:val="en-US"/>
              </w:rPr>
            </w:pPr>
            <w:r w:rsidRPr="00AC153C">
              <w:rPr>
                <w:lang w:val="en-US"/>
              </w:rPr>
              <w:t>If sPUSCH is not scheduled on this carrier, the PHR for this carrier is a virtual PHR computed assuming the PHR calculation for the UL sTTI in which the PHR is transmitted.</w:t>
            </w:r>
          </w:p>
        </w:tc>
      </w:tr>
      <w:tr w:rsidR="00EF2B9D" w14:paraId="0E711657" w14:textId="77777777" w:rsidTr="0094496E">
        <w:tc>
          <w:tcPr>
            <w:tcW w:w="9631" w:type="dxa"/>
          </w:tcPr>
          <w:p w14:paraId="479A5575" w14:textId="77777777" w:rsidR="00EF2B9D" w:rsidRPr="00AC153C" w:rsidRDefault="00EF2B9D" w:rsidP="00EF2B9D">
            <w:pPr>
              <w:rPr>
                <w:lang w:val="en-US"/>
              </w:rPr>
            </w:pPr>
            <w:r w:rsidRPr="00AC153C">
              <w:rPr>
                <w:lang w:val="en-US"/>
              </w:rPr>
              <w:t>For PHR transmitted on PUSCH, the PHR is reported for all activated UL carriers</w:t>
            </w:r>
          </w:p>
          <w:p w14:paraId="06CD4D76" w14:textId="77777777" w:rsidR="00EF2B9D" w:rsidRPr="00AC153C" w:rsidRDefault="00EF2B9D" w:rsidP="001F46DF">
            <w:pPr>
              <w:numPr>
                <w:ilvl w:val="0"/>
                <w:numId w:val="68"/>
              </w:numPr>
              <w:spacing w:after="0"/>
              <w:rPr>
                <w:lang w:val="en-US"/>
              </w:rPr>
            </w:pPr>
            <w:r w:rsidRPr="00AC153C">
              <w:rPr>
                <w:lang w:val="en-US"/>
              </w:rPr>
              <w:t>Independent of whether sTTI is configured or not for the carrier, the legacy PHR computation is reused</w:t>
            </w:r>
          </w:p>
          <w:p w14:paraId="0D21672F" w14:textId="77777777" w:rsidR="00EF2B9D" w:rsidRPr="00AC153C" w:rsidRDefault="00EF2B9D" w:rsidP="001F46DF">
            <w:pPr>
              <w:numPr>
                <w:ilvl w:val="1"/>
                <w:numId w:val="69"/>
              </w:numPr>
              <w:spacing w:after="0"/>
              <w:rPr>
                <w:lang w:val="en-US"/>
              </w:rPr>
            </w:pPr>
            <w:r w:rsidRPr="00AC153C">
              <w:rPr>
                <w:lang w:val="en-US"/>
              </w:rPr>
              <w:tab/>
              <w:t>If PUSCH is scheduled on this carrier in the subframe in which the PHR is transmitted, the PHR for this carrier is an actual PHR for the scheduled PUSCH.</w:t>
            </w:r>
          </w:p>
          <w:p w14:paraId="131E5A0B" w14:textId="23A90D89" w:rsidR="00EF2B9D" w:rsidRPr="00AC153C" w:rsidRDefault="00EF2B9D" w:rsidP="001F46DF">
            <w:pPr>
              <w:numPr>
                <w:ilvl w:val="1"/>
                <w:numId w:val="69"/>
              </w:numPr>
              <w:spacing w:after="0"/>
              <w:rPr>
                <w:lang w:val="en-US"/>
              </w:rPr>
            </w:pPr>
            <w:r w:rsidRPr="00AC153C">
              <w:rPr>
                <w:lang w:val="en-US"/>
              </w:rPr>
              <w:tab/>
              <w:t>Otherwise, the PHR for this carrier is a virtual PHR computed assuming the PHR calculation for the subframe.</w:t>
            </w:r>
          </w:p>
        </w:tc>
      </w:tr>
      <w:tr w:rsidR="00B8614F" w14:paraId="39AE5649" w14:textId="77777777" w:rsidTr="0094496E">
        <w:tc>
          <w:tcPr>
            <w:tcW w:w="9631" w:type="dxa"/>
          </w:tcPr>
          <w:p w14:paraId="7720A030" w14:textId="24653FBC" w:rsidR="00B8614F" w:rsidRPr="00B8614F" w:rsidRDefault="00B8614F" w:rsidP="00EF2B9D">
            <w:pPr>
              <w:rPr>
                <w:color w:val="70AD47" w:themeColor="accent6"/>
                <w:lang w:val="en-US"/>
              </w:rPr>
            </w:pPr>
            <w:r w:rsidRPr="00B8614F">
              <w:rPr>
                <w:color w:val="70AD47" w:themeColor="accent6"/>
                <w:lang w:val="en-US"/>
              </w:rPr>
              <w:t>For PHR transmitted on slot-PUSCH, and in case subslot is configured in one PUCCH group and slot configured in the other PUCCH group, legacy PUSCH PHR computation is used for carriers where subslot is configured (irrespective if subslot transmission is scheduled or not).</w:t>
            </w:r>
          </w:p>
        </w:tc>
      </w:tr>
    </w:tbl>
    <w:p w14:paraId="1182EA4E" w14:textId="77777777" w:rsidR="0094496E" w:rsidRPr="0094496E" w:rsidRDefault="0094496E" w:rsidP="0094496E"/>
    <w:p w14:paraId="5347512D" w14:textId="59C52126" w:rsidR="006249F6" w:rsidRDefault="00261713" w:rsidP="006249F6">
      <w:pPr>
        <w:pStyle w:val="Heading2"/>
      </w:pPr>
      <w:r>
        <w:t>4</w:t>
      </w:r>
      <w:r w:rsidR="006249F6" w:rsidRPr="003A5CB8">
        <w:t>.</w:t>
      </w:r>
      <w:r w:rsidR="00511F77">
        <w:t>8</w:t>
      </w:r>
      <w:r w:rsidR="006249F6" w:rsidRPr="003A5CB8">
        <w:tab/>
        <w:t>FS2 aspects</w:t>
      </w:r>
    </w:p>
    <w:tbl>
      <w:tblPr>
        <w:tblStyle w:val="TableGrid"/>
        <w:tblW w:w="0" w:type="auto"/>
        <w:tblLook w:val="04A0" w:firstRow="1" w:lastRow="0" w:firstColumn="1" w:lastColumn="0" w:noHBand="0" w:noVBand="1"/>
      </w:tblPr>
      <w:tblGrid>
        <w:gridCol w:w="9631"/>
      </w:tblGrid>
      <w:tr w:rsidR="00B94077" w14:paraId="195C8635" w14:textId="77777777" w:rsidTr="00B94077">
        <w:tc>
          <w:tcPr>
            <w:tcW w:w="9631" w:type="dxa"/>
          </w:tcPr>
          <w:p w14:paraId="10C60FE5" w14:textId="0D9553B5" w:rsidR="00B94077" w:rsidRPr="001F51C1" w:rsidRDefault="00B94077" w:rsidP="00B94077">
            <w:r w:rsidRPr="001F51C1">
              <w:rPr>
                <w:rFonts w:eastAsia="MS Mincho"/>
                <w:iCs/>
                <w:lang w:eastAsia="ja-JP"/>
              </w:rPr>
              <w:t>For special subframe configurations 1, 2, 3, 4, 6, 7 and 8, DwPTS is split into a 1-slot sTTI and an X-symbol sTTI, where X is the number of symbols of DwPTS in the second slot. The minimum processing time for X-symbol sTTI is the same as 1-slot sTTI</w:t>
            </w:r>
          </w:p>
        </w:tc>
      </w:tr>
      <w:tr w:rsidR="00B5548D" w14:paraId="37921613" w14:textId="77777777" w:rsidTr="00B94077">
        <w:tc>
          <w:tcPr>
            <w:tcW w:w="9631" w:type="dxa"/>
          </w:tcPr>
          <w:p w14:paraId="13B59141" w14:textId="022B9118" w:rsidR="00B5548D" w:rsidRPr="00AC153C" w:rsidRDefault="00B5548D" w:rsidP="00B5548D">
            <w:pPr>
              <w:rPr>
                <w:rFonts w:eastAsia="MS Mincho"/>
                <w:iCs/>
                <w:lang w:eastAsia="ja-JP"/>
              </w:rPr>
            </w:pPr>
            <w:r w:rsidRPr="00AC153C">
              <w:rPr>
                <w:rFonts w:eastAsia="MS Mincho"/>
                <w:iCs/>
                <w:lang w:eastAsia="ja-JP"/>
              </w:rPr>
              <w:t>The X-symbol sTTI is scheduled independently.</w:t>
            </w:r>
          </w:p>
        </w:tc>
      </w:tr>
      <w:tr w:rsidR="00B5548D" w14:paraId="32FA075F" w14:textId="77777777" w:rsidTr="00B94077">
        <w:tc>
          <w:tcPr>
            <w:tcW w:w="9631" w:type="dxa"/>
          </w:tcPr>
          <w:p w14:paraId="1B3A9F32" w14:textId="3CF9A8EB" w:rsidR="00B5548D" w:rsidRPr="00AC153C" w:rsidRDefault="00B5548D" w:rsidP="00B5548D">
            <w:pPr>
              <w:rPr>
                <w:rFonts w:eastAsia="MS Mincho"/>
                <w:iCs/>
                <w:lang w:eastAsia="ja-JP"/>
              </w:rPr>
            </w:pPr>
            <w:r w:rsidRPr="00AC153C">
              <w:rPr>
                <w:lang w:eastAsia="ja-JP"/>
              </w:rPr>
              <w:t>DMRS-based and CRS-based sPDSCH are supported in the first slot of the DwPTS, except for SSC 0 and 5.</w:t>
            </w:r>
          </w:p>
        </w:tc>
      </w:tr>
      <w:tr w:rsidR="00B5548D" w14:paraId="3878D2E0" w14:textId="77777777" w:rsidTr="00B94077">
        <w:tc>
          <w:tcPr>
            <w:tcW w:w="9631" w:type="dxa"/>
          </w:tcPr>
          <w:p w14:paraId="3DC13772" w14:textId="698A8DEC" w:rsidR="00B5548D" w:rsidRPr="00AC153C" w:rsidRDefault="00B5548D" w:rsidP="00B5548D">
            <w:pPr>
              <w:rPr>
                <w:lang w:eastAsia="ja-JP"/>
              </w:rPr>
            </w:pPr>
            <w:r w:rsidRPr="00AC153C">
              <w:rPr>
                <w:lang w:eastAsia="ja-JP"/>
              </w:rPr>
              <w:t>DMRS-based and CRS-based sPDSCH are supported in the second slot of the DwPTS for SSC 3,4,8.</w:t>
            </w:r>
          </w:p>
        </w:tc>
      </w:tr>
      <w:tr w:rsidR="00B5548D" w14:paraId="247E06A1" w14:textId="77777777" w:rsidTr="00B94077">
        <w:tc>
          <w:tcPr>
            <w:tcW w:w="9631" w:type="dxa"/>
          </w:tcPr>
          <w:p w14:paraId="38C97AEF" w14:textId="1FB473D0" w:rsidR="00B5548D" w:rsidRPr="00AC153C" w:rsidRDefault="00B5548D" w:rsidP="00B5548D">
            <w:pPr>
              <w:rPr>
                <w:rFonts w:eastAsia="MS Mincho"/>
                <w:iCs/>
                <w:lang w:eastAsia="ja-JP"/>
              </w:rPr>
            </w:pPr>
            <w:r w:rsidRPr="00AC153C">
              <w:rPr>
                <w:rFonts w:eastAsia="MS Mincho"/>
                <w:iCs/>
                <w:lang w:eastAsia="ja-JP"/>
              </w:rPr>
              <w:t>For special subframe configurations 0~9, the sPUSCH/sPUCCH transmission is not supported in UpPTS.</w:t>
            </w:r>
          </w:p>
        </w:tc>
      </w:tr>
      <w:tr w:rsidR="00B5548D" w14:paraId="2E3878F2" w14:textId="77777777" w:rsidTr="00B94077">
        <w:tc>
          <w:tcPr>
            <w:tcW w:w="9631" w:type="dxa"/>
          </w:tcPr>
          <w:p w14:paraId="67A7DF90" w14:textId="4D0A31D4" w:rsidR="00B5548D" w:rsidRPr="00AC153C" w:rsidRDefault="00B5548D" w:rsidP="00B5548D">
            <w:pPr>
              <w:rPr>
                <w:rFonts w:eastAsia="MS Mincho"/>
                <w:iCs/>
                <w:lang w:eastAsia="ja-JP"/>
              </w:rPr>
            </w:pPr>
            <w:r w:rsidRPr="00AC153C">
              <w:rPr>
                <w:rFonts w:eastAsia="MS Mincho"/>
                <w:iCs/>
                <w:lang w:eastAsia="ja-JP"/>
              </w:rPr>
              <w:t>For special subframe configurations 10, sPUSCH transmission is supported in UpPTS</w:t>
            </w:r>
          </w:p>
        </w:tc>
      </w:tr>
      <w:tr w:rsidR="00B5548D" w14:paraId="6361CE06" w14:textId="77777777" w:rsidTr="00B94077">
        <w:tc>
          <w:tcPr>
            <w:tcW w:w="9631" w:type="dxa"/>
          </w:tcPr>
          <w:p w14:paraId="23893FD0" w14:textId="6BE7885B" w:rsidR="00B5548D" w:rsidRPr="00AC153C" w:rsidRDefault="00C94522" w:rsidP="00B5548D">
            <w:pPr>
              <w:rPr>
                <w:rFonts w:eastAsia="MS Mincho"/>
                <w:iCs/>
                <w:lang w:eastAsia="ja-JP"/>
              </w:rPr>
            </w:pPr>
            <w:r w:rsidRPr="00AC153C">
              <w:rPr>
                <w:lang w:eastAsia="ja-JP"/>
              </w:rPr>
              <w:t>Do not s</w:t>
            </w:r>
            <w:r w:rsidR="00B5548D" w:rsidRPr="00AC153C">
              <w:rPr>
                <w:lang w:eastAsia="ja-JP"/>
              </w:rPr>
              <w:t>upport HARQ-ACK on sPUSCH in UpPTS for SSC 10</w:t>
            </w:r>
          </w:p>
        </w:tc>
      </w:tr>
      <w:tr w:rsidR="00B5548D" w14:paraId="02313417" w14:textId="77777777" w:rsidTr="00B94077">
        <w:tc>
          <w:tcPr>
            <w:tcW w:w="9631" w:type="dxa"/>
          </w:tcPr>
          <w:p w14:paraId="5611C14B" w14:textId="34A801AA" w:rsidR="00B5548D" w:rsidRPr="00AC153C" w:rsidRDefault="00B5548D" w:rsidP="00B5548D">
            <w:pPr>
              <w:rPr>
                <w:lang w:eastAsia="ja-JP"/>
              </w:rPr>
            </w:pPr>
            <w:r w:rsidRPr="00AC153C">
              <w:rPr>
                <w:lang w:eastAsia="ja-JP"/>
              </w:rPr>
              <w:t>Transmission of sDCI to schedule sPUSCH is supported in X-symbol sTTI, where the X-symbol sTTI denotes the part of DwPTS in the second slot of a special subframe and X is the number of symbols of DwPTS in the second slot</w:t>
            </w:r>
          </w:p>
        </w:tc>
      </w:tr>
      <w:tr w:rsidR="00B5548D" w14:paraId="68F6D51E" w14:textId="77777777" w:rsidTr="00B94077">
        <w:tc>
          <w:tcPr>
            <w:tcW w:w="9631" w:type="dxa"/>
          </w:tcPr>
          <w:p w14:paraId="53C28861" w14:textId="4817ABFC" w:rsidR="00B5548D" w:rsidRPr="00AC153C" w:rsidRDefault="00B5548D" w:rsidP="00B5548D">
            <w:pPr>
              <w:rPr>
                <w:rFonts w:eastAsia="MS Mincho"/>
                <w:iCs/>
                <w:lang w:eastAsia="ja-JP"/>
              </w:rPr>
            </w:pPr>
            <w:r w:rsidRPr="00AC153C">
              <w:rPr>
                <w:rFonts w:eastAsia="MS Mincho"/>
                <w:iCs/>
                <w:lang w:eastAsia="ja-JP"/>
              </w:rPr>
              <w:t>For 1-slot sTTI operation, a single minimum processing time is supported.</w:t>
            </w:r>
          </w:p>
        </w:tc>
      </w:tr>
      <w:tr w:rsidR="00B5548D" w14:paraId="732DA4E9" w14:textId="77777777" w:rsidTr="00B94077">
        <w:tc>
          <w:tcPr>
            <w:tcW w:w="9631" w:type="dxa"/>
          </w:tcPr>
          <w:p w14:paraId="270E85BF" w14:textId="116128DE" w:rsidR="00B5548D" w:rsidRPr="00AC153C" w:rsidRDefault="00B5548D" w:rsidP="00B5548D">
            <w:pPr>
              <w:rPr>
                <w:rFonts w:eastAsia="MS Mincho"/>
                <w:iCs/>
                <w:lang w:eastAsia="ja-JP"/>
              </w:rPr>
            </w:pPr>
            <w:r w:rsidRPr="00AC153C">
              <w:rPr>
                <w:rFonts w:eastAsia="MS Mincho"/>
                <w:iCs/>
                <w:lang w:eastAsia="ja-JP"/>
              </w:rPr>
              <w:t>The timing between sPDSCH to HARQ-ACK and UL grant to sPUSCH are determined by pre-defined table.</w:t>
            </w:r>
          </w:p>
        </w:tc>
      </w:tr>
      <w:tr w:rsidR="00B5548D" w14:paraId="064BE6EE" w14:textId="77777777" w:rsidTr="00B94077">
        <w:tc>
          <w:tcPr>
            <w:tcW w:w="9631" w:type="dxa"/>
          </w:tcPr>
          <w:p w14:paraId="28E6E51F" w14:textId="77777777" w:rsidR="00B5548D" w:rsidRPr="00AC153C" w:rsidRDefault="00B5548D" w:rsidP="00B5548D">
            <w:pPr>
              <w:rPr>
                <w:lang w:eastAsia="ja-JP"/>
              </w:rPr>
            </w:pPr>
            <w:r w:rsidRPr="00AC153C">
              <w:rPr>
                <w:lang w:eastAsia="ja-JP"/>
              </w:rPr>
              <w:t>For SSC 1,2,3,4,6,7,8, the following pre-defined table is used for the timing between UL grant and sPUSCH for TDD UL/DL configuration 1-5. In the following table describing k, sPUSCH is transmitted in slot n+k, where the corresponding UL grant is received in slot n.</w:t>
            </w:r>
          </w:p>
          <w:tbl>
            <w:tblPr>
              <w:tblW w:w="0" w:type="auto"/>
              <w:jc w:val="center"/>
              <w:tblCellMar>
                <w:left w:w="28" w:type="dxa"/>
                <w:right w:w="28" w:type="dxa"/>
              </w:tblCellMar>
              <w:tblLook w:val="04A0" w:firstRow="1" w:lastRow="0" w:firstColumn="1" w:lastColumn="0" w:noHBand="0" w:noVBand="1"/>
            </w:tblPr>
            <w:tblGrid>
              <w:gridCol w:w="1801"/>
              <w:gridCol w:w="567"/>
              <w:gridCol w:w="567"/>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AC153C" w:rsidRPr="00AC153C" w14:paraId="15B2D4D7" w14:textId="77777777" w:rsidTr="00F86B46">
              <w:trPr>
                <w:trHeight w:val="170"/>
                <w:jc w:val="center"/>
              </w:trPr>
              <w:tc>
                <w:tcPr>
                  <w:tcW w:w="1801"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hideMark/>
                </w:tcPr>
                <w:p w14:paraId="3CF093A1"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rPr>
                    <w:lastRenderedPageBreak/>
                    <w:t>TDD UL/DL</w:t>
                  </w:r>
                </w:p>
              </w:tc>
              <w:tc>
                <w:tcPr>
                  <w:tcW w:w="7472"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hideMark/>
                </w:tcPr>
                <w:p w14:paraId="745C5842"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rPr>
                    <w:t xml:space="preserve">slot number </w:t>
                  </w:r>
                  <w:r w:rsidRPr="00AC153C">
                    <w:rPr>
                      <w:rFonts w:ascii="Arial" w:eastAsia="Malgun Gothic" w:hAnsi="Arial" w:cs="Arial"/>
                      <w:i/>
                      <w:iCs/>
                      <w:sz w:val="16"/>
                      <w:szCs w:val="16"/>
                    </w:rPr>
                    <w:t>n</w:t>
                  </w:r>
                </w:p>
              </w:tc>
            </w:tr>
            <w:tr w:rsidR="00AC153C" w:rsidRPr="00AC153C" w14:paraId="46DAB986" w14:textId="77777777" w:rsidTr="00F86B46">
              <w:trPr>
                <w:trHeight w:val="170"/>
                <w:jc w:val="center"/>
              </w:trPr>
              <w:tc>
                <w:tcPr>
                  <w:tcW w:w="1801"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hideMark/>
                </w:tcPr>
                <w:p w14:paraId="089BEF23"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Configuration</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6131B993"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rPr>
                    <w:t>0</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4BA92E85"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rPr>
                    <w:t>1</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346A704B"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rPr>
                    <w:t>2</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7262CE20"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rPr>
                    <w:t>3</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538A9C82"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rPr>
                    <w:t>4</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07A2FCE0"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rPr>
                    <w:t>5</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12CBC218"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rPr>
                    <w:t>6</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2DE1C659"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rPr>
                    <w:t>7</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4982FD94"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rPr>
                    <w:t>8</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4146E7EA"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rPr>
                    <w:t>9</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583BCAFB"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rPr>
                    <w:t>10</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08E6EA43"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rPr>
                    <w:t>11</w:t>
                  </w:r>
                </w:p>
              </w:tc>
              <w:tc>
                <w:tcPr>
                  <w:tcW w:w="483"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1DB5AF1C"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rPr>
                    <w:t>12</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5E0B8370"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rPr>
                    <w:t>13</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7ABE375A"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rPr>
                    <w:t>14</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6E5E6576"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rPr>
                    <w:t>15</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3667641E"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rPr>
                    <w:t>16</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37789D4E"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rPr>
                    <w:t>17</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29377AFA"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rPr>
                    <w:t>18</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14:paraId="507580CB"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rPr>
                    <w:t>19</w:t>
                  </w:r>
                </w:p>
              </w:tc>
            </w:tr>
            <w:tr w:rsidR="00AC153C" w:rsidRPr="00AC153C" w14:paraId="4C232E23" w14:textId="77777777" w:rsidTr="00F86B46">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500C11FC"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rPr>
                    <w:t>1</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7A1AD53F"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7273D6E2"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610785D3"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8A5D4E1"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hint="eastAsia"/>
                      <w:sz w:val="16"/>
                      <w:szCs w:val="16"/>
                      <w:lang w:val="en-US"/>
                    </w:rPr>
                    <w:t>4</w:t>
                  </w:r>
                  <w:r w:rsidRPr="00AC153C">
                    <w:rPr>
                      <w:rFonts w:ascii="Arial" w:eastAsia="Malgun Gothic" w:hAnsi="Arial" w:cs="Arial"/>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CE4A4CB"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A92A656"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703F9A0"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E8C346F"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C460D6"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14:paraId="5FC3DBC4" w14:textId="77777777" w:rsidR="00B5548D" w:rsidRPr="00AC153C" w:rsidRDefault="00B5548D" w:rsidP="00B5548D">
                  <w:pPr>
                    <w:jc w:val="center"/>
                    <w:rPr>
                      <w:rFonts w:ascii="Arial" w:eastAsia="Malgun Gothic" w:hAnsi="Arial" w:cs="Arial"/>
                      <w:sz w:val="16"/>
                      <w:szCs w:val="16"/>
                      <w:lang w:val="en-US"/>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77D2C8DD"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6C70BE3E"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4</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tcPr>
                <w:p w14:paraId="3C3F4962"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4</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2EF0DFD"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hint="eastAsia"/>
                      <w:sz w:val="16"/>
                      <w:szCs w:val="16"/>
                      <w:lang w:val="en-US"/>
                    </w:rPr>
                    <w:t>4</w:t>
                  </w:r>
                  <w:r w:rsidRPr="00AC153C">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7F89781"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6D8D540"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779EA98"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B2983BE"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52AFBE2E" w14:textId="77777777" w:rsidR="00B5548D" w:rsidRPr="00AC153C" w:rsidRDefault="00B5548D" w:rsidP="00B5548D">
                  <w:pPr>
                    <w:jc w:val="center"/>
                    <w:rPr>
                      <w:rFonts w:ascii="Arial" w:eastAsia="Malgun Gothic" w:hAnsi="Arial" w:cs="Arial"/>
                      <w:sz w:val="16"/>
                      <w:szCs w:val="16"/>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3B1FC05B" w14:textId="77777777" w:rsidR="00B5548D" w:rsidRPr="00AC153C" w:rsidRDefault="00B5548D" w:rsidP="00B5548D">
                  <w:pPr>
                    <w:jc w:val="center"/>
                    <w:rPr>
                      <w:rFonts w:ascii="Arial" w:eastAsia="Malgun Gothic" w:hAnsi="Arial" w:cs="Arial"/>
                      <w:sz w:val="16"/>
                      <w:szCs w:val="16"/>
                      <w:lang w:val="en-US"/>
                    </w:rPr>
                  </w:pPr>
                </w:p>
              </w:tc>
            </w:tr>
            <w:tr w:rsidR="00AC153C" w:rsidRPr="00AC153C" w14:paraId="343E00F3" w14:textId="77777777" w:rsidTr="00F86B46">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7CADCEB3"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rPr>
                    <w:t>2</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2DFAF00"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hint="eastAsia"/>
                      <w:sz w:val="16"/>
                      <w:szCs w:val="16"/>
                      <w:lang w:val="en-US"/>
                    </w:rPr>
                    <w:t>4</w:t>
                  </w:r>
                  <w:r w:rsidRPr="00AC153C">
                    <w:rPr>
                      <w:rFonts w:ascii="Arial" w:eastAsia="Malgun Gothic" w:hAnsi="Arial" w:cs="Arial"/>
                      <w:sz w:val="16"/>
                      <w:szCs w:val="16"/>
                      <w:lang w:val="en-US"/>
                    </w:rPr>
                    <w:t xml:space="preserve">　</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A496426"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hint="eastAsia"/>
                      <w:sz w:val="16"/>
                      <w:szCs w:val="16"/>
                      <w:lang w:val="en-US"/>
                    </w:rPr>
                    <w:t>4</w:t>
                  </w:r>
                  <w:r w:rsidRPr="00AC153C">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C93D4C7"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E56C15D"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144FC5A"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E91F44A"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055B4CB"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305979A"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895D033"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6612BE4"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8DD8AF0"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hint="eastAsia"/>
                      <w:sz w:val="16"/>
                      <w:szCs w:val="16"/>
                      <w:lang w:val="en-US"/>
                    </w:rPr>
                    <w:t>4</w:t>
                  </w:r>
                  <w:r w:rsidRPr="00AC153C">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6281378"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hint="eastAsia"/>
                      <w:sz w:val="16"/>
                      <w:szCs w:val="16"/>
                      <w:lang w:val="en-US"/>
                    </w:rPr>
                    <w:t>4</w:t>
                  </w:r>
                  <w:r w:rsidRPr="00AC153C">
                    <w:rPr>
                      <w:rFonts w:ascii="Arial" w:eastAsia="Malgun Gothic" w:hAnsi="Arial" w:cs="Arial"/>
                      <w:sz w:val="16"/>
                      <w:szCs w:val="16"/>
                      <w:lang w:val="en-US"/>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A7FCD38"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3F0A308"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1AB1A89"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C25CF30"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18A40FA"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FEB76D0"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739C1B0"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DC83249"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r>
            <w:tr w:rsidR="00AC153C" w:rsidRPr="00AC153C" w14:paraId="4756ED9E" w14:textId="77777777" w:rsidTr="00F86B46">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49B72971"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rPr>
                    <w:t>3</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12BDB29D"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6</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1279ED5B"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6</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6A937800"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6</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66F7DD4"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hint="eastAsia"/>
                      <w:sz w:val="16"/>
                      <w:szCs w:val="16"/>
                      <w:lang w:val="en-US"/>
                    </w:rPr>
                    <w:t>6</w:t>
                  </w:r>
                  <w:r w:rsidRPr="00AC153C">
                    <w:rPr>
                      <w:rFonts w:ascii="Arial" w:eastAsia="Malgun Gothic" w:hAnsi="Arial" w:cs="Arial"/>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E3B0215"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8CBD830"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F318D50"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B073B22"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F7477F8"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22B3F28"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022C81D"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163A746"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714FEBF"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B7DD733"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5B5BC6F"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80AC05F"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5F82D261" w14:textId="77777777" w:rsidR="00B5548D" w:rsidRPr="00AC153C" w:rsidRDefault="00B5548D" w:rsidP="00B5548D">
                  <w:pPr>
                    <w:jc w:val="center"/>
                    <w:rPr>
                      <w:rFonts w:ascii="Arial" w:eastAsia="Malgun Gothic" w:hAnsi="Arial" w:cs="Arial"/>
                      <w:sz w:val="16"/>
                      <w:szCs w:val="16"/>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38CDB339" w14:textId="77777777" w:rsidR="00B5548D" w:rsidRPr="00AC153C" w:rsidRDefault="00B5548D" w:rsidP="00B5548D">
                  <w:pPr>
                    <w:jc w:val="center"/>
                    <w:rPr>
                      <w:rFonts w:ascii="Arial" w:eastAsia="Malgun Gothic" w:hAnsi="Arial" w:cs="Arial"/>
                      <w:sz w:val="16"/>
                      <w:szCs w:val="16"/>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46615F55"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6</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2093209D"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6</w:t>
                  </w:r>
                </w:p>
              </w:tc>
            </w:tr>
            <w:tr w:rsidR="00AC153C" w:rsidRPr="00AC153C" w14:paraId="3FF4C676" w14:textId="77777777" w:rsidTr="00F86B46">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6CE6A448"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67394ED9"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14:paraId="1C92BBDE"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14:paraId="443DEFBE"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723196D"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hint="eastAsia"/>
                      <w:sz w:val="16"/>
                      <w:szCs w:val="16"/>
                      <w:lang w:val="en-US"/>
                    </w:rPr>
                    <w:t>4</w:t>
                  </w:r>
                  <w:r w:rsidRPr="00AC153C">
                    <w:rPr>
                      <w:rFonts w:ascii="Arial" w:eastAsia="Malgun Gothic" w:hAnsi="Arial" w:cs="Arial"/>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893366D"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29BC68C"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D1C9F42"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E167BE0"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F9B0322"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8D4297B"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E4856E1"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839F80A"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2ED6CAE"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96F08E9"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3B580E1"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51DEDFC"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83FC9DE"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2302403"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1BE2632E" w14:textId="77777777" w:rsidR="00B5548D" w:rsidRPr="00AC153C" w:rsidRDefault="00B5548D" w:rsidP="00B5548D">
                  <w:pPr>
                    <w:jc w:val="center"/>
                    <w:rPr>
                      <w:rFonts w:ascii="Arial" w:eastAsia="Malgun Gothic" w:hAnsi="Arial" w:cs="Arial"/>
                      <w:sz w:val="16"/>
                      <w:szCs w:val="16"/>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14:paraId="57039840" w14:textId="77777777" w:rsidR="00B5548D" w:rsidRPr="00AC153C" w:rsidRDefault="00B5548D" w:rsidP="00B5548D">
                  <w:pPr>
                    <w:jc w:val="center"/>
                    <w:rPr>
                      <w:rFonts w:ascii="Arial" w:eastAsia="Malgun Gothic" w:hAnsi="Arial" w:cs="Arial"/>
                      <w:sz w:val="16"/>
                      <w:szCs w:val="16"/>
                      <w:lang w:val="en-US"/>
                    </w:rPr>
                  </w:pPr>
                </w:p>
              </w:tc>
            </w:tr>
            <w:tr w:rsidR="00AC153C" w:rsidRPr="00AC153C" w14:paraId="6D48E34D" w14:textId="77777777" w:rsidTr="00F86B46">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14:paraId="2C6E7655"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rPr>
                    <w:t>5</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24BE7013"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hint="eastAsia"/>
                      <w:sz w:val="16"/>
                      <w:szCs w:val="16"/>
                      <w:lang w:val="en-US"/>
                    </w:rPr>
                    <w:t>4</w:t>
                  </w:r>
                  <w:r w:rsidRPr="00AC153C">
                    <w:rPr>
                      <w:rFonts w:ascii="Arial" w:eastAsia="Malgun Gothic" w:hAnsi="Arial" w:cs="Arial"/>
                      <w:sz w:val="16"/>
                      <w:szCs w:val="16"/>
                      <w:lang w:val="en-US"/>
                    </w:rPr>
                    <w:t xml:space="preserve">　</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8DE5089"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hint="eastAsia"/>
                      <w:sz w:val="16"/>
                      <w:szCs w:val="16"/>
                      <w:lang w:val="en-US"/>
                    </w:rPr>
                    <w:t>4</w:t>
                  </w:r>
                  <w:r w:rsidRPr="00AC153C">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C4641F"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041D69F"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8D3780A"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3B0EF26"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75D364A3"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9C8A744"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31C5C4D4"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B1CCCCA"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AE917B4"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B3F48AF"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5D41175"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03AE6B9B"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562D254"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4B2BC31F"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68E95799"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AD27288"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56809F1A"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14:paraId="1F647E2A" w14:textId="77777777" w:rsidR="00B5548D" w:rsidRPr="00AC153C" w:rsidRDefault="00B5548D" w:rsidP="00B5548D">
                  <w:pPr>
                    <w:jc w:val="center"/>
                    <w:rPr>
                      <w:rFonts w:ascii="Arial" w:eastAsia="Malgun Gothic" w:hAnsi="Arial" w:cs="Arial"/>
                      <w:sz w:val="16"/>
                      <w:szCs w:val="16"/>
                      <w:lang w:val="en-US"/>
                    </w:rPr>
                  </w:pPr>
                  <w:r w:rsidRPr="00AC153C">
                    <w:rPr>
                      <w:rFonts w:ascii="Arial" w:eastAsia="Malgun Gothic" w:hAnsi="Arial" w:cs="Arial"/>
                      <w:sz w:val="16"/>
                      <w:szCs w:val="16"/>
                      <w:lang w:val="en-US"/>
                    </w:rPr>
                    <w:t xml:space="preserve">　</w:t>
                  </w:r>
                </w:p>
              </w:tc>
            </w:tr>
          </w:tbl>
          <w:p w14:paraId="2CEC74DC" w14:textId="77777777" w:rsidR="00B5548D" w:rsidRPr="00AC153C" w:rsidRDefault="00B5548D" w:rsidP="00B5548D">
            <w:pPr>
              <w:rPr>
                <w:rFonts w:eastAsia="MS Mincho"/>
                <w:iCs/>
                <w:lang w:eastAsia="ja-JP"/>
              </w:rPr>
            </w:pPr>
          </w:p>
        </w:tc>
      </w:tr>
      <w:tr w:rsidR="00015EDA" w14:paraId="34136FEA" w14:textId="77777777" w:rsidTr="00B94077">
        <w:tc>
          <w:tcPr>
            <w:tcW w:w="9631" w:type="dxa"/>
          </w:tcPr>
          <w:p w14:paraId="68B9317C" w14:textId="77777777" w:rsidR="00015EDA" w:rsidRPr="00AC153C" w:rsidRDefault="00015EDA" w:rsidP="00015EDA">
            <w:pPr>
              <w:pStyle w:val="NormalWeb"/>
              <w:spacing w:before="0" w:beforeAutospacing="0" w:after="0" w:afterAutospacing="0"/>
              <w:jc w:val="both"/>
              <w:rPr>
                <w:rFonts w:ascii="Times New Roman" w:hAnsi="Times New Roman" w:cs="Times New Roman"/>
                <w:sz w:val="20"/>
                <w:szCs w:val="20"/>
                <w:lang w:val="en-US" w:eastAsia="ja-JP"/>
              </w:rPr>
            </w:pPr>
            <w:r w:rsidRPr="00AC153C">
              <w:rPr>
                <w:rFonts w:ascii="Times New Roman" w:hAnsi="Times New Roman" w:cs="Times New Roman"/>
                <w:sz w:val="20"/>
                <w:szCs w:val="20"/>
                <w:lang w:val="en-US" w:eastAsia="ko-KR"/>
              </w:rPr>
              <w:lastRenderedPageBreak/>
              <w:t>For slot sTTI in FS2 and f</w:t>
            </w:r>
            <w:r w:rsidRPr="00AC153C">
              <w:rPr>
                <w:rFonts w:ascii="Times New Roman" w:hAnsi="Times New Roman" w:cs="Times New Roman"/>
                <w:sz w:val="20"/>
                <w:szCs w:val="20"/>
                <w:lang w:val="en-US" w:eastAsia="ja-JP"/>
              </w:rPr>
              <w:t>or SSC 1,2,3,4,6,7,8, the following pre-defined table is used for the timing between UL grant and sPUSCH. In the following table describing k, sPUSCH is transmitted in slot n+k, where the corresponding UL grant is received in slot n.</w:t>
            </w:r>
          </w:p>
          <w:tbl>
            <w:tblPr>
              <w:tblW w:w="8700" w:type="dxa"/>
              <w:tblCellMar>
                <w:left w:w="0" w:type="dxa"/>
                <w:right w:w="0" w:type="dxa"/>
              </w:tblCellMar>
              <w:tblLook w:val="04A0" w:firstRow="1" w:lastRow="0" w:firstColumn="1" w:lastColumn="0" w:noHBand="0" w:noVBand="1"/>
            </w:tblPr>
            <w:tblGrid>
              <w:gridCol w:w="1226"/>
              <w:gridCol w:w="568"/>
              <w:gridCol w:w="568"/>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AC153C" w:rsidRPr="00AC153C" w14:paraId="3F023589" w14:textId="77777777" w:rsidTr="0066598E">
              <w:trPr>
                <w:trHeight w:val="170"/>
              </w:trPr>
              <w:tc>
                <w:tcPr>
                  <w:tcW w:w="1226" w:type="dxa"/>
                  <w:tcBorders>
                    <w:top w:val="single" w:sz="8" w:space="0" w:color="auto"/>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14:paraId="23AC4059"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TDD UL/DL</w:t>
                  </w:r>
                </w:p>
              </w:tc>
              <w:tc>
                <w:tcPr>
                  <w:tcW w:w="7474" w:type="dxa"/>
                  <w:gridSpan w:val="20"/>
                  <w:tcBorders>
                    <w:top w:val="single" w:sz="8" w:space="0" w:color="auto"/>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22D4D7B"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 xml:space="preserve">slot number </w:t>
                  </w:r>
                  <w:r w:rsidRPr="00AC153C">
                    <w:rPr>
                      <w:rFonts w:ascii="Times New Roman" w:hAnsi="Times New Roman" w:cs="Times New Roman"/>
                      <w:i/>
                      <w:iCs/>
                      <w:sz w:val="20"/>
                      <w:szCs w:val="20"/>
                      <w:lang w:val="en-US"/>
                    </w:rPr>
                    <w:t>n</w:t>
                  </w:r>
                </w:p>
              </w:tc>
            </w:tr>
            <w:tr w:rsidR="00AC153C" w:rsidRPr="00AC153C" w14:paraId="22060355" w14:textId="77777777" w:rsidTr="0066598E">
              <w:trPr>
                <w:trHeight w:val="170"/>
              </w:trPr>
              <w:tc>
                <w:tcPr>
                  <w:tcW w:w="1226" w:type="dxa"/>
                  <w:tcBorders>
                    <w:top w:val="nil"/>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14:paraId="52CC980B"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Configuration</w:t>
                  </w:r>
                </w:p>
              </w:tc>
              <w:tc>
                <w:tcPr>
                  <w:tcW w:w="568"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DF1BE95"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0</w:t>
                  </w:r>
                </w:p>
              </w:tc>
              <w:tc>
                <w:tcPr>
                  <w:tcW w:w="568"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E2912C7"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1</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58C21C0E"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2</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9BB3508"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3</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DEE359F"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4</w:t>
                  </w:r>
                </w:p>
              </w:tc>
              <w:tc>
                <w:tcPr>
                  <w:tcW w:w="2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68BD3B5"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5</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3D456A0C"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6</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B02170B"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7</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A3ABBD2"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8</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A440AF5"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9</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6F651E29"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10</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1542FDD6"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11</w:t>
                  </w:r>
                </w:p>
              </w:tc>
              <w:tc>
                <w:tcPr>
                  <w:tcW w:w="4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4610C6CB"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12</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CA7419A"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13</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078C5AFC"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14</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E8B2534"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15</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2B1F0373"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16</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5FD41829"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17</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66AFBE60"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18</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14:paraId="7F274EC6"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19</w:t>
                  </w:r>
                </w:p>
              </w:tc>
            </w:tr>
            <w:tr w:rsidR="00AC153C" w:rsidRPr="00AC153C" w14:paraId="5E7E9316" w14:textId="77777777" w:rsidTr="0066598E">
              <w:trPr>
                <w:trHeight w:val="170"/>
              </w:trPr>
              <w:tc>
                <w:tcPr>
                  <w:tcW w:w="1226" w:type="dxa"/>
                  <w:tcBorders>
                    <w:top w:val="nil"/>
                    <w:left w:val="single" w:sz="8" w:space="0" w:color="auto"/>
                    <w:bottom w:val="single" w:sz="8" w:space="0" w:color="auto"/>
                    <w:right w:val="single" w:sz="8" w:space="0" w:color="auto"/>
                  </w:tcBorders>
                  <w:shd w:val="clear" w:color="auto" w:fill="auto"/>
                  <w:tcMar>
                    <w:top w:w="0" w:type="dxa"/>
                    <w:left w:w="28" w:type="dxa"/>
                    <w:bottom w:w="0" w:type="dxa"/>
                    <w:right w:w="28" w:type="dxa"/>
                  </w:tcMar>
                  <w:vAlign w:val="center"/>
                </w:tcPr>
                <w:p w14:paraId="0AD6E137" w14:textId="100D9441" w:rsidR="0066598E" w:rsidRPr="00AC153C" w:rsidRDefault="0066598E" w:rsidP="0066598E">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algun Gothic" w:hAnsi="Times New Roman" w:cs="Times New Roman"/>
                      <w:sz w:val="20"/>
                      <w:szCs w:val="20"/>
                      <w:lang w:val="en-US" w:eastAsia="ko-KR"/>
                    </w:rPr>
                    <w:t>0</w:t>
                  </w:r>
                </w:p>
              </w:tc>
              <w:tc>
                <w:tcPr>
                  <w:tcW w:w="568"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708AC049" w14:textId="73FD305E" w:rsidR="0066598E" w:rsidRPr="00AC153C" w:rsidRDefault="0066598E" w:rsidP="0066598E">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algun Gothic" w:hAnsi="Times New Roman" w:cs="Times New Roman"/>
                      <w:sz w:val="20"/>
                      <w:szCs w:val="20"/>
                      <w:lang w:val="en-US" w:eastAsia="ko-KR"/>
                    </w:rPr>
                    <w:t>4</w:t>
                  </w:r>
                </w:p>
              </w:tc>
              <w:tc>
                <w:tcPr>
                  <w:tcW w:w="568"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15FFB166" w14:textId="53356D2D" w:rsidR="0066598E" w:rsidRPr="00AC153C" w:rsidRDefault="0066598E" w:rsidP="0066598E">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algun Gothic" w:hAnsi="Times New Roman" w:cs="Times New Roman"/>
                      <w:sz w:val="20"/>
                      <w:szCs w:val="20"/>
                      <w:lang w:val="en-US" w:eastAsia="ko-KR"/>
                    </w:rPr>
                    <w:t>4</w:t>
                  </w: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0D4559B8" w14:textId="43AA27E5" w:rsidR="0066598E" w:rsidRPr="00AC153C" w:rsidRDefault="0066598E" w:rsidP="0066598E">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algun Gothic" w:hAnsi="Times New Roman" w:cs="Times New Roman"/>
                      <w:sz w:val="20"/>
                      <w:szCs w:val="20"/>
                      <w:lang w:val="en-US" w:eastAsia="ko-KR"/>
                    </w:rPr>
                    <w:t>4, 5</w:t>
                  </w: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388F9C25" w14:textId="71C96025" w:rsidR="0066598E" w:rsidRPr="00AC153C" w:rsidRDefault="0066598E" w:rsidP="0066598E">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algun Gothic" w:hAnsi="Times New Roman" w:cs="Times New Roman"/>
                      <w:sz w:val="20"/>
                      <w:szCs w:val="20"/>
                      <w:lang w:val="en-US" w:eastAsia="ko-KR"/>
                    </w:rPr>
                    <w:t>5,6</w:t>
                  </w:r>
                </w:p>
              </w:tc>
              <w:tc>
                <w:tcPr>
                  <w:tcW w:w="284"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78660909" w14:textId="77777777" w:rsidR="0066598E" w:rsidRPr="00AC153C" w:rsidRDefault="0066598E" w:rsidP="0066598E">
                  <w:pPr>
                    <w:pStyle w:val="NormalWeb"/>
                    <w:spacing w:before="0" w:beforeAutospacing="0" w:after="0" w:afterAutospacing="0"/>
                    <w:jc w:val="center"/>
                    <w:rPr>
                      <w:rFonts w:ascii="Times New Roman" w:hAnsi="Times New Roman" w:cs="Times New Roman"/>
                      <w:sz w:val="20"/>
                      <w:szCs w:val="20"/>
                      <w:lang w:val="en-US"/>
                    </w:rPr>
                  </w:pPr>
                </w:p>
              </w:tc>
              <w:tc>
                <w:tcPr>
                  <w:tcW w:w="283"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7D75970D" w14:textId="77777777" w:rsidR="0066598E" w:rsidRPr="00AC153C" w:rsidRDefault="0066598E" w:rsidP="0066598E">
                  <w:pPr>
                    <w:pStyle w:val="NormalWeb"/>
                    <w:spacing w:before="0" w:beforeAutospacing="0" w:after="0" w:afterAutospacing="0"/>
                    <w:jc w:val="center"/>
                    <w:rPr>
                      <w:rFonts w:ascii="Times New Roman" w:hAnsi="Times New Roman" w:cs="Times New Roman"/>
                      <w:sz w:val="20"/>
                      <w:szCs w:val="20"/>
                      <w:lang w:val="en-US"/>
                    </w:rPr>
                  </w:pPr>
                </w:p>
              </w:tc>
              <w:tc>
                <w:tcPr>
                  <w:tcW w:w="284"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2330C66F" w14:textId="77777777" w:rsidR="0066598E" w:rsidRPr="00AC153C" w:rsidRDefault="0066598E" w:rsidP="0066598E">
                  <w:pPr>
                    <w:pStyle w:val="NormalWeb"/>
                    <w:spacing w:before="0" w:beforeAutospacing="0" w:after="0" w:afterAutospacing="0"/>
                    <w:jc w:val="center"/>
                    <w:rPr>
                      <w:rFonts w:ascii="Times New Roman" w:hAnsi="Times New Roman" w:cs="Times New Roman"/>
                      <w:sz w:val="20"/>
                      <w:szCs w:val="20"/>
                      <w:lang w:val="en-US"/>
                    </w:rPr>
                  </w:pP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21395BC7" w14:textId="77777777" w:rsidR="0066598E" w:rsidRPr="00AC153C" w:rsidRDefault="0066598E" w:rsidP="0066598E">
                  <w:pPr>
                    <w:pStyle w:val="NormalWeb"/>
                    <w:spacing w:before="0" w:beforeAutospacing="0" w:after="0" w:afterAutospacing="0"/>
                    <w:jc w:val="center"/>
                    <w:rPr>
                      <w:rFonts w:ascii="Times New Roman" w:hAnsi="Times New Roman" w:cs="Times New Roman"/>
                      <w:sz w:val="20"/>
                      <w:szCs w:val="20"/>
                      <w:lang w:val="en-US"/>
                    </w:rPr>
                  </w:pP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3082B7C3" w14:textId="77777777" w:rsidR="0066598E" w:rsidRPr="00AC153C" w:rsidRDefault="0066598E" w:rsidP="0066598E">
                  <w:pPr>
                    <w:pStyle w:val="NormalWeb"/>
                    <w:spacing w:before="0" w:beforeAutospacing="0" w:after="0" w:afterAutospacing="0"/>
                    <w:jc w:val="center"/>
                    <w:rPr>
                      <w:rFonts w:ascii="Times New Roman" w:hAnsi="Times New Roman" w:cs="Times New Roman"/>
                      <w:sz w:val="20"/>
                      <w:szCs w:val="20"/>
                      <w:lang w:val="en-US"/>
                    </w:rPr>
                  </w:pPr>
                </w:p>
              </w:tc>
              <w:tc>
                <w:tcPr>
                  <w:tcW w:w="284"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21D07ED8" w14:textId="77777777" w:rsidR="0066598E" w:rsidRPr="00AC153C" w:rsidRDefault="0066598E" w:rsidP="0066598E">
                  <w:pPr>
                    <w:pStyle w:val="NormalWeb"/>
                    <w:spacing w:before="0" w:beforeAutospacing="0" w:after="0" w:afterAutospacing="0"/>
                    <w:jc w:val="center"/>
                    <w:rPr>
                      <w:rFonts w:ascii="Times New Roman" w:hAnsi="Times New Roman" w:cs="Times New Roman"/>
                      <w:sz w:val="20"/>
                      <w:szCs w:val="20"/>
                      <w:lang w:val="en-US"/>
                    </w:rPr>
                  </w:pP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569EF77D" w14:textId="557A511E" w:rsidR="0066598E" w:rsidRPr="00AC153C" w:rsidRDefault="0066598E" w:rsidP="0066598E">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algun Gothic" w:hAnsi="Times New Roman" w:cs="Times New Roman"/>
                      <w:sz w:val="20"/>
                      <w:szCs w:val="20"/>
                      <w:lang w:val="en-US" w:eastAsia="ko-KR"/>
                    </w:rPr>
                    <w:t>4</w:t>
                  </w: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2B895A24" w14:textId="5086D878" w:rsidR="0066598E" w:rsidRPr="00AC153C" w:rsidRDefault="0066598E" w:rsidP="0066598E">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algun Gothic" w:hAnsi="Times New Roman" w:cs="Times New Roman"/>
                      <w:sz w:val="20"/>
                      <w:szCs w:val="20"/>
                      <w:lang w:val="en-US" w:eastAsia="ko-KR"/>
                    </w:rPr>
                    <w:t>4</w:t>
                  </w:r>
                </w:p>
              </w:tc>
              <w:tc>
                <w:tcPr>
                  <w:tcW w:w="483"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4F53E7DA" w14:textId="602B5500" w:rsidR="0066598E" w:rsidRPr="00AC153C" w:rsidRDefault="0066598E" w:rsidP="0066598E">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algun Gothic" w:hAnsi="Times New Roman" w:cs="Times New Roman"/>
                      <w:sz w:val="20"/>
                      <w:szCs w:val="20"/>
                      <w:lang w:val="en-US" w:eastAsia="ko-KR"/>
                    </w:rPr>
                    <w:t>4, 5</w:t>
                  </w: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60F268B1" w14:textId="7968BFEE" w:rsidR="0066598E" w:rsidRPr="00AC153C" w:rsidRDefault="0066598E" w:rsidP="0066598E">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algun Gothic" w:hAnsi="Times New Roman" w:cs="Times New Roman"/>
                      <w:sz w:val="20"/>
                      <w:szCs w:val="20"/>
                      <w:lang w:val="en-US" w:eastAsia="ko-KR"/>
                    </w:rPr>
                    <w:t>5,6</w:t>
                  </w: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4EA7279D" w14:textId="77777777" w:rsidR="0066598E" w:rsidRPr="00AC153C" w:rsidRDefault="0066598E" w:rsidP="0066598E">
                  <w:pPr>
                    <w:pStyle w:val="NormalWeb"/>
                    <w:spacing w:before="0" w:beforeAutospacing="0" w:after="0" w:afterAutospacing="0"/>
                    <w:jc w:val="center"/>
                    <w:rPr>
                      <w:rFonts w:ascii="Times New Roman" w:hAnsi="Times New Roman" w:cs="Times New Roman"/>
                      <w:sz w:val="20"/>
                      <w:szCs w:val="20"/>
                      <w:lang w:val="en-US"/>
                    </w:rPr>
                  </w:pP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7DA79FA7" w14:textId="77777777" w:rsidR="0066598E" w:rsidRPr="00AC153C" w:rsidRDefault="0066598E" w:rsidP="0066598E">
                  <w:pPr>
                    <w:pStyle w:val="NormalWeb"/>
                    <w:spacing w:before="0" w:beforeAutospacing="0" w:after="0" w:afterAutospacing="0"/>
                    <w:jc w:val="center"/>
                    <w:rPr>
                      <w:rFonts w:ascii="Times New Roman" w:hAnsi="Times New Roman" w:cs="Times New Roman"/>
                      <w:sz w:val="20"/>
                      <w:szCs w:val="20"/>
                      <w:lang w:val="en-US"/>
                    </w:rPr>
                  </w:pP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22A4BFE8" w14:textId="77777777" w:rsidR="0066598E" w:rsidRPr="00AC153C" w:rsidRDefault="0066598E" w:rsidP="0066598E">
                  <w:pPr>
                    <w:pStyle w:val="NormalWeb"/>
                    <w:spacing w:before="0" w:beforeAutospacing="0" w:after="0" w:afterAutospacing="0"/>
                    <w:jc w:val="center"/>
                    <w:rPr>
                      <w:rFonts w:ascii="Times New Roman" w:hAnsi="Times New Roman" w:cs="Times New Roman"/>
                      <w:sz w:val="20"/>
                      <w:szCs w:val="20"/>
                      <w:lang w:val="en-US"/>
                    </w:rPr>
                  </w:pP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2562F309" w14:textId="77777777" w:rsidR="0066598E" w:rsidRPr="00AC153C" w:rsidRDefault="0066598E" w:rsidP="0066598E">
                  <w:pPr>
                    <w:pStyle w:val="NormalWeb"/>
                    <w:spacing w:before="0" w:beforeAutospacing="0" w:after="0" w:afterAutospacing="0"/>
                    <w:jc w:val="center"/>
                    <w:rPr>
                      <w:rFonts w:ascii="Times New Roman" w:hAnsi="Times New Roman" w:cs="Times New Roman"/>
                      <w:sz w:val="20"/>
                      <w:szCs w:val="20"/>
                      <w:lang w:val="en-US"/>
                    </w:rPr>
                  </w:pP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60126C3F" w14:textId="77777777" w:rsidR="0066598E" w:rsidRPr="00AC153C" w:rsidRDefault="0066598E" w:rsidP="0066598E">
                  <w:pPr>
                    <w:pStyle w:val="NormalWeb"/>
                    <w:spacing w:before="0" w:beforeAutospacing="0" w:after="0" w:afterAutospacing="0"/>
                    <w:jc w:val="center"/>
                    <w:rPr>
                      <w:rFonts w:ascii="Times New Roman" w:hAnsi="Times New Roman" w:cs="Times New Roman"/>
                      <w:sz w:val="20"/>
                      <w:szCs w:val="20"/>
                      <w:lang w:val="en-US"/>
                    </w:rPr>
                  </w:pP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14:paraId="3DCF8DC5" w14:textId="77777777" w:rsidR="0066598E" w:rsidRPr="00AC153C" w:rsidRDefault="0066598E" w:rsidP="0066598E">
                  <w:pPr>
                    <w:pStyle w:val="NormalWeb"/>
                    <w:spacing w:before="0" w:beforeAutospacing="0" w:after="0" w:afterAutospacing="0"/>
                    <w:jc w:val="center"/>
                    <w:rPr>
                      <w:rFonts w:ascii="Times New Roman" w:hAnsi="Times New Roman" w:cs="Times New Roman"/>
                      <w:sz w:val="20"/>
                      <w:szCs w:val="20"/>
                      <w:lang w:val="en-US"/>
                    </w:rPr>
                  </w:pPr>
                </w:p>
              </w:tc>
            </w:tr>
            <w:tr w:rsidR="00AC153C" w:rsidRPr="00AC153C" w14:paraId="7024ECA9" w14:textId="77777777" w:rsidTr="0066598E">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5BBAA207"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1</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1E6D1B1"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4</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F074367"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4B18090"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89DEC5A"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4</w:t>
                  </w:r>
                  <w:r w:rsidRPr="00AC153C">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D8122F2"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E26671F"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24ED580"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5613CAE"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E61CD5B"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14:paraId="790FF67E"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4704930"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2B4BBBD"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4</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A92FA88"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3A20814"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4</w:t>
                  </w:r>
                  <w:r w:rsidRPr="00AC153C">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A1CA47B"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7DEEBE1"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E0C17D6"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0FB6BAB"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285E73F0"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4A92787B"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p>
              </w:tc>
            </w:tr>
            <w:tr w:rsidR="00AC153C" w:rsidRPr="00AC153C" w14:paraId="5495B417" w14:textId="77777777" w:rsidTr="0066598E">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5397F166"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2</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714C660"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4</w:t>
                  </w:r>
                  <w:r w:rsidRPr="00AC153C">
                    <w:rPr>
                      <w:rFonts w:ascii="Times New Roman" w:eastAsia="MS Gothic" w:hAnsi="Times New Roman" w:cs="Times New Roman"/>
                      <w:sz w:val="20"/>
                      <w:szCs w:val="20"/>
                    </w:rPr>
                    <w:t xml:space="preserve">　</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30B0F11"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4</w:t>
                  </w:r>
                  <w:r w:rsidRPr="00AC153C">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A4DCFE0"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62C8FE7"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6996E5A"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72B5FF1"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60C73F2"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6C8EB1F"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4F0E6CB"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8D2CE1D"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A3A1C9A"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4</w:t>
                  </w:r>
                  <w:r w:rsidRPr="00AC153C">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26839A2"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4</w:t>
                  </w:r>
                  <w:r w:rsidRPr="00AC153C">
                    <w:rPr>
                      <w:rFonts w:ascii="Times New Roman" w:eastAsia="MS Gothic" w:hAnsi="Times New Roman" w:cs="Times New Roman"/>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377AEBB"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176FC38"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CB6EAB3"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056C6B2"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C116344"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21A2847"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088204E"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14C3B8F"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r>
            <w:tr w:rsidR="00AC153C" w:rsidRPr="00AC153C" w14:paraId="41C7472C" w14:textId="77777777" w:rsidTr="0066598E">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0E2AB9B7"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3</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8234F6A"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6</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DAA5640"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ABB8654"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71D1D61"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6</w:t>
                  </w:r>
                  <w:r w:rsidRPr="00AC153C">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2FCFC6A"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E6C30D2"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799B89E"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F4C2E16"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890CDAC"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62F047F"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4CC3AC7"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9F7B870"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F6B79D9"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92E7FE2"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7ECB2EE"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E992649"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445E7F7C"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784D7E07"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FE8C568"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6</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FEA1228"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6</w:t>
                  </w:r>
                </w:p>
              </w:tc>
            </w:tr>
            <w:tr w:rsidR="00AC153C" w:rsidRPr="00AC153C" w14:paraId="2B793FD5" w14:textId="77777777" w:rsidTr="0066598E">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15023722"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4</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109C628"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4</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F03A5DA"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9FE7451"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1C0EBEC"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4</w:t>
                  </w:r>
                  <w:r w:rsidRPr="00AC153C">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1275B74"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DEC5D1D"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FBD0890"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1FE4CCA"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3D49802"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DD8482A"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D555005"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CEBA4B5"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71AAC3D"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54E7CFF"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F1E1E80"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184E280"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1F225B6"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19D8F76"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14955B44"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14:paraId="40DAF86D"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p>
              </w:tc>
            </w:tr>
            <w:tr w:rsidR="00AC153C" w:rsidRPr="00AC153C" w14:paraId="6E475F55" w14:textId="77777777" w:rsidTr="0066598E">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6592A272"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5</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56EE7F9"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4</w:t>
                  </w:r>
                  <w:r w:rsidRPr="00AC153C">
                    <w:rPr>
                      <w:rFonts w:ascii="Times New Roman" w:eastAsia="MS Gothic" w:hAnsi="Times New Roman" w:cs="Times New Roman"/>
                      <w:sz w:val="20"/>
                      <w:szCs w:val="20"/>
                    </w:rPr>
                    <w:t xml:space="preserve">　</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AC61F43"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4</w:t>
                  </w:r>
                  <w:r w:rsidRPr="00AC153C">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DAA2515"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35D6500"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0F8B10D"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FAD29E5"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12D1ECA"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B031B19"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13387B0"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0E963A5"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4A0A2C1"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190C2F1"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9938911"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BFE3221"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1D61DD8"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E4392B3"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15FD5CF"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349A5EE9"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2137DC06"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700A1AD"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rPr>
                    <w:t xml:space="preserve">　</w:t>
                  </w:r>
                </w:p>
              </w:tc>
            </w:tr>
            <w:tr w:rsidR="00AC153C" w:rsidRPr="00AC153C" w14:paraId="535C4D90" w14:textId="77777777" w:rsidTr="0066598E">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432138E3"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eastAsia="ko-KR"/>
                    </w:rPr>
                  </w:pPr>
                  <w:r w:rsidRPr="00AC153C">
                    <w:rPr>
                      <w:rFonts w:ascii="Times New Roman" w:hAnsi="Times New Roman" w:cs="Times New Roman"/>
                      <w:sz w:val="20"/>
                      <w:szCs w:val="20"/>
                      <w:lang w:val="en-US" w:eastAsia="ko-KR"/>
                    </w:rPr>
                    <w:t>6</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C9043CA"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eastAsia="ko-KR"/>
                    </w:rPr>
                    <w:t>6</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58588BA"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eastAsia="ko-KR"/>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EDB3A96"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eastAsia="ko-KR"/>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B635F70"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eastAsia="ko-KR"/>
                    </w:rPr>
                    <w:t>6</w:t>
                  </w:r>
                  <w:r w:rsidRPr="00AC153C">
                    <w:rPr>
                      <w:rFonts w:ascii="Times New Roman" w:eastAsia="MS Gothic" w:hAnsi="Times New Roman" w:cs="Times New Roman"/>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E512874"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A8998AB"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BB2D09A"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5F9A725"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158E1262"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663E836"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41D01258"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eastAsia="ko-KR"/>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65C92AF"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eastAsia="ko-KR"/>
                    </w:rPr>
                    <w:t>4</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8741FD1"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eastAsia="ko-KR"/>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9F5390A"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eastAsia="ko-KR"/>
                    </w:rPr>
                    <w:t>4</w:t>
                  </w:r>
                  <w:r w:rsidRPr="00AC153C">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F9A2399"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5754A528"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550E40B"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6B496524"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9BA0C89"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eastAsia="ko-KR"/>
                    </w:rPr>
                    <w:t>6</w:t>
                  </w:r>
                  <w:r w:rsidRPr="00AC153C">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717FEAB6"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eastAsia="ko-KR"/>
                    </w:rPr>
                    <w:t>6</w:t>
                  </w:r>
                  <w:r w:rsidRPr="00AC153C">
                    <w:rPr>
                      <w:rFonts w:ascii="Times New Roman" w:eastAsia="MS Gothic" w:hAnsi="Times New Roman" w:cs="Times New Roman"/>
                      <w:sz w:val="20"/>
                      <w:szCs w:val="20"/>
                      <w:lang w:eastAsia="ko-KR"/>
                    </w:rPr>
                    <w:t xml:space="preserve">　</w:t>
                  </w:r>
                </w:p>
              </w:tc>
            </w:tr>
          </w:tbl>
          <w:p w14:paraId="33F5F605" w14:textId="77777777" w:rsidR="00725756" w:rsidRPr="001F51C1" w:rsidRDefault="00725756" w:rsidP="00725756">
            <w:pPr>
              <w:rPr>
                <w:lang w:val="en-US" w:eastAsia="ko-KR"/>
              </w:rPr>
            </w:pPr>
          </w:p>
          <w:p w14:paraId="58350D49" w14:textId="485EC0DC" w:rsidR="00015EDA" w:rsidRPr="00E67ACC" w:rsidRDefault="00015EDA" w:rsidP="00725756">
            <w:pPr>
              <w:rPr>
                <w:lang w:val="en-US" w:eastAsia="ko-KR"/>
              </w:rPr>
            </w:pPr>
            <w:r w:rsidRPr="001F51C1">
              <w:rPr>
                <w:lang w:val="en-US" w:eastAsia="ko-KR"/>
              </w:rPr>
              <w:t xml:space="preserve">For slot sTTI in FS2 and </w:t>
            </w:r>
            <w:r w:rsidRPr="001F51C1">
              <w:rPr>
                <w:lang w:val="en-US" w:eastAsia="ja-JP"/>
              </w:rPr>
              <w:t xml:space="preserve">SSC </w:t>
            </w:r>
            <w:r w:rsidRPr="001F51C1">
              <w:rPr>
                <w:lang w:val="en-US" w:eastAsia="ko-KR"/>
              </w:rPr>
              <w:t>0,5,9,10</w:t>
            </w:r>
            <w:r w:rsidRPr="001F51C1">
              <w:rPr>
                <w:lang w:val="en-US" w:eastAsia="ja-JP"/>
              </w:rPr>
              <w:t>, the following pre-defined table is used for the timing between UL grant and sPUSCH. In the following table describing k, sPUSCH is transmitted in slot n+k, where the corresponding UL grant is received in slot n</w:t>
            </w:r>
            <w:r w:rsidR="00C43139">
              <w:rPr>
                <w:lang w:val="en-US" w:eastAsia="ja-JP"/>
              </w:rPr>
              <w:t xml:space="preserve">. </w:t>
            </w:r>
            <w:r w:rsidRPr="001F51C1">
              <w:rPr>
                <w:lang w:val="en-US" w:eastAsia="ja-JP"/>
              </w:rPr>
              <w:t xml:space="preserve">The </w:t>
            </w:r>
            <w:r w:rsidRPr="00E67ACC">
              <w:rPr>
                <w:color w:val="FF0000"/>
                <w:lang w:val="en-US" w:eastAsia="ja-JP"/>
              </w:rPr>
              <w:t xml:space="preserve">red-colored font </w:t>
            </w:r>
            <w:r w:rsidRPr="001F51C1">
              <w:rPr>
                <w:lang w:val="en-US" w:eastAsia="ja-JP"/>
              </w:rPr>
              <w:t>is for SSC 10</w:t>
            </w:r>
            <w:r w:rsidRPr="001F51C1">
              <w:rPr>
                <w:lang w:val="en-US" w:eastAsia="ko-KR"/>
              </w:rPr>
              <w:t>.</w:t>
            </w:r>
          </w:p>
          <w:tbl>
            <w:tblPr>
              <w:tblW w:w="8700" w:type="dxa"/>
              <w:tblCellMar>
                <w:left w:w="0" w:type="dxa"/>
                <w:right w:w="0" w:type="dxa"/>
              </w:tblCellMar>
              <w:tblLook w:val="04A0" w:firstRow="1" w:lastRow="0" w:firstColumn="1" w:lastColumn="0" w:noHBand="0" w:noVBand="1"/>
            </w:tblPr>
            <w:tblGrid>
              <w:gridCol w:w="1779"/>
              <w:gridCol w:w="502"/>
              <w:gridCol w:w="502"/>
              <w:gridCol w:w="586"/>
              <w:gridCol w:w="230"/>
              <w:gridCol w:w="253"/>
              <w:gridCol w:w="252"/>
              <w:gridCol w:w="253"/>
              <w:gridCol w:w="359"/>
              <w:gridCol w:w="167"/>
              <w:gridCol w:w="252"/>
              <w:gridCol w:w="397"/>
              <w:gridCol w:w="396"/>
              <w:gridCol w:w="693"/>
              <w:gridCol w:w="297"/>
              <w:gridCol w:w="297"/>
              <w:gridCol w:w="297"/>
              <w:gridCol w:w="297"/>
              <w:gridCol w:w="297"/>
              <w:gridCol w:w="297"/>
              <w:gridCol w:w="297"/>
            </w:tblGrid>
            <w:tr w:rsidR="00015EDA" w:rsidRPr="00E67ACC" w14:paraId="254585F9" w14:textId="77777777" w:rsidTr="00AC153C">
              <w:trPr>
                <w:trHeight w:val="170"/>
              </w:trPr>
              <w:tc>
                <w:tcPr>
                  <w:tcW w:w="1779" w:type="dxa"/>
                  <w:tcBorders>
                    <w:top w:val="single" w:sz="4" w:space="0" w:color="auto"/>
                    <w:left w:val="single" w:sz="4" w:space="0" w:color="auto"/>
                    <w:bottom w:val="single" w:sz="4" w:space="0" w:color="auto"/>
                    <w:right w:val="single" w:sz="4" w:space="0" w:color="auto"/>
                  </w:tcBorders>
                  <w:shd w:val="clear" w:color="auto" w:fill="D9E2F3"/>
                  <w:tcMar>
                    <w:top w:w="0" w:type="dxa"/>
                    <w:left w:w="28" w:type="dxa"/>
                    <w:bottom w:w="0" w:type="dxa"/>
                    <w:right w:w="28" w:type="dxa"/>
                  </w:tcMar>
                  <w:vAlign w:val="center"/>
                  <w:hideMark/>
                </w:tcPr>
                <w:p w14:paraId="064B8BAE" w14:textId="77777777" w:rsidR="00015EDA" w:rsidRPr="00E253F5" w:rsidRDefault="00015EDA" w:rsidP="00725756">
                  <w:pPr>
                    <w:pStyle w:val="Heading2"/>
                    <w:rPr>
                      <w:rFonts w:ascii="Times New Roman" w:hAnsi="Times New Roman"/>
                      <w:color w:val="000000"/>
                      <w:sz w:val="20"/>
                      <w:lang w:val="en-US"/>
                    </w:rPr>
                  </w:pPr>
                  <w:r w:rsidRPr="00E253F5">
                    <w:rPr>
                      <w:rFonts w:ascii="Times New Roman" w:hAnsi="Times New Roman"/>
                      <w:color w:val="000000"/>
                      <w:sz w:val="20"/>
                      <w:lang w:val="en-US"/>
                    </w:rPr>
                    <w:t>TDD UL/DL</w:t>
                  </w:r>
                </w:p>
              </w:tc>
              <w:tc>
                <w:tcPr>
                  <w:tcW w:w="6921" w:type="dxa"/>
                  <w:gridSpan w:val="20"/>
                  <w:tcBorders>
                    <w:top w:val="single" w:sz="4" w:space="0" w:color="auto"/>
                    <w:left w:val="single" w:sz="4" w:space="0" w:color="auto"/>
                    <w:bottom w:val="single" w:sz="4" w:space="0" w:color="auto"/>
                    <w:right w:val="single" w:sz="4" w:space="0" w:color="auto"/>
                  </w:tcBorders>
                  <w:shd w:val="clear" w:color="auto" w:fill="D9E2F3"/>
                  <w:tcMar>
                    <w:top w:w="0" w:type="dxa"/>
                    <w:left w:w="28" w:type="dxa"/>
                    <w:bottom w:w="0" w:type="dxa"/>
                    <w:right w:w="28" w:type="dxa"/>
                  </w:tcMar>
                  <w:vAlign w:val="center"/>
                  <w:hideMark/>
                </w:tcPr>
                <w:p w14:paraId="1B3A43BE" w14:textId="77777777" w:rsidR="00015EDA" w:rsidRPr="00E253F5" w:rsidRDefault="00015EDA" w:rsidP="00725756">
                  <w:pPr>
                    <w:pStyle w:val="Heading2"/>
                    <w:rPr>
                      <w:rFonts w:ascii="Times New Roman" w:hAnsi="Times New Roman"/>
                      <w:color w:val="000000"/>
                      <w:sz w:val="20"/>
                      <w:lang w:val="en-US"/>
                    </w:rPr>
                  </w:pPr>
                  <w:r w:rsidRPr="00E253F5">
                    <w:rPr>
                      <w:rFonts w:ascii="Times New Roman" w:hAnsi="Times New Roman"/>
                      <w:color w:val="000000"/>
                      <w:sz w:val="20"/>
                      <w:lang w:val="en-US"/>
                    </w:rPr>
                    <w:t xml:space="preserve">slot number </w:t>
                  </w:r>
                  <w:r w:rsidRPr="00E253F5">
                    <w:rPr>
                      <w:rFonts w:ascii="Times New Roman" w:hAnsi="Times New Roman"/>
                      <w:i/>
                      <w:iCs/>
                      <w:color w:val="000000"/>
                      <w:sz w:val="20"/>
                      <w:lang w:val="en-US"/>
                    </w:rPr>
                    <w:t>n</w:t>
                  </w:r>
                </w:p>
              </w:tc>
            </w:tr>
            <w:tr w:rsidR="00015EDA" w:rsidRPr="00E67ACC" w14:paraId="61D06C69" w14:textId="77777777" w:rsidTr="00AC153C">
              <w:trPr>
                <w:trHeight w:val="170"/>
              </w:trPr>
              <w:tc>
                <w:tcPr>
                  <w:tcW w:w="1779" w:type="dxa"/>
                  <w:tcBorders>
                    <w:top w:val="single" w:sz="4" w:space="0" w:color="auto"/>
                    <w:left w:val="single" w:sz="4" w:space="0" w:color="auto"/>
                    <w:bottom w:val="single" w:sz="4" w:space="0" w:color="auto"/>
                    <w:right w:val="single" w:sz="4" w:space="0" w:color="auto"/>
                  </w:tcBorders>
                  <w:shd w:val="clear" w:color="auto" w:fill="D9E2F3"/>
                  <w:tcMar>
                    <w:top w:w="0" w:type="dxa"/>
                    <w:left w:w="28" w:type="dxa"/>
                    <w:bottom w:w="0" w:type="dxa"/>
                    <w:right w:w="28" w:type="dxa"/>
                  </w:tcMar>
                  <w:vAlign w:val="center"/>
                  <w:hideMark/>
                </w:tcPr>
                <w:p w14:paraId="773172E7"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Configuration</w:t>
                  </w:r>
                </w:p>
              </w:tc>
              <w:tc>
                <w:tcPr>
                  <w:tcW w:w="502" w:type="dxa"/>
                  <w:tcBorders>
                    <w:top w:val="single" w:sz="4" w:space="0" w:color="auto"/>
                    <w:left w:val="single" w:sz="4" w:space="0" w:color="auto"/>
                    <w:bottom w:val="single" w:sz="4" w:space="0" w:color="auto"/>
                    <w:right w:val="single" w:sz="4" w:space="0" w:color="auto"/>
                  </w:tcBorders>
                  <w:shd w:val="clear" w:color="auto" w:fill="D9E2F3"/>
                  <w:tcMar>
                    <w:top w:w="0" w:type="dxa"/>
                    <w:left w:w="28" w:type="dxa"/>
                    <w:bottom w:w="0" w:type="dxa"/>
                    <w:right w:w="28" w:type="dxa"/>
                  </w:tcMar>
                  <w:vAlign w:val="center"/>
                  <w:hideMark/>
                </w:tcPr>
                <w:p w14:paraId="3F11F2C4"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0</w:t>
                  </w:r>
                </w:p>
              </w:tc>
              <w:tc>
                <w:tcPr>
                  <w:tcW w:w="502" w:type="dxa"/>
                  <w:tcBorders>
                    <w:top w:val="single" w:sz="4" w:space="0" w:color="auto"/>
                    <w:left w:val="single" w:sz="4" w:space="0" w:color="auto"/>
                    <w:bottom w:val="single" w:sz="4" w:space="0" w:color="auto"/>
                    <w:right w:val="single" w:sz="4" w:space="0" w:color="auto"/>
                  </w:tcBorders>
                  <w:shd w:val="clear" w:color="auto" w:fill="D9E2F3"/>
                  <w:tcMar>
                    <w:top w:w="0" w:type="dxa"/>
                    <w:left w:w="28" w:type="dxa"/>
                    <w:bottom w:w="0" w:type="dxa"/>
                    <w:right w:w="28" w:type="dxa"/>
                  </w:tcMar>
                  <w:vAlign w:val="center"/>
                  <w:hideMark/>
                </w:tcPr>
                <w:p w14:paraId="2E9B23F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1</w:t>
                  </w:r>
                </w:p>
              </w:tc>
              <w:tc>
                <w:tcPr>
                  <w:tcW w:w="586" w:type="dxa"/>
                  <w:tcBorders>
                    <w:top w:val="single" w:sz="4" w:space="0" w:color="auto"/>
                    <w:left w:val="single" w:sz="4" w:space="0" w:color="auto"/>
                    <w:bottom w:val="single" w:sz="4" w:space="0" w:color="auto"/>
                    <w:right w:val="single" w:sz="4" w:space="0" w:color="auto"/>
                  </w:tcBorders>
                  <w:shd w:val="clear" w:color="auto" w:fill="D9E2F3"/>
                  <w:tcMar>
                    <w:top w:w="0" w:type="dxa"/>
                    <w:left w:w="28" w:type="dxa"/>
                    <w:bottom w:w="0" w:type="dxa"/>
                    <w:right w:w="28" w:type="dxa"/>
                  </w:tcMar>
                  <w:vAlign w:val="center"/>
                  <w:hideMark/>
                </w:tcPr>
                <w:p w14:paraId="10BEAD1F"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2</w:t>
                  </w:r>
                </w:p>
              </w:tc>
              <w:tc>
                <w:tcPr>
                  <w:tcW w:w="230" w:type="dxa"/>
                  <w:tcBorders>
                    <w:top w:val="single" w:sz="4" w:space="0" w:color="auto"/>
                    <w:left w:val="single" w:sz="4" w:space="0" w:color="auto"/>
                    <w:bottom w:val="single" w:sz="4" w:space="0" w:color="auto"/>
                    <w:right w:val="single" w:sz="4" w:space="0" w:color="auto"/>
                  </w:tcBorders>
                  <w:shd w:val="clear" w:color="auto" w:fill="D9E2F3"/>
                  <w:tcMar>
                    <w:top w:w="0" w:type="dxa"/>
                    <w:left w:w="28" w:type="dxa"/>
                    <w:bottom w:w="0" w:type="dxa"/>
                    <w:right w:w="28" w:type="dxa"/>
                  </w:tcMar>
                  <w:vAlign w:val="center"/>
                  <w:hideMark/>
                </w:tcPr>
                <w:p w14:paraId="7E042632"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3</w:t>
                  </w:r>
                </w:p>
              </w:tc>
              <w:tc>
                <w:tcPr>
                  <w:tcW w:w="253" w:type="dxa"/>
                  <w:tcBorders>
                    <w:top w:val="single" w:sz="4" w:space="0" w:color="auto"/>
                    <w:left w:val="single" w:sz="4" w:space="0" w:color="auto"/>
                    <w:bottom w:val="single" w:sz="4" w:space="0" w:color="auto"/>
                    <w:right w:val="single" w:sz="4" w:space="0" w:color="auto"/>
                  </w:tcBorders>
                  <w:shd w:val="clear" w:color="auto" w:fill="D9E2F3"/>
                  <w:tcMar>
                    <w:top w:w="0" w:type="dxa"/>
                    <w:left w:w="28" w:type="dxa"/>
                    <w:bottom w:w="0" w:type="dxa"/>
                    <w:right w:w="28" w:type="dxa"/>
                  </w:tcMar>
                  <w:vAlign w:val="center"/>
                  <w:hideMark/>
                </w:tcPr>
                <w:p w14:paraId="003A454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4</w:t>
                  </w:r>
                </w:p>
              </w:tc>
              <w:tc>
                <w:tcPr>
                  <w:tcW w:w="252" w:type="dxa"/>
                  <w:tcBorders>
                    <w:top w:val="single" w:sz="4" w:space="0" w:color="auto"/>
                    <w:left w:val="single" w:sz="4" w:space="0" w:color="auto"/>
                    <w:bottom w:val="single" w:sz="4" w:space="0" w:color="auto"/>
                    <w:right w:val="single" w:sz="4" w:space="0" w:color="auto"/>
                  </w:tcBorders>
                  <w:shd w:val="clear" w:color="auto" w:fill="D9E2F3"/>
                  <w:tcMar>
                    <w:top w:w="0" w:type="dxa"/>
                    <w:left w:w="28" w:type="dxa"/>
                    <w:bottom w:w="0" w:type="dxa"/>
                    <w:right w:w="28" w:type="dxa"/>
                  </w:tcMar>
                  <w:vAlign w:val="center"/>
                  <w:hideMark/>
                </w:tcPr>
                <w:p w14:paraId="567F701B"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5</w:t>
                  </w:r>
                </w:p>
              </w:tc>
              <w:tc>
                <w:tcPr>
                  <w:tcW w:w="253" w:type="dxa"/>
                  <w:tcBorders>
                    <w:top w:val="single" w:sz="4" w:space="0" w:color="auto"/>
                    <w:left w:val="single" w:sz="4" w:space="0" w:color="auto"/>
                    <w:bottom w:val="single" w:sz="4" w:space="0" w:color="auto"/>
                    <w:right w:val="single" w:sz="4" w:space="0" w:color="auto"/>
                  </w:tcBorders>
                  <w:shd w:val="clear" w:color="auto" w:fill="D9E2F3"/>
                  <w:tcMar>
                    <w:top w:w="0" w:type="dxa"/>
                    <w:left w:w="28" w:type="dxa"/>
                    <w:bottom w:w="0" w:type="dxa"/>
                    <w:right w:w="28" w:type="dxa"/>
                  </w:tcMar>
                  <w:vAlign w:val="center"/>
                  <w:hideMark/>
                </w:tcPr>
                <w:p w14:paraId="71FC9D10"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6</w:t>
                  </w:r>
                </w:p>
              </w:tc>
              <w:tc>
                <w:tcPr>
                  <w:tcW w:w="359" w:type="dxa"/>
                  <w:tcBorders>
                    <w:top w:val="single" w:sz="4" w:space="0" w:color="auto"/>
                    <w:left w:val="single" w:sz="4" w:space="0" w:color="auto"/>
                    <w:bottom w:val="single" w:sz="4" w:space="0" w:color="auto"/>
                    <w:right w:val="single" w:sz="4" w:space="0" w:color="auto"/>
                  </w:tcBorders>
                  <w:shd w:val="clear" w:color="auto" w:fill="D9E2F3"/>
                  <w:tcMar>
                    <w:top w:w="0" w:type="dxa"/>
                    <w:left w:w="28" w:type="dxa"/>
                    <w:bottom w:w="0" w:type="dxa"/>
                    <w:right w:w="28" w:type="dxa"/>
                  </w:tcMar>
                  <w:vAlign w:val="center"/>
                  <w:hideMark/>
                </w:tcPr>
                <w:p w14:paraId="03227490"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7</w:t>
                  </w:r>
                </w:p>
              </w:tc>
              <w:tc>
                <w:tcPr>
                  <w:tcW w:w="167" w:type="dxa"/>
                  <w:tcBorders>
                    <w:top w:val="single" w:sz="4" w:space="0" w:color="auto"/>
                    <w:left w:val="single" w:sz="4" w:space="0" w:color="auto"/>
                    <w:bottom w:val="single" w:sz="4" w:space="0" w:color="auto"/>
                    <w:right w:val="single" w:sz="4" w:space="0" w:color="auto"/>
                  </w:tcBorders>
                  <w:shd w:val="clear" w:color="auto" w:fill="D9E2F3"/>
                  <w:tcMar>
                    <w:top w:w="0" w:type="dxa"/>
                    <w:left w:w="28" w:type="dxa"/>
                    <w:bottom w:w="0" w:type="dxa"/>
                    <w:right w:w="28" w:type="dxa"/>
                  </w:tcMar>
                  <w:vAlign w:val="center"/>
                  <w:hideMark/>
                </w:tcPr>
                <w:p w14:paraId="5BDE74A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8</w:t>
                  </w:r>
                </w:p>
              </w:tc>
              <w:tc>
                <w:tcPr>
                  <w:tcW w:w="252" w:type="dxa"/>
                  <w:tcBorders>
                    <w:top w:val="single" w:sz="4" w:space="0" w:color="auto"/>
                    <w:left w:val="single" w:sz="4" w:space="0" w:color="auto"/>
                    <w:bottom w:val="single" w:sz="4" w:space="0" w:color="auto"/>
                    <w:right w:val="single" w:sz="4" w:space="0" w:color="auto"/>
                  </w:tcBorders>
                  <w:shd w:val="clear" w:color="auto" w:fill="D9E2F3"/>
                  <w:tcMar>
                    <w:top w:w="0" w:type="dxa"/>
                    <w:left w:w="28" w:type="dxa"/>
                    <w:bottom w:w="0" w:type="dxa"/>
                    <w:right w:w="28" w:type="dxa"/>
                  </w:tcMar>
                  <w:vAlign w:val="center"/>
                  <w:hideMark/>
                </w:tcPr>
                <w:p w14:paraId="002D26C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9</w:t>
                  </w:r>
                </w:p>
              </w:tc>
              <w:tc>
                <w:tcPr>
                  <w:tcW w:w="397" w:type="dxa"/>
                  <w:tcBorders>
                    <w:top w:val="single" w:sz="4" w:space="0" w:color="auto"/>
                    <w:left w:val="single" w:sz="4" w:space="0" w:color="auto"/>
                    <w:bottom w:val="single" w:sz="4" w:space="0" w:color="auto"/>
                    <w:right w:val="single" w:sz="4" w:space="0" w:color="auto"/>
                  </w:tcBorders>
                  <w:shd w:val="clear" w:color="auto" w:fill="D9E2F3"/>
                  <w:tcMar>
                    <w:top w:w="0" w:type="dxa"/>
                    <w:left w:w="28" w:type="dxa"/>
                    <w:bottom w:w="0" w:type="dxa"/>
                    <w:right w:w="28" w:type="dxa"/>
                  </w:tcMar>
                  <w:vAlign w:val="center"/>
                  <w:hideMark/>
                </w:tcPr>
                <w:p w14:paraId="5F363693"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10</w:t>
                  </w:r>
                </w:p>
              </w:tc>
              <w:tc>
                <w:tcPr>
                  <w:tcW w:w="396" w:type="dxa"/>
                  <w:tcBorders>
                    <w:top w:val="single" w:sz="4" w:space="0" w:color="auto"/>
                    <w:left w:val="single" w:sz="4" w:space="0" w:color="auto"/>
                    <w:bottom w:val="single" w:sz="4" w:space="0" w:color="auto"/>
                    <w:right w:val="single" w:sz="4" w:space="0" w:color="auto"/>
                  </w:tcBorders>
                  <w:shd w:val="clear" w:color="auto" w:fill="D9E2F3"/>
                  <w:tcMar>
                    <w:top w:w="0" w:type="dxa"/>
                    <w:left w:w="28" w:type="dxa"/>
                    <w:bottom w:w="0" w:type="dxa"/>
                    <w:right w:w="28" w:type="dxa"/>
                  </w:tcMar>
                  <w:vAlign w:val="center"/>
                  <w:hideMark/>
                </w:tcPr>
                <w:p w14:paraId="3DD896C5"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11</w:t>
                  </w:r>
                </w:p>
              </w:tc>
              <w:tc>
                <w:tcPr>
                  <w:tcW w:w="693" w:type="dxa"/>
                  <w:tcBorders>
                    <w:top w:val="single" w:sz="4" w:space="0" w:color="auto"/>
                    <w:left w:val="single" w:sz="4" w:space="0" w:color="auto"/>
                    <w:bottom w:val="single" w:sz="4" w:space="0" w:color="auto"/>
                    <w:right w:val="single" w:sz="4" w:space="0" w:color="auto"/>
                  </w:tcBorders>
                  <w:shd w:val="clear" w:color="auto" w:fill="D9E2F3"/>
                  <w:tcMar>
                    <w:top w:w="0" w:type="dxa"/>
                    <w:left w:w="28" w:type="dxa"/>
                    <w:bottom w:w="0" w:type="dxa"/>
                    <w:right w:w="28" w:type="dxa"/>
                  </w:tcMar>
                  <w:vAlign w:val="center"/>
                  <w:hideMark/>
                </w:tcPr>
                <w:p w14:paraId="391CE4F9"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12</w:t>
                  </w:r>
                </w:p>
              </w:tc>
              <w:tc>
                <w:tcPr>
                  <w:tcW w:w="297" w:type="dxa"/>
                  <w:tcBorders>
                    <w:top w:val="single" w:sz="4" w:space="0" w:color="auto"/>
                    <w:left w:val="single" w:sz="4" w:space="0" w:color="auto"/>
                    <w:bottom w:val="single" w:sz="4" w:space="0" w:color="auto"/>
                    <w:right w:val="single" w:sz="4" w:space="0" w:color="auto"/>
                  </w:tcBorders>
                  <w:shd w:val="clear" w:color="auto" w:fill="D9E2F3"/>
                  <w:tcMar>
                    <w:top w:w="0" w:type="dxa"/>
                    <w:left w:w="28" w:type="dxa"/>
                    <w:bottom w:w="0" w:type="dxa"/>
                    <w:right w:w="28" w:type="dxa"/>
                  </w:tcMar>
                  <w:vAlign w:val="center"/>
                  <w:hideMark/>
                </w:tcPr>
                <w:p w14:paraId="24890365"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13</w:t>
                  </w:r>
                </w:p>
              </w:tc>
              <w:tc>
                <w:tcPr>
                  <w:tcW w:w="297" w:type="dxa"/>
                  <w:tcBorders>
                    <w:top w:val="single" w:sz="4" w:space="0" w:color="auto"/>
                    <w:left w:val="single" w:sz="4" w:space="0" w:color="auto"/>
                    <w:bottom w:val="single" w:sz="4" w:space="0" w:color="auto"/>
                    <w:right w:val="single" w:sz="4" w:space="0" w:color="auto"/>
                  </w:tcBorders>
                  <w:shd w:val="clear" w:color="auto" w:fill="D9E2F3"/>
                  <w:tcMar>
                    <w:top w:w="0" w:type="dxa"/>
                    <w:left w:w="28" w:type="dxa"/>
                    <w:bottom w:w="0" w:type="dxa"/>
                    <w:right w:w="28" w:type="dxa"/>
                  </w:tcMar>
                  <w:vAlign w:val="center"/>
                  <w:hideMark/>
                </w:tcPr>
                <w:p w14:paraId="3753F27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14</w:t>
                  </w:r>
                </w:p>
              </w:tc>
              <w:tc>
                <w:tcPr>
                  <w:tcW w:w="297" w:type="dxa"/>
                  <w:tcBorders>
                    <w:top w:val="single" w:sz="4" w:space="0" w:color="auto"/>
                    <w:left w:val="single" w:sz="4" w:space="0" w:color="auto"/>
                    <w:bottom w:val="single" w:sz="4" w:space="0" w:color="auto"/>
                    <w:right w:val="single" w:sz="4" w:space="0" w:color="auto"/>
                  </w:tcBorders>
                  <w:shd w:val="clear" w:color="auto" w:fill="D9E2F3"/>
                  <w:tcMar>
                    <w:top w:w="0" w:type="dxa"/>
                    <w:left w:w="28" w:type="dxa"/>
                    <w:bottom w:w="0" w:type="dxa"/>
                    <w:right w:w="28" w:type="dxa"/>
                  </w:tcMar>
                  <w:vAlign w:val="center"/>
                  <w:hideMark/>
                </w:tcPr>
                <w:p w14:paraId="2A8A731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15</w:t>
                  </w:r>
                </w:p>
              </w:tc>
              <w:tc>
                <w:tcPr>
                  <w:tcW w:w="297" w:type="dxa"/>
                  <w:tcBorders>
                    <w:top w:val="single" w:sz="4" w:space="0" w:color="auto"/>
                    <w:left w:val="single" w:sz="4" w:space="0" w:color="auto"/>
                    <w:bottom w:val="single" w:sz="4" w:space="0" w:color="auto"/>
                    <w:right w:val="single" w:sz="4" w:space="0" w:color="auto"/>
                  </w:tcBorders>
                  <w:shd w:val="clear" w:color="auto" w:fill="D9E2F3"/>
                  <w:tcMar>
                    <w:top w:w="0" w:type="dxa"/>
                    <w:left w:w="28" w:type="dxa"/>
                    <w:bottom w:w="0" w:type="dxa"/>
                    <w:right w:w="28" w:type="dxa"/>
                  </w:tcMar>
                  <w:vAlign w:val="center"/>
                  <w:hideMark/>
                </w:tcPr>
                <w:p w14:paraId="1C6EE0E0"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16</w:t>
                  </w:r>
                </w:p>
              </w:tc>
              <w:tc>
                <w:tcPr>
                  <w:tcW w:w="297" w:type="dxa"/>
                  <w:tcBorders>
                    <w:top w:val="single" w:sz="4" w:space="0" w:color="auto"/>
                    <w:left w:val="single" w:sz="4" w:space="0" w:color="auto"/>
                    <w:bottom w:val="single" w:sz="4" w:space="0" w:color="auto"/>
                    <w:right w:val="single" w:sz="4" w:space="0" w:color="auto"/>
                  </w:tcBorders>
                  <w:shd w:val="clear" w:color="auto" w:fill="D9E2F3"/>
                  <w:tcMar>
                    <w:top w:w="0" w:type="dxa"/>
                    <w:left w:w="28" w:type="dxa"/>
                    <w:bottom w:w="0" w:type="dxa"/>
                    <w:right w:w="28" w:type="dxa"/>
                  </w:tcMar>
                  <w:vAlign w:val="center"/>
                  <w:hideMark/>
                </w:tcPr>
                <w:p w14:paraId="64B5B3D6"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17</w:t>
                  </w:r>
                </w:p>
              </w:tc>
              <w:tc>
                <w:tcPr>
                  <w:tcW w:w="297" w:type="dxa"/>
                  <w:tcBorders>
                    <w:top w:val="single" w:sz="4" w:space="0" w:color="auto"/>
                    <w:left w:val="single" w:sz="4" w:space="0" w:color="auto"/>
                    <w:bottom w:val="single" w:sz="4" w:space="0" w:color="auto"/>
                    <w:right w:val="single" w:sz="4" w:space="0" w:color="auto"/>
                  </w:tcBorders>
                  <w:shd w:val="clear" w:color="auto" w:fill="D9E2F3"/>
                  <w:tcMar>
                    <w:top w:w="0" w:type="dxa"/>
                    <w:left w:w="28" w:type="dxa"/>
                    <w:bottom w:w="0" w:type="dxa"/>
                    <w:right w:w="28" w:type="dxa"/>
                  </w:tcMar>
                  <w:vAlign w:val="center"/>
                  <w:hideMark/>
                </w:tcPr>
                <w:p w14:paraId="29C0F70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18</w:t>
                  </w:r>
                </w:p>
              </w:tc>
              <w:tc>
                <w:tcPr>
                  <w:tcW w:w="297" w:type="dxa"/>
                  <w:tcBorders>
                    <w:top w:val="single" w:sz="4" w:space="0" w:color="auto"/>
                    <w:left w:val="single" w:sz="4" w:space="0" w:color="auto"/>
                    <w:bottom w:val="single" w:sz="4" w:space="0" w:color="auto"/>
                    <w:right w:val="single" w:sz="4" w:space="0" w:color="auto"/>
                  </w:tcBorders>
                  <w:shd w:val="clear" w:color="auto" w:fill="D9E2F3"/>
                  <w:tcMar>
                    <w:top w:w="0" w:type="dxa"/>
                    <w:left w:w="28" w:type="dxa"/>
                    <w:bottom w:w="0" w:type="dxa"/>
                    <w:right w:w="28" w:type="dxa"/>
                  </w:tcMar>
                  <w:vAlign w:val="center"/>
                  <w:hideMark/>
                </w:tcPr>
                <w:p w14:paraId="6AD0A82B"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19</w:t>
                  </w:r>
                </w:p>
              </w:tc>
            </w:tr>
            <w:tr w:rsidR="00015EDA" w:rsidRPr="00E67ACC" w14:paraId="239DF60B" w14:textId="77777777" w:rsidTr="00AC153C">
              <w:trPr>
                <w:trHeight w:val="170"/>
              </w:trPr>
              <w:tc>
                <w:tcPr>
                  <w:tcW w:w="1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DBDC7A"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eastAsia="ko-KR"/>
                    </w:rPr>
                  </w:pPr>
                  <w:r w:rsidRPr="00E253F5">
                    <w:rPr>
                      <w:rFonts w:ascii="Times New Roman" w:hAnsi="Times New Roman" w:cs="Times New Roman"/>
                      <w:color w:val="000000"/>
                      <w:sz w:val="20"/>
                      <w:szCs w:val="20"/>
                      <w:lang w:val="en-US" w:eastAsia="ko-KR"/>
                    </w:rPr>
                    <w:t>0</w:t>
                  </w:r>
                </w:p>
              </w:tc>
              <w:tc>
                <w:tcPr>
                  <w:tcW w:w="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A5F01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4,5</w:t>
                  </w:r>
                </w:p>
              </w:tc>
              <w:tc>
                <w:tcPr>
                  <w:tcW w:w="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F9606E"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5,6</w:t>
                  </w:r>
                </w:p>
              </w:tc>
              <w:tc>
                <w:tcPr>
                  <w:tcW w:w="5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F511F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6,7</w:t>
                  </w:r>
                  <w:r w:rsidRPr="00E253F5">
                    <w:rPr>
                      <w:rFonts w:ascii="Times New Roman" w:hAnsi="Times New Roman" w:cs="Times New Roman"/>
                      <w:color w:val="FF0000"/>
                      <w:sz w:val="20"/>
                      <w:szCs w:val="20"/>
                      <w:lang w:val="en-US" w:eastAsia="ko-KR"/>
                    </w:rPr>
                    <w:t>,11</w:t>
                  </w:r>
                </w:p>
              </w:tc>
              <w:tc>
                <w:tcPr>
                  <w:tcW w:w="2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BFC8F6"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2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8D6C17"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78AFAE"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2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F893AE"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3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466297"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1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40EF4F"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2962DF"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C2CF3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4,5</w:t>
                  </w:r>
                </w:p>
              </w:tc>
              <w:tc>
                <w:tcPr>
                  <w:tcW w:w="39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935DE6"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5,6</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8604E4"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6,7</w:t>
                  </w:r>
                  <w:r w:rsidRPr="00E253F5">
                    <w:rPr>
                      <w:rFonts w:ascii="Times New Roman" w:hAnsi="Times New Roman" w:cs="Times New Roman"/>
                      <w:color w:val="FF0000"/>
                      <w:sz w:val="20"/>
                      <w:szCs w:val="20"/>
                      <w:lang w:val="en-US" w:eastAsia="ko-KR"/>
                    </w:rPr>
                    <w:t>,11</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766B7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06208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1BBD6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3D0B4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E58E5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933FC7"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02A5C2"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p>
              </w:tc>
            </w:tr>
            <w:tr w:rsidR="00015EDA" w:rsidRPr="00E67ACC" w14:paraId="4E324C40" w14:textId="77777777" w:rsidTr="00AC153C">
              <w:trPr>
                <w:trHeight w:val="170"/>
              </w:trPr>
              <w:tc>
                <w:tcPr>
                  <w:tcW w:w="1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F4D37E"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1</w:t>
                  </w:r>
                </w:p>
              </w:tc>
              <w:tc>
                <w:tcPr>
                  <w:tcW w:w="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627E43"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w:t>
                  </w:r>
                </w:p>
              </w:tc>
              <w:tc>
                <w:tcPr>
                  <w:tcW w:w="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92A2F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w:t>
                  </w:r>
                  <w:r w:rsidRPr="00E67ACC">
                    <w:rPr>
                      <w:rFonts w:ascii="Times New Roman" w:eastAsia="MS Gothic" w:hAnsi="Times New Roman" w:cs="Times New Roman"/>
                      <w:color w:val="000000"/>
                      <w:sz w:val="20"/>
                      <w:szCs w:val="20"/>
                      <w:lang w:eastAsia="ko-KR"/>
                    </w:rPr>
                    <w:t xml:space="preserve">　</w:t>
                  </w:r>
                </w:p>
              </w:tc>
              <w:tc>
                <w:tcPr>
                  <w:tcW w:w="5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8384C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r w:rsidRPr="00E253F5">
                    <w:rPr>
                      <w:rFonts w:ascii="Times New Roman" w:hAnsi="Times New Roman" w:cs="Times New Roman"/>
                      <w:color w:val="000000"/>
                      <w:sz w:val="20"/>
                      <w:szCs w:val="20"/>
                      <w:lang w:val="en-US" w:eastAsia="ko-KR"/>
                    </w:rPr>
                    <w:t>5</w:t>
                  </w:r>
                </w:p>
              </w:tc>
              <w:tc>
                <w:tcPr>
                  <w:tcW w:w="2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8A6B7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4A6B08"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F8FCD4"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083292"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88F7E9"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1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9B7CA3"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FF0000"/>
                      <w:sz w:val="20"/>
                      <w:szCs w:val="20"/>
                      <w:lang w:val="en-US" w:eastAsia="ko-KR"/>
                    </w:rPr>
                    <w:t>5</w:t>
                  </w:r>
                  <w:r w:rsidRPr="00E67ACC">
                    <w:rPr>
                      <w:rFonts w:ascii="Times New Roman" w:eastAsia="MS Gothic" w:hAnsi="Times New Roman" w:cs="Times New Roman"/>
                      <w:color w:val="000000"/>
                      <w:sz w:val="20"/>
                      <w:szCs w:val="20"/>
                      <w:lang w:eastAsia="ko-KR"/>
                    </w:rPr>
                    <w:t xml:space="preserve">　</w:t>
                  </w:r>
                </w:p>
              </w:tc>
              <w:tc>
                <w:tcPr>
                  <w:tcW w:w="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094EA3"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w:t>
                  </w:r>
                </w:p>
              </w:tc>
              <w:tc>
                <w:tcPr>
                  <w:tcW w:w="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1A7963"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w:t>
                  </w:r>
                </w:p>
              </w:tc>
              <w:tc>
                <w:tcPr>
                  <w:tcW w:w="39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AFB15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w:t>
                  </w:r>
                  <w:r w:rsidRPr="00E67ACC">
                    <w:rPr>
                      <w:rFonts w:ascii="Times New Roman" w:eastAsia="MS Gothic" w:hAnsi="Times New Roman" w:cs="Times New Roman"/>
                      <w:color w:val="000000"/>
                      <w:sz w:val="20"/>
                      <w:szCs w:val="20"/>
                      <w:lang w:eastAsia="ko-KR"/>
                    </w:rPr>
                    <w:t xml:space="preserve">　</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324F10"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w:t>
                  </w:r>
                  <w:r w:rsidRPr="00E67ACC">
                    <w:rPr>
                      <w:rFonts w:ascii="Times New Roman" w:eastAsia="MS Gothic" w:hAnsi="Times New Roman" w:cs="Times New Roman"/>
                      <w:color w:val="000000"/>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0FDC19"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7B8945"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4DDBE8"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FA23D5"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3D5FF8"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9792C5"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FF0000"/>
                      <w:sz w:val="20"/>
                      <w:szCs w:val="20"/>
                      <w:lang w:val="en-US" w:eastAsia="ko-KR"/>
                    </w:rPr>
                    <w:t>5</w:t>
                  </w:r>
                  <w:r w:rsidRPr="00E67ACC">
                    <w:rPr>
                      <w:rFonts w:ascii="Times New Roman" w:eastAsia="MS Gothic" w:hAnsi="Times New Roman" w:cs="Times New Roman"/>
                      <w:color w:val="000000"/>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E67C10"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w:t>
                  </w:r>
                  <w:r w:rsidRPr="00E67ACC">
                    <w:rPr>
                      <w:rFonts w:ascii="Times New Roman" w:eastAsia="MS Gothic" w:hAnsi="Times New Roman" w:cs="Times New Roman"/>
                      <w:color w:val="000000"/>
                      <w:sz w:val="20"/>
                      <w:szCs w:val="20"/>
                      <w:lang w:eastAsia="ko-KR"/>
                    </w:rPr>
                    <w:t xml:space="preserve">　</w:t>
                  </w:r>
                </w:p>
              </w:tc>
            </w:tr>
            <w:tr w:rsidR="00015EDA" w:rsidRPr="00E67ACC" w14:paraId="77A7D779" w14:textId="77777777" w:rsidTr="00AC153C">
              <w:trPr>
                <w:trHeight w:val="170"/>
              </w:trPr>
              <w:tc>
                <w:tcPr>
                  <w:tcW w:w="1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A4164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2</w:t>
                  </w:r>
                </w:p>
              </w:tc>
              <w:tc>
                <w:tcPr>
                  <w:tcW w:w="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F88D20"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4</w:t>
                  </w:r>
                  <w:r w:rsidRPr="00E67ACC">
                    <w:rPr>
                      <w:rFonts w:ascii="Times New Roman" w:eastAsia="MS Gothic" w:hAnsi="Times New Roman" w:cs="Times New Roman"/>
                      <w:color w:val="000000"/>
                      <w:sz w:val="20"/>
                      <w:szCs w:val="20"/>
                      <w:lang w:eastAsia="ko-KR"/>
                    </w:rPr>
                    <w:t xml:space="preserve">　</w:t>
                  </w:r>
                </w:p>
              </w:tc>
              <w:tc>
                <w:tcPr>
                  <w:tcW w:w="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4AAF8E"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4</w:t>
                  </w:r>
                  <w:r w:rsidRPr="00E67ACC">
                    <w:rPr>
                      <w:rFonts w:ascii="Times New Roman" w:eastAsia="MS Gothic" w:hAnsi="Times New Roman" w:cs="Times New Roman"/>
                      <w:color w:val="000000"/>
                      <w:sz w:val="20"/>
                      <w:szCs w:val="20"/>
                      <w:lang w:eastAsia="ko-KR"/>
                    </w:rPr>
                    <w:t xml:space="preserve">　</w:t>
                  </w:r>
                </w:p>
              </w:tc>
              <w:tc>
                <w:tcPr>
                  <w:tcW w:w="5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3DDDD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7523C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E96CFE"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0729D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DDB1BE"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F8912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1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E64C4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0A27FA"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FF0000"/>
                      <w:sz w:val="20"/>
                      <w:szCs w:val="20"/>
                      <w:lang w:val="en-US" w:eastAsia="ko-KR"/>
                    </w:rPr>
                    <w:t>4</w:t>
                  </w:r>
                  <w:r w:rsidRPr="00E67ACC">
                    <w:rPr>
                      <w:rFonts w:ascii="Times New Roman" w:eastAsia="MS Gothic" w:hAnsi="Times New Roman" w:cs="Times New Roman"/>
                      <w:color w:val="000000"/>
                      <w:sz w:val="20"/>
                      <w:szCs w:val="20"/>
                      <w:lang w:eastAsia="ko-KR"/>
                    </w:rPr>
                    <w:t xml:space="preserve">　</w:t>
                  </w:r>
                </w:p>
              </w:tc>
              <w:tc>
                <w:tcPr>
                  <w:tcW w:w="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AC5AFE"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4</w:t>
                  </w:r>
                  <w:r w:rsidRPr="00E67ACC">
                    <w:rPr>
                      <w:rFonts w:ascii="Times New Roman" w:eastAsia="MS Gothic" w:hAnsi="Times New Roman" w:cs="Times New Roman"/>
                      <w:color w:val="000000"/>
                      <w:sz w:val="20"/>
                      <w:szCs w:val="20"/>
                      <w:lang w:eastAsia="ko-KR"/>
                    </w:rPr>
                    <w:t xml:space="preserve">　</w:t>
                  </w:r>
                </w:p>
              </w:tc>
              <w:tc>
                <w:tcPr>
                  <w:tcW w:w="39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2B8C75"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4</w:t>
                  </w:r>
                  <w:r w:rsidRPr="00E67ACC">
                    <w:rPr>
                      <w:rFonts w:ascii="Times New Roman" w:eastAsia="MS Gothic" w:hAnsi="Times New Roman" w:cs="Times New Roman"/>
                      <w:color w:val="000000"/>
                      <w:sz w:val="20"/>
                      <w:szCs w:val="20"/>
                      <w:lang w:eastAsia="ko-KR"/>
                    </w:rPr>
                    <w:t xml:space="preserve">　</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B8113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7A157F"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9775CB"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8E9942"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9A2868"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0CF6C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64C1DB"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6DCEE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FF0000"/>
                      <w:sz w:val="20"/>
                      <w:szCs w:val="20"/>
                      <w:lang w:val="en-US" w:eastAsia="ko-KR"/>
                    </w:rPr>
                    <w:t>4</w:t>
                  </w:r>
                  <w:r w:rsidRPr="00E67ACC">
                    <w:rPr>
                      <w:rFonts w:ascii="Times New Roman" w:eastAsia="MS Gothic" w:hAnsi="Times New Roman" w:cs="Times New Roman"/>
                      <w:color w:val="000000"/>
                      <w:sz w:val="20"/>
                      <w:szCs w:val="20"/>
                      <w:lang w:eastAsia="ko-KR"/>
                    </w:rPr>
                    <w:t xml:space="preserve">　</w:t>
                  </w:r>
                </w:p>
              </w:tc>
            </w:tr>
            <w:tr w:rsidR="00015EDA" w:rsidRPr="00E67ACC" w14:paraId="49B829A3" w14:textId="77777777" w:rsidTr="00AC153C">
              <w:trPr>
                <w:trHeight w:val="170"/>
              </w:trPr>
              <w:tc>
                <w:tcPr>
                  <w:tcW w:w="1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022F72"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3</w:t>
                  </w:r>
                </w:p>
              </w:tc>
              <w:tc>
                <w:tcPr>
                  <w:tcW w:w="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E3173B"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7</w:t>
                  </w:r>
                  <w:r w:rsidRPr="00E67ACC">
                    <w:rPr>
                      <w:rFonts w:ascii="Times New Roman" w:eastAsia="MS Gothic" w:hAnsi="Times New Roman" w:cs="Times New Roman"/>
                      <w:color w:val="000000"/>
                      <w:sz w:val="20"/>
                      <w:szCs w:val="20"/>
                      <w:lang w:eastAsia="ko-KR"/>
                    </w:rPr>
                    <w:t xml:space="preserve">　</w:t>
                  </w:r>
                </w:p>
              </w:tc>
              <w:tc>
                <w:tcPr>
                  <w:tcW w:w="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FF2526"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7</w:t>
                  </w:r>
                  <w:r w:rsidRPr="00E67ACC">
                    <w:rPr>
                      <w:rFonts w:ascii="Times New Roman" w:eastAsia="MS Gothic" w:hAnsi="Times New Roman" w:cs="Times New Roman"/>
                      <w:color w:val="000000"/>
                      <w:sz w:val="20"/>
                      <w:szCs w:val="20"/>
                      <w:lang w:eastAsia="ko-KR"/>
                    </w:rPr>
                    <w:t xml:space="preserve">　</w:t>
                  </w:r>
                </w:p>
              </w:tc>
              <w:tc>
                <w:tcPr>
                  <w:tcW w:w="5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41002B"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7</w:t>
                  </w:r>
                  <w:r w:rsidRPr="00E67ACC">
                    <w:rPr>
                      <w:rFonts w:ascii="Times New Roman" w:eastAsia="MS Gothic" w:hAnsi="Times New Roman" w:cs="Times New Roman"/>
                      <w:color w:val="000000"/>
                      <w:sz w:val="20"/>
                      <w:szCs w:val="20"/>
                      <w:lang w:eastAsia="ko-KR"/>
                    </w:rPr>
                    <w:t xml:space="preserve">　</w:t>
                  </w:r>
                </w:p>
              </w:tc>
              <w:tc>
                <w:tcPr>
                  <w:tcW w:w="2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B03189"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692C49"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D4DABE"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D865FF"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CD993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1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7C9C7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8A6873"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D5F5F9"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9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49FE0B"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A3A266"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99D196"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0A399E"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5118DF"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33FEE0"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FF0000"/>
                      <w:sz w:val="20"/>
                      <w:szCs w:val="20"/>
                      <w:lang w:val="en-US" w:eastAsia="ko-KR"/>
                    </w:rPr>
                    <w:t>7</w:t>
                  </w:r>
                  <w:r w:rsidRPr="00E67ACC">
                    <w:rPr>
                      <w:rFonts w:ascii="Times New Roman" w:eastAsia="MS Gothic" w:hAnsi="Times New Roman" w:cs="Times New Roman"/>
                      <w:color w:val="000000"/>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C5A55F"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7</w:t>
                  </w:r>
                  <w:r w:rsidRPr="00E67ACC">
                    <w:rPr>
                      <w:rFonts w:ascii="Times New Roman" w:eastAsia="MS Gothic" w:hAnsi="Times New Roman" w:cs="Times New Roman"/>
                      <w:color w:val="000000"/>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663117"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7</w:t>
                  </w:r>
                  <w:r w:rsidRPr="00E67ACC">
                    <w:rPr>
                      <w:rFonts w:ascii="Times New Roman" w:eastAsia="MS Gothic" w:hAnsi="Times New Roman" w:cs="Times New Roman"/>
                      <w:color w:val="000000"/>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75F155"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7</w:t>
                  </w:r>
                  <w:r w:rsidRPr="00E67ACC">
                    <w:rPr>
                      <w:rFonts w:ascii="Times New Roman" w:eastAsia="MS Gothic" w:hAnsi="Times New Roman" w:cs="Times New Roman"/>
                      <w:color w:val="000000"/>
                      <w:sz w:val="20"/>
                      <w:szCs w:val="20"/>
                      <w:lang w:eastAsia="ko-KR"/>
                    </w:rPr>
                    <w:t xml:space="preserve">　</w:t>
                  </w:r>
                </w:p>
              </w:tc>
            </w:tr>
            <w:tr w:rsidR="00015EDA" w:rsidRPr="00E67ACC" w14:paraId="5164ECFD" w14:textId="77777777" w:rsidTr="00AC153C">
              <w:trPr>
                <w:trHeight w:val="170"/>
              </w:trPr>
              <w:tc>
                <w:tcPr>
                  <w:tcW w:w="1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22314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rPr>
                    <w:t>4</w:t>
                  </w:r>
                </w:p>
              </w:tc>
              <w:tc>
                <w:tcPr>
                  <w:tcW w:w="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CA1DB4"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w:t>
                  </w:r>
                  <w:r w:rsidRPr="00E67ACC">
                    <w:rPr>
                      <w:rFonts w:ascii="Times New Roman" w:eastAsia="MS Gothic" w:hAnsi="Times New Roman" w:cs="Times New Roman"/>
                      <w:color w:val="000000"/>
                      <w:sz w:val="20"/>
                      <w:szCs w:val="20"/>
                      <w:lang w:eastAsia="ko-KR"/>
                    </w:rPr>
                    <w:t xml:space="preserve">　</w:t>
                  </w:r>
                </w:p>
              </w:tc>
              <w:tc>
                <w:tcPr>
                  <w:tcW w:w="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E26E37"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w:t>
                  </w:r>
                  <w:r w:rsidRPr="00E67ACC">
                    <w:rPr>
                      <w:rFonts w:ascii="Times New Roman" w:eastAsia="MS Gothic" w:hAnsi="Times New Roman" w:cs="Times New Roman"/>
                      <w:color w:val="000000"/>
                      <w:sz w:val="20"/>
                      <w:szCs w:val="20"/>
                      <w:lang w:eastAsia="ko-KR"/>
                    </w:rPr>
                    <w:t xml:space="preserve">　</w:t>
                  </w:r>
                </w:p>
              </w:tc>
              <w:tc>
                <w:tcPr>
                  <w:tcW w:w="5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AAF625"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w:t>
                  </w:r>
                  <w:r w:rsidRPr="00E67ACC">
                    <w:rPr>
                      <w:rFonts w:ascii="Times New Roman" w:eastAsia="MS Gothic" w:hAnsi="Times New Roman" w:cs="Times New Roman"/>
                      <w:color w:val="000000"/>
                      <w:sz w:val="20"/>
                      <w:szCs w:val="20"/>
                      <w:lang w:eastAsia="ko-KR"/>
                    </w:rPr>
                    <w:t xml:space="preserve">　</w:t>
                  </w:r>
                </w:p>
              </w:tc>
              <w:tc>
                <w:tcPr>
                  <w:tcW w:w="2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B1ABD4"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19BB4F"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3390A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403C8A"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5F61F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1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3ED0F2"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E2A9EE"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9DFD6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9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0E5DFB"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386E08"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E1E885"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A21853"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8BF21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D3DA5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6CF27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9F4A93"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FF0000"/>
                      <w:sz w:val="20"/>
                      <w:szCs w:val="20"/>
                      <w:lang w:val="en-US" w:eastAsia="ko-KR"/>
                    </w:rPr>
                    <w:t>5</w:t>
                  </w:r>
                  <w:r w:rsidRPr="00E67ACC">
                    <w:rPr>
                      <w:rFonts w:ascii="Times New Roman" w:eastAsia="MS Gothic" w:hAnsi="Times New Roman" w:cs="Times New Roman"/>
                      <w:color w:val="000000"/>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FCC6D6"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5</w:t>
                  </w:r>
                  <w:r w:rsidRPr="00E67ACC">
                    <w:rPr>
                      <w:rFonts w:ascii="Times New Roman" w:eastAsia="MS Gothic" w:hAnsi="Times New Roman" w:cs="Times New Roman"/>
                      <w:color w:val="000000"/>
                      <w:sz w:val="20"/>
                      <w:szCs w:val="20"/>
                      <w:lang w:eastAsia="ko-KR"/>
                    </w:rPr>
                    <w:t xml:space="preserve">　</w:t>
                  </w:r>
                </w:p>
              </w:tc>
            </w:tr>
            <w:tr w:rsidR="00C43139" w:rsidRPr="00E67ACC" w14:paraId="7EFE47A3" w14:textId="77777777" w:rsidTr="00AC153C">
              <w:trPr>
                <w:trHeight w:val="170"/>
              </w:trPr>
              <w:tc>
                <w:tcPr>
                  <w:tcW w:w="1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E4794F"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hAnsi="Times New Roman" w:cs="Times New Roman"/>
                      <w:sz w:val="20"/>
                      <w:szCs w:val="20"/>
                      <w:lang w:val="en-US"/>
                    </w:rPr>
                    <w:t>5</w:t>
                  </w:r>
                </w:p>
              </w:tc>
              <w:tc>
                <w:tcPr>
                  <w:tcW w:w="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0E858C"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4</w:t>
                  </w:r>
                  <w:r w:rsidRPr="00E67ACC">
                    <w:rPr>
                      <w:rFonts w:ascii="Times New Roman" w:eastAsia="MS Gothic" w:hAnsi="Times New Roman" w:cs="Times New Roman"/>
                      <w:color w:val="000000"/>
                      <w:sz w:val="20"/>
                      <w:szCs w:val="20"/>
                      <w:lang w:eastAsia="ko-KR"/>
                    </w:rPr>
                    <w:t xml:space="preserve">　</w:t>
                  </w:r>
                </w:p>
              </w:tc>
              <w:tc>
                <w:tcPr>
                  <w:tcW w:w="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260806"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253F5">
                    <w:rPr>
                      <w:rFonts w:ascii="Times New Roman" w:hAnsi="Times New Roman" w:cs="Times New Roman"/>
                      <w:color w:val="000000"/>
                      <w:sz w:val="20"/>
                      <w:szCs w:val="20"/>
                      <w:lang w:val="en-US" w:eastAsia="ko-KR"/>
                    </w:rPr>
                    <w:t>4</w:t>
                  </w:r>
                  <w:r w:rsidRPr="00E67ACC">
                    <w:rPr>
                      <w:rFonts w:ascii="Times New Roman" w:eastAsia="MS Gothic" w:hAnsi="Times New Roman" w:cs="Times New Roman"/>
                      <w:color w:val="000000"/>
                      <w:sz w:val="20"/>
                      <w:szCs w:val="20"/>
                      <w:lang w:eastAsia="ko-KR"/>
                    </w:rPr>
                    <w:t xml:space="preserve">　</w:t>
                  </w:r>
                </w:p>
              </w:tc>
              <w:tc>
                <w:tcPr>
                  <w:tcW w:w="5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0EC8EA"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3E97B8"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4F3819"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27F124"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5AFF06"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F62FEB"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1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9920B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87F1C2"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524F95"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lang w:eastAsia="ko-KR"/>
                    </w:rPr>
                    <w:t xml:space="preserve">　</w:t>
                  </w:r>
                </w:p>
              </w:tc>
              <w:tc>
                <w:tcPr>
                  <w:tcW w:w="39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C3D222"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lang w:eastAsia="ko-KR"/>
                    </w:rPr>
                    <w:t xml:space="preserve">　</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61355F"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49613D"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24584C" w14:textId="77777777" w:rsidR="00015EDA" w:rsidRPr="00AC153C" w:rsidRDefault="00015EDA" w:rsidP="00015EDA">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S Gothic" w:hAnsi="Times New Roman" w:cs="Times New Roman"/>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5C2E1B"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619B20"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88E1E1"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4E6AFA"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000000"/>
                      <w:sz w:val="20"/>
                      <w:szCs w:val="20"/>
                      <w:lang w:val="en-US"/>
                    </w:rPr>
                  </w:pPr>
                  <w:r w:rsidRPr="00E67ACC">
                    <w:rPr>
                      <w:rFonts w:ascii="Times New Roman" w:eastAsia="MS Gothic" w:hAnsi="Times New Roman" w:cs="Times New Roman"/>
                      <w:color w:val="000000"/>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6AC46D" w14:textId="77777777" w:rsidR="00015EDA" w:rsidRPr="00E253F5" w:rsidRDefault="00015EDA" w:rsidP="00015EDA">
                  <w:pPr>
                    <w:pStyle w:val="NormalWeb"/>
                    <w:spacing w:before="0" w:beforeAutospacing="0" w:after="0" w:afterAutospacing="0"/>
                    <w:jc w:val="center"/>
                    <w:rPr>
                      <w:rFonts w:ascii="Times New Roman" w:hAnsi="Times New Roman" w:cs="Times New Roman"/>
                      <w:color w:val="FF0000"/>
                      <w:sz w:val="20"/>
                      <w:szCs w:val="20"/>
                      <w:lang w:val="en-US"/>
                    </w:rPr>
                  </w:pPr>
                  <w:r w:rsidRPr="00E253F5">
                    <w:rPr>
                      <w:rFonts w:ascii="Times New Roman" w:hAnsi="Times New Roman" w:cs="Times New Roman"/>
                      <w:color w:val="FF0000"/>
                      <w:sz w:val="20"/>
                      <w:szCs w:val="20"/>
                      <w:lang w:val="en-US" w:eastAsia="ko-KR"/>
                    </w:rPr>
                    <w:t>4</w:t>
                  </w:r>
                  <w:r w:rsidRPr="00E67ACC">
                    <w:rPr>
                      <w:rFonts w:ascii="Times New Roman" w:eastAsia="MS Gothic" w:hAnsi="Times New Roman" w:cs="Times New Roman"/>
                      <w:color w:val="FF0000"/>
                      <w:sz w:val="20"/>
                      <w:szCs w:val="20"/>
                      <w:lang w:eastAsia="ko-KR"/>
                    </w:rPr>
                    <w:t xml:space="preserve">　</w:t>
                  </w:r>
                </w:p>
              </w:tc>
            </w:tr>
            <w:tr w:rsidR="00C43139" w:rsidRPr="00E67ACC" w14:paraId="10C11A38" w14:textId="77777777" w:rsidTr="00AC153C">
              <w:trPr>
                <w:trHeight w:val="170"/>
              </w:trPr>
              <w:tc>
                <w:tcPr>
                  <w:tcW w:w="17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A3C9F9" w14:textId="48044172" w:rsidR="00C43139" w:rsidRPr="00AC153C" w:rsidRDefault="00C43139" w:rsidP="00C43139">
                  <w:pPr>
                    <w:pStyle w:val="NormalWeb"/>
                    <w:spacing w:before="0" w:beforeAutospacing="0" w:after="0" w:afterAutospacing="0"/>
                    <w:jc w:val="center"/>
                    <w:rPr>
                      <w:rFonts w:ascii="Times New Roman" w:hAnsi="Times New Roman" w:cs="Times New Roman"/>
                      <w:sz w:val="20"/>
                      <w:szCs w:val="20"/>
                      <w:lang w:val="en-US"/>
                    </w:rPr>
                  </w:pPr>
                  <w:r w:rsidRPr="00AC153C">
                    <w:rPr>
                      <w:rFonts w:ascii="Times New Roman" w:eastAsia="Malgun Gothic" w:hAnsi="Times New Roman" w:cs="Times New Roman"/>
                      <w:sz w:val="20"/>
                      <w:szCs w:val="20"/>
                      <w:lang w:val="en-GB" w:eastAsia="ko-KR"/>
                    </w:rPr>
                    <w:t>6</w:t>
                  </w:r>
                </w:p>
              </w:tc>
              <w:tc>
                <w:tcPr>
                  <w:tcW w:w="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883B6F" w14:textId="664F9637" w:rsidR="00C43139" w:rsidRPr="00C43139" w:rsidRDefault="00C43139" w:rsidP="00C43139">
                  <w:pPr>
                    <w:pStyle w:val="NormalWeb"/>
                    <w:spacing w:before="0" w:beforeAutospacing="0" w:after="0" w:afterAutospacing="0"/>
                    <w:jc w:val="center"/>
                    <w:rPr>
                      <w:rFonts w:ascii="Times New Roman" w:hAnsi="Times New Roman" w:cs="Times New Roman"/>
                      <w:color w:val="70AD47" w:themeColor="accent6"/>
                      <w:sz w:val="20"/>
                      <w:szCs w:val="20"/>
                      <w:lang w:val="en-US" w:eastAsia="ko-KR"/>
                    </w:rPr>
                  </w:pPr>
                  <w:r w:rsidRPr="00AC153C">
                    <w:rPr>
                      <w:rFonts w:ascii="Times New Roman" w:eastAsia="Malgun Gothic" w:hAnsi="Times New Roman" w:cs="Times New Roman"/>
                      <w:sz w:val="20"/>
                      <w:szCs w:val="20"/>
                      <w:lang w:val="en-GB" w:eastAsia="ko-KR"/>
                    </w:rPr>
                    <w:t>4,5</w:t>
                  </w:r>
                  <w:r w:rsidRPr="00C43139">
                    <w:rPr>
                      <w:rFonts w:ascii="Times New Roman" w:eastAsia="Malgun Gothic" w:hAnsi="Times New Roman" w:cs="Times New Roman"/>
                      <w:color w:val="70AD47" w:themeColor="accent6"/>
                      <w:sz w:val="20"/>
                      <w:szCs w:val="20"/>
                      <w:lang w:eastAsia="ko-KR"/>
                    </w:rPr>
                    <w:t xml:space="preserve">　</w:t>
                  </w:r>
                </w:p>
              </w:tc>
              <w:tc>
                <w:tcPr>
                  <w:tcW w:w="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5CF368" w14:textId="1642BA16" w:rsidR="00C43139" w:rsidRPr="00C43139" w:rsidRDefault="00C43139" w:rsidP="00C43139">
                  <w:pPr>
                    <w:pStyle w:val="NormalWeb"/>
                    <w:spacing w:before="0" w:beforeAutospacing="0" w:after="0" w:afterAutospacing="0"/>
                    <w:jc w:val="center"/>
                    <w:rPr>
                      <w:rFonts w:ascii="Times New Roman" w:hAnsi="Times New Roman" w:cs="Times New Roman"/>
                      <w:color w:val="70AD47" w:themeColor="accent6"/>
                      <w:sz w:val="20"/>
                      <w:szCs w:val="20"/>
                      <w:lang w:val="en-US" w:eastAsia="ko-KR"/>
                    </w:rPr>
                  </w:pPr>
                  <w:r w:rsidRPr="00AC153C">
                    <w:rPr>
                      <w:rFonts w:ascii="Times New Roman" w:eastAsia="Malgun Gothic" w:hAnsi="Times New Roman" w:cs="Times New Roman"/>
                      <w:sz w:val="20"/>
                      <w:szCs w:val="20"/>
                      <w:lang w:val="en-GB" w:eastAsia="ko-KR"/>
                    </w:rPr>
                    <w:t>5,6</w:t>
                  </w:r>
                </w:p>
              </w:tc>
              <w:tc>
                <w:tcPr>
                  <w:tcW w:w="5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F2ADB4" w14:textId="18E9AC5F" w:rsidR="00C43139" w:rsidRPr="00C43139" w:rsidRDefault="00C43139" w:rsidP="00C43139">
                  <w:pPr>
                    <w:pStyle w:val="NormalWeb"/>
                    <w:spacing w:before="0" w:beforeAutospacing="0" w:after="0" w:afterAutospacing="0"/>
                    <w:jc w:val="center"/>
                    <w:rPr>
                      <w:rFonts w:ascii="Times New Roman" w:eastAsia="MS Gothic" w:hAnsi="Times New Roman" w:cs="Times New Roman"/>
                      <w:color w:val="000000"/>
                      <w:sz w:val="20"/>
                      <w:szCs w:val="20"/>
                      <w:lang w:val="en-GB" w:eastAsia="ko-KR"/>
                    </w:rPr>
                  </w:pPr>
                  <w:r w:rsidRPr="00AC153C">
                    <w:rPr>
                      <w:rFonts w:ascii="Times New Roman" w:eastAsia="Malgun Gothic" w:hAnsi="Times New Roman" w:cs="Times New Roman"/>
                      <w:sz w:val="20"/>
                      <w:szCs w:val="20"/>
                      <w:lang w:val="en-GB" w:eastAsia="ko-KR"/>
                    </w:rPr>
                    <w:t>6,7,</w:t>
                  </w:r>
                  <w:r w:rsidRPr="00C43139">
                    <w:rPr>
                      <w:rFonts w:ascii="Times New Roman" w:eastAsia="Malgun Gothic" w:hAnsi="Times New Roman" w:cs="Times New Roman"/>
                      <w:color w:val="FF0000"/>
                      <w:sz w:val="20"/>
                      <w:szCs w:val="20"/>
                      <w:lang w:val="en-GB" w:eastAsia="ko-KR"/>
                    </w:rPr>
                    <w:t>11</w:t>
                  </w:r>
                </w:p>
              </w:tc>
              <w:tc>
                <w:tcPr>
                  <w:tcW w:w="2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FEB2D2" w14:textId="57866BD6" w:rsidR="00C43139" w:rsidRPr="00C43139" w:rsidRDefault="00C43139" w:rsidP="00C43139">
                  <w:pPr>
                    <w:pStyle w:val="NormalWeb"/>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1F19B9" w14:textId="5AE3DAD7" w:rsidR="00C43139" w:rsidRPr="00C43139" w:rsidRDefault="00C43139" w:rsidP="00C43139">
                  <w:pPr>
                    <w:pStyle w:val="NormalWeb"/>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2ABCBA" w14:textId="724F4BBC" w:rsidR="00C43139" w:rsidRPr="00C43139" w:rsidRDefault="00C43139" w:rsidP="00C43139">
                  <w:pPr>
                    <w:pStyle w:val="NormalWeb"/>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5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97026A" w14:textId="67195F22" w:rsidR="00C43139" w:rsidRPr="00C43139" w:rsidRDefault="00C43139" w:rsidP="00C43139">
                  <w:pPr>
                    <w:pStyle w:val="NormalWeb"/>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3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4463FE" w14:textId="536394A9" w:rsidR="00C43139" w:rsidRPr="00C43139" w:rsidRDefault="00C43139" w:rsidP="00C43139">
                  <w:pPr>
                    <w:pStyle w:val="NormalWeb"/>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1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BCC5B1" w14:textId="2E4AF428" w:rsidR="00C43139" w:rsidRPr="00C43139" w:rsidRDefault="00C43139" w:rsidP="00C43139">
                  <w:pPr>
                    <w:pStyle w:val="NormalWeb"/>
                    <w:spacing w:before="0" w:beforeAutospacing="0" w:after="0" w:afterAutospacing="0"/>
                    <w:jc w:val="center"/>
                    <w:rPr>
                      <w:rFonts w:ascii="Times New Roman" w:eastAsia="MS Gothic" w:hAnsi="Times New Roman" w:cs="Times New Roman"/>
                      <w:color w:val="70AD47" w:themeColor="accent6"/>
                      <w:sz w:val="20"/>
                      <w:szCs w:val="20"/>
                      <w:lang w:val="en-GB" w:eastAsia="ko-KR"/>
                    </w:rPr>
                  </w:pPr>
                  <w:r w:rsidRPr="00C43139">
                    <w:rPr>
                      <w:rFonts w:ascii="Times New Roman" w:eastAsia="Malgun Gothic" w:hAnsi="Times New Roman" w:cs="Times New Roman"/>
                      <w:color w:val="70AD47" w:themeColor="accent6"/>
                      <w:sz w:val="20"/>
                      <w:szCs w:val="20"/>
                      <w:lang w:eastAsia="ko-KR"/>
                    </w:rPr>
                    <w:t xml:space="preserve">　</w:t>
                  </w:r>
                </w:p>
              </w:tc>
              <w:tc>
                <w:tcPr>
                  <w:tcW w:w="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F8D68B" w14:textId="0C85776E" w:rsidR="00C43139" w:rsidRPr="00C43139" w:rsidRDefault="00C43139" w:rsidP="00C43139">
                  <w:pPr>
                    <w:pStyle w:val="NormalWeb"/>
                    <w:spacing w:before="0" w:beforeAutospacing="0" w:after="0" w:afterAutospacing="0"/>
                    <w:jc w:val="center"/>
                    <w:rPr>
                      <w:rFonts w:ascii="Times New Roman" w:eastAsia="MS Gothic" w:hAnsi="Times New Roman" w:cs="Times New Roman"/>
                      <w:color w:val="70AD47" w:themeColor="accent6"/>
                      <w:sz w:val="20"/>
                      <w:szCs w:val="20"/>
                      <w:lang w:val="en-GB" w:eastAsia="ko-KR"/>
                    </w:rPr>
                  </w:pPr>
                  <w:r w:rsidRPr="00C43139">
                    <w:rPr>
                      <w:rFonts w:ascii="Times New Roman" w:eastAsia="Malgun Gothic" w:hAnsi="Times New Roman" w:cs="Times New Roman"/>
                      <w:color w:val="70AD47" w:themeColor="accent6"/>
                      <w:sz w:val="20"/>
                      <w:szCs w:val="20"/>
                      <w:lang w:eastAsia="ko-KR"/>
                    </w:rPr>
                    <w:t xml:space="preserve">　</w:t>
                  </w:r>
                </w:p>
              </w:tc>
              <w:tc>
                <w:tcPr>
                  <w:tcW w:w="3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4B51AA" w14:textId="774362B7" w:rsidR="00C43139" w:rsidRPr="00AC153C" w:rsidRDefault="00C43139" w:rsidP="00C43139">
                  <w:pPr>
                    <w:pStyle w:val="NormalWeb"/>
                    <w:spacing w:before="0" w:beforeAutospacing="0" w:after="0" w:afterAutospacing="0"/>
                    <w:jc w:val="center"/>
                    <w:rPr>
                      <w:rFonts w:ascii="Times New Roman" w:eastAsia="MS Gothic" w:hAnsi="Times New Roman" w:cs="Times New Roman"/>
                      <w:sz w:val="20"/>
                      <w:szCs w:val="20"/>
                      <w:lang w:val="en-GB" w:eastAsia="ko-KR"/>
                    </w:rPr>
                  </w:pPr>
                  <w:r w:rsidRPr="00AC153C">
                    <w:rPr>
                      <w:rFonts w:ascii="Times New Roman" w:eastAsia="Malgun Gothic" w:hAnsi="Times New Roman" w:cs="Times New Roman"/>
                      <w:sz w:val="20"/>
                      <w:szCs w:val="20"/>
                      <w:lang w:val="en-GB" w:eastAsia="ko-KR"/>
                    </w:rPr>
                    <w:t>4</w:t>
                  </w:r>
                </w:p>
              </w:tc>
              <w:tc>
                <w:tcPr>
                  <w:tcW w:w="39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889EF4" w14:textId="6F2F09AD" w:rsidR="00C43139" w:rsidRPr="00AC153C" w:rsidRDefault="00C43139" w:rsidP="00C43139">
                  <w:pPr>
                    <w:pStyle w:val="NormalWeb"/>
                    <w:spacing w:before="0" w:beforeAutospacing="0" w:after="0" w:afterAutospacing="0"/>
                    <w:jc w:val="center"/>
                    <w:rPr>
                      <w:rFonts w:ascii="Times New Roman" w:eastAsia="MS Gothic" w:hAnsi="Times New Roman" w:cs="Times New Roman"/>
                      <w:sz w:val="20"/>
                      <w:szCs w:val="20"/>
                      <w:lang w:val="en-GB" w:eastAsia="ko-KR"/>
                    </w:rPr>
                  </w:pPr>
                  <w:r w:rsidRPr="00AC153C">
                    <w:rPr>
                      <w:rFonts w:ascii="Times New Roman" w:eastAsia="Malgun Gothic" w:hAnsi="Times New Roman" w:cs="Times New Roman"/>
                      <w:sz w:val="20"/>
                      <w:szCs w:val="20"/>
                      <w:lang w:val="en-GB" w:eastAsia="ko-KR"/>
                    </w:rPr>
                    <w:t>4</w:t>
                  </w:r>
                </w:p>
              </w:tc>
              <w:tc>
                <w:tcPr>
                  <w:tcW w:w="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46D953" w14:textId="7A933425" w:rsidR="00C43139" w:rsidRPr="00AC153C" w:rsidRDefault="00C43139" w:rsidP="00C43139">
                  <w:pPr>
                    <w:pStyle w:val="NormalWeb"/>
                    <w:spacing w:before="0" w:beforeAutospacing="0" w:after="0" w:afterAutospacing="0"/>
                    <w:jc w:val="center"/>
                    <w:rPr>
                      <w:rFonts w:ascii="Times New Roman" w:eastAsia="MS Gothic" w:hAnsi="Times New Roman" w:cs="Times New Roman"/>
                      <w:sz w:val="20"/>
                      <w:szCs w:val="20"/>
                      <w:lang w:val="en-GB" w:eastAsia="ko-KR"/>
                    </w:rPr>
                  </w:pPr>
                  <w:r w:rsidRPr="00AC153C">
                    <w:rPr>
                      <w:rFonts w:ascii="Times New Roman" w:eastAsia="Malgun Gothic" w:hAnsi="Times New Roman" w:cs="Times New Roman"/>
                      <w:sz w:val="20"/>
                      <w:szCs w:val="20"/>
                      <w:lang w:val="en-GB" w:eastAsia="ko-KR"/>
                    </w:rPr>
                    <w:t>4,5</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0C012B" w14:textId="7C446AD8" w:rsidR="00C43139" w:rsidRPr="00AC153C" w:rsidRDefault="00C43139" w:rsidP="00C43139">
                  <w:pPr>
                    <w:pStyle w:val="NormalWeb"/>
                    <w:spacing w:before="0" w:beforeAutospacing="0" w:after="0" w:afterAutospacing="0"/>
                    <w:jc w:val="center"/>
                    <w:rPr>
                      <w:rFonts w:ascii="Times New Roman" w:eastAsia="MS Gothic" w:hAnsi="Times New Roman" w:cs="Times New Roman"/>
                      <w:sz w:val="20"/>
                      <w:szCs w:val="20"/>
                      <w:lang w:val="en-GB" w:eastAsia="ko-KR"/>
                    </w:rPr>
                  </w:pPr>
                  <w:r w:rsidRPr="00AC153C">
                    <w:rPr>
                      <w:rFonts w:ascii="Times New Roman" w:eastAsia="Malgun Gothic" w:hAnsi="Times New Roman" w:cs="Times New Roman"/>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95BB6A" w14:textId="67C3E6F7" w:rsidR="00C43139" w:rsidRPr="00AC153C" w:rsidRDefault="00C43139" w:rsidP="00C43139">
                  <w:pPr>
                    <w:pStyle w:val="NormalWeb"/>
                    <w:spacing w:before="0" w:beforeAutospacing="0" w:after="0" w:afterAutospacing="0"/>
                    <w:jc w:val="center"/>
                    <w:rPr>
                      <w:rFonts w:ascii="Times New Roman" w:eastAsia="MS Gothic" w:hAnsi="Times New Roman" w:cs="Times New Roman"/>
                      <w:sz w:val="20"/>
                      <w:szCs w:val="20"/>
                      <w:lang w:val="en-GB" w:eastAsia="ko-KR"/>
                    </w:rPr>
                  </w:pPr>
                  <w:r w:rsidRPr="00AC153C">
                    <w:rPr>
                      <w:rFonts w:ascii="Times New Roman" w:eastAsia="Malgun Gothic" w:hAnsi="Times New Roman" w:cs="Times New Roman"/>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43C7D1" w14:textId="61806D5E" w:rsidR="00C43139" w:rsidRPr="00C43139" w:rsidRDefault="00C43139" w:rsidP="00C43139">
                  <w:pPr>
                    <w:pStyle w:val="NormalWeb"/>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5595EF" w14:textId="16F08E9C" w:rsidR="00C43139" w:rsidRPr="00C43139" w:rsidRDefault="00C43139" w:rsidP="00C43139">
                  <w:pPr>
                    <w:pStyle w:val="NormalWeb"/>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65D914" w14:textId="259BB9E2" w:rsidR="00C43139" w:rsidRPr="00C43139" w:rsidRDefault="00C43139" w:rsidP="00C43139">
                  <w:pPr>
                    <w:pStyle w:val="NormalWeb"/>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459347" w14:textId="6236EA51" w:rsidR="00C43139" w:rsidRPr="00C43139" w:rsidRDefault="00C43139" w:rsidP="00C43139">
                  <w:pPr>
                    <w:pStyle w:val="NormalWeb"/>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3001C8" w14:textId="6FC80FBF" w:rsidR="00C43139" w:rsidRPr="00C43139" w:rsidRDefault="00C43139" w:rsidP="00C43139">
                  <w:pPr>
                    <w:pStyle w:val="NormalWeb"/>
                    <w:spacing w:before="0" w:beforeAutospacing="0" w:after="0" w:afterAutospacing="0"/>
                    <w:jc w:val="center"/>
                    <w:rPr>
                      <w:rFonts w:ascii="Times New Roman" w:hAnsi="Times New Roman" w:cs="Times New Roman"/>
                      <w:color w:val="FF0000"/>
                      <w:sz w:val="20"/>
                      <w:szCs w:val="20"/>
                      <w:lang w:val="en-US" w:eastAsia="ko-KR"/>
                    </w:rPr>
                  </w:pPr>
                  <w:r w:rsidRPr="00C43139">
                    <w:rPr>
                      <w:rFonts w:ascii="Times New Roman" w:eastAsia="Malgun Gothic" w:hAnsi="Times New Roman" w:cs="Times New Roman"/>
                      <w:color w:val="FF0000"/>
                      <w:sz w:val="20"/>
                      <w:szCs w:val="20"/>
                      <w:lang w:val="en-GB" w:eastAsia="ko-KR"/>
                    </w:rPr>
                    <w:t>4</w:t>
                  </w:r>
                  <w:r w:rsidRPr="00C43139">
                    <w:rPr>
                      <w:rFonts w:ascii="Times New Roman" w:eastAsia="Malgun Gothic" w:hAnsi="Times New Roman" w:cs="Times New Roman"/>
                      <w:color w:val="000000"/>
                      <w:sz w:val="20"/>
                      <w:szCs w:val="20"/>
                      <w:lang w:eastAsia="ko-KR"/>
                    </w:rPr>
                    <w:t xml:space="preserve">　</w:t>
                  </w:r>
                </w:p>
              </w:tc>
            </w:tr>
          </w:tbl>
          <w:p w14:paraId="1526FB92" w14:textId="77777777" w:rsidR="00015EDA" w:rsidRDefault="00015EDA" w:rsidP="00B5548D">
            <w:pPr>
              <w:rPr>
                <w:color w:val="FF0000"/>
                <w:lang w:eastAsia="ja-JP"/>
              </w:rPr>
            </w:pPr>
          </w:p>
          <w:p w14:paraId="016252E9" w14:textId="76FE4EEE" w:rsidR="00C43139" w:rsidRPr="00114721" w:rsidRDefault="00C43139" w:rsidP="00B5548D">
            <w:pPr>
              <w:rPr>
                <w:color w:val="FF0000"/>
                <w:lang w:eastAsia="ja-JP"/>
              </w:rPr>
            </w:pPr>
          </w:p>
        </w:tc>
      </w:tr>
      <w:tr w:rsidR="00D539F0" w14:paraId="1285ABE4" w14:textId="77777777" w:rsidTr="00B94077">
        <w:tc>
          <w:tcPr>
            <w:tcW w:w="9631" w:type="dxa"/>
          </w:tcPr>
          <w:p w14:paraId="2D201150" w14:textId="77777777" w:rsidR="00D539F0" w:rsidRPr="00AC153C" w:rsidRDefault="00D539F0" w:rsidP="00B26816">
            <w:pPr>
              <w:spacing w:after="0"/>
              <w:rPr>
                <w:rFonts w:eastAsia="Malgun Gothic"/>
                <w:lang w:eastAsia="ko-KR"/>
              </w:rPr>
            </w:pPr>
            <w:r w:rsidRPr="00AC153C">
              <w:rPr>
                <w:rFonts w:eastAsia="Malgun Gothic"/>
                <w:lang w:eastAsia="ko-KR"/>
              </w:rPr>
              <w:t xml:space="preserve">For the timing </w:t>
            </w:r>
            <w:r w:rsidRPr="00AC153C">
              <w:rPr>
                <w:lang w:eastAsia="ja-JP"/>
              </w:rPr>
              <w:t>between sPDSCH and HARQ-ACK</w:t>
            </w:r>
            <w:r w:rsidRPr="00AC153C">
              <w:rPr>
                <w:rFonts w:eastAsia="Malgun Gothic"/>
                <w:lang w:eastAsia="ko-KR"/>
              </w:rPr>
              <w:t xml:space="preserve">, the following table is used for SSC 0-10. </w:t>
            </w:r>
          </w:p>
          <w:p w14:paraId="4244E87A" w14:textId="77777777" w:rsidR="00D539F0" w:rsidRPr="00AC153C" w:rsidRDefault="00D539F0" w:rsidP="001F46DF">
            <w:pPr>
              <w:numPr>
                <w:ilvl w:val="0"/>
                <w:numId w:val="71"/>
              </w:numPr>
              <w:spacing w:after="0"/>
              <w:rPr>
                <w:rFonts w:eastAsia="Malgun Gothic"/>
                <w:lang w:eastAsia="ko-KR"/>
              </w:rPr>
            </w:pPr>
            <w:r w:rsidRPr="00AC153C">
              <w:rPr>
                <w:rFonts w:eastAsia="Malgun Gothic"/>
                <w:lang w:eastAsia="ko-KR"/>
              </w:rPr>
              <w:t>Note: Different numbers in the table below can apply to different SSCs as in case of the same table in legacy.</w:t>
            </w:r>
          </w:p>
          <w:p w14:paraId="689775EC" w14:textId="77777777" w:rsidR="00D539F0" w:rsidRPr="00D539F0" w:rsidRDefault="00D539F0" w:rsidP="00D539F0">
            <w:pPr>
              <w:rPr>
                <w:rFonts w:eastAsia="Malgun Gothic"/>
                <w:color w:val="70AD47" w:themeColor="accent6"/>
                <w:lang w:eastAsia="ko-KR"/>
              </w:rPr>
            </w:pPr>
          </w:p>
          <w:tbl>
            <w:tblPr>
              <w:tblW w:w="4987" w:type="pct"/>
              <w:jc w:val="center"/>
              <w:tblCellMar>
                <w:left w:w="0" w:type="dxa"/>
                <w:right w:w="0" w:type="dxa"/>
              </w:tblCellMar>
              <w:tblLook w:val="04A0" w:firstRow="1" w:lastRow="0" w:firstColumn="1" w:lastColumn="0" w:noHBand="0" w:noVBand="1"/>
            </w:tblPr>
            <w:tblGrid>
              <w:gridCol w:w="645"/>
              <w:gridCol w:w="146"/>
              <w:gridCol w:w="146"/>
              <w:gridCol w:w="146"/>
              <w:gridCol w:w="146"/>
              <w:gridCol w:w="1631"/>
              <w:gridCol w:w="1496"/>
              <w:gridCol w:w="641"/>
              <w:gridCol w:w="416"/>
              <w:gridCol w:w="281"/>
              <w:gridCol w:w="168"/>
              <w:gridCol w:w="236"/>
              <w:gridCol w:w="236"/>
              <w:gridCol w:w="236"/>
              <w:gridCol w:w="236"/>
              <w:gridCol w:w="845"/>
              <w:gridCol w:w="688"/>
              <w:gridCol w:w="262"/>
              <w:gridCol w:w="262"/>
              <w:gridCol w:w="262"/>
              <w:gridCol w:w="256"/>
            </w:tblGrid>
            <w:tr w:rsidR="00D539F0" w:rsidRPr="00B76B99" w14:paraId="1DAA863D" w14:textId="77777777" w:rsidTr="007C1816">
              <w:trPr>
                <w:trHeight w:val="170"/>
                <w:jc w:val="center"/>
              </w:trPr>
              <w:tc>
                <w:tcPr>
                  <w:tcW w:w="372" w:type="pct"/>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14:paraId="1593C444" w14:textId="77777777" w:rsidR="00D539F0" w:rsidRPr="00B76B99" w:rsidRDefault="00D539F0" w:rsidP="00D539F0">
                  <w:pPr>
                    <w:jc w:val="center"/>
                    <w:rPr>
                      <w:rFonts w:eastAsia="Malgun Gothic"/>
                      <w:color w:val="000000"/>
                    </w:rPr>
                  </w:pPr>
                  <w:r w:rsidRPr="00B76B99">
                    <w:rPr>
                      <w:rFonts w:eastAsia="Malgun Gothic"/>
                      <w:color w:val="000000"/>
                    </w:rPr>
                    <w:t>TDD UL/DL</w:t>
                  </w:r>
                </w:p>
              </w:tc>
              <w:tc>
                <w:tcPr>
                  <w:tcW w:w="4628" w:type="pct"/>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14:paraId="60DD1CE6" w14:textId="77777777" w:rsidR="00D539F0" w:rsidRPr="00B76B99" w:rsidRDefault="00D539F0" w:rsidP="00D539F0">
                  <w:pPr>
                    <w:jc w:val="center"/>
                    <w:rPr>
                      <w:rFonts w:eastAsia="Malgun Gothic"/>
                      <w:color w:val="000000"/>
                    </w:rPr>
                  </w:pPr>
                  <w:r w:rsidRPr="00B76B99">
                    <w:rPr>
                      <w:rFonts w:eastAsia="Malgun Gothic"/>
                      <w:color w:val="000000"/>
                    </w:rPr>
                    <w:t xml:space="preserve">slot number </w:t>
                  </w:r>
                  <w:r w:rsidRPr="00B76B99">
                    <w:rPr>
                      <w:rFonts w:eastAsia="Malgun Gothic"/>
                      <w:i/>
                      <w:iCs/>
                      <w:color w:val="000000"/>
                    </w:rPr>
                    <w:t>n</w:t>
                  </w:r>
                </w:p>
              </w:tc>
            </w:tr>
            <w:tr w:rsidR="00D539F0" w:rsidRPr="00B76B99" w14:paraId="6B46134B" w14:textId="77777777" w:rsidTr="007C1816">
              <w:trPr>
                <w:trHeight w:val="170"/>
                <w:jc w:val="center"/>
              </w:trPr>
              <w:tc>
                <w:tcPr>
                  <w:tcW w:w="372" w:type="pct"/>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14:paraId="31EC8E1B" w14:textId="77777777" w:rsidR="00D539F0" w:rsidRPr="00F31033" w:rsidRDefault="00D539F0" w:rsidP="00D539F0">
                  <w:pPr>
                    <w:jc w:val="center"/>
                    <w:rPr>
                      <w:rFonts w:eastAsia="Malgun Gothic"/>
                      <w:color w:val="000000"/>
                      <w:sz w:val="18"/>
                    </w:rPr>
                  </w:pPr>
                  <w:r w:rsidRPr="00F31033">
                    <w:rPr>
                      <w:rFonts w:eastAsia="Malgun Gothic"/>
                      <w:color w:val="000000"/>
                      <w:sz w:val="18"/>
                    </w:rPr>
                    <w:t>Conf.</w:t>
                  </w:r>
                </w:p>
              </w:tc>
              <w:tc>
                <w:tcPr>
                  <w:tcW w:w="105" w:type="pct"/>
                  <w:tcBorders>
                    <w:top w:val="nil"/>
                    <w:left w:val="nil"/>
                    <w:bottom w:val="single" w:sz="4" w:space="0" w:color="auto"/>
                    <w:right w:val="single" w:sz="4" w:space="0" w:color="auto"/>
                  </w:tcBorders>
                  <w:shd w:val="clear" w:color="auto" w:fill="D9E2F3"/>
                  <w:tcMar>
                    <w:left w:w="28" w:type="dxa"/>
                    <w:right w:w="28" w:type="dxa"/>
                  </w:tcMar>
                  <w:vAlign w:val="center"/>
                </w:tcPr>
                <w:p w14:paraId="5B146146" w14:textId="77777777" w:rsidR="00D539F0" w:rsidRPr="00F31033" w:rsidRDefault="00D539F0" w:rsidP="00D539F0">
                  <w:pPr>
                    <w:jc w:val="center"/>
                    <w:rPr>
                      <w:rFonts w:eastAsia="Malgun Gothic"/>
                      <w:color w:val="000000"/>
                      <w:sz w:val="18"/>
                    </w:rPr>
                  </w:pPr>
                  <w:r w:rsidRPr="00F31033">
                    <w:rPr>
                      <w:rFonts w:eastAsia="Malgun Gothic"/>
                      <w:color w:val="000000"/>
                      <w:sz w:val="18"/>
                    </w:rPr>
                    <w:t>0</w:t>
                  </w:r>
                </w:p>
              </w:tc>
              <w:tc>
                <w:tcPr>
                  <w:tcW w:w="107" w:type="pct"/>
                  <w:tcBorders>
                    <w:top w:val="nil"/>
                    <w:left w:val="nil"/>
                    <w:bottom w:val="single" w:sz="4" w:space="0" w:color="auto"/>
                    <w:right w:val="single" w:sz="4" w:space="0" w:color="auto"/>
                  </w:tcBorders>
                  <w:shd w:val="clear" w:color="auto" w:fill="D9E2F3"/>
                  <w:tcMar>
                    <w:left w:w="28" w:type="dxa"/>
                    <w:right w:w="28" w:type="dxa"/>
                  </w:tcMar>
                  <w:vAlign w:val="center"/>
                </w:tcPr>
                <w:p w14:paraId="37E48E80" w14:textId="77777777" w:rsidR="00D539F0" w:rsidRPr="00F31033" w:rsidRDefault="00D539F0" w:rsidP="00D539F0">
                  <w:pPr>
                    <w:jc w:val="center"/>
                    <w:rPr>
                      <w:rFonts w:eastAsia="Malgun Gothic"/>
                      <w:color w:val="000000"/>
                      <w:sz w:val="18"/>
                    </w:rPr>
                  </w:pPr>
                  <w:r w:rsidRPr="00F31033">
                    <w:rPr>
                      <w:rFonts w:eastAsia="Malgun Gothic"/>
                      <w:color w:val="000000"/>
                      <w:sz w:val="18"/>
                    </w:rPr>
                    <w:t>1</w:t>
                  </w:r>
                </w:p>
              </w:tc>
              <w:tc>
                <w:tcPr>
                  <w:tcW w:w="106" w:type="pct"/>
                  <w:tcBorders>
                    <w:top w:val="nil"/>
                    <w:left w:val="nil"/>
                    <w:bottom w:val="single" w:sz="4" w:space="0" w:color="auto"/>
                    <w:right w:val="single" w:sz="4" w:space="0" w:color="auto"/>
                  </w:tcBorders>
                  <w:shd w:val="clear" w:color="auto" w:fill="D9E2F3"/>
                  <w:tcMar>
                    <w:left w:w="28" w:type="dxa"/>
                    <w:right w:w="28" w:type="dxa"/>
                  </w:tcMar>
                  <w:vAlign w:val="center"/>
                </w:tcPr>
                <w:p w14:paraId="563B96B2" w14:textId="77777777" w:rsidR="00D539F0" w:rsidRPr="00F31033" w:rsidRDefault="00D539F0" w:rsidP="00D539F0">
                  <w:pPr>
                    <w:jc w:val="center"/>
                    <w:rPr>
                      <w:rFonts w:eastAsia="Malgun Gothic"/>
                      <w:color w:val="000000"/>
                      <w:sz w:val="18"/>
                    </w:rPr>
                  </w:pPr>
                  <w:r w:rsidRPr="00F31033">
                    <w:rPr>
                      <w:rFonts w:eastAsia="Malgun Gothic"/>
                      <w:color w:val="000000"/>
                      <w:sz w:val="18"/>
                    </w:rPr>
                    <w:t>2</w:t>
                  </w:r>
                </w:p>
              </w:tc>
              <w:tc>
                <w:tcPr>
                  <w:tcW w:w="106" w:type="pct"/>
                  <w:tcBorders>
                    <w:top w:val="nil"/>
                    <w:left w:val="nil"/>
                    <w:bottom w:val="single" w:sz="4" w:space="0" w:color="auto"/>
                    <w:right w:val="single" w:sz="4" w:space="0" w:color="auto"/>
                  </w:tcBorders>
                  <w:shd w:val="clear" w:color="auto" w:fill="D9E2F3"/>
                  <w:tcMar>
                    <w:left w:w="28" w:type="dxa"/>
                    <w:right w:w="28" w:type="dxa"/>
                  </w:tcMar>
                  <w:vAlign w:val="center"/>
                </w:tcPr>
                <w:p w14:paraId="47110E78" w14:textId="77777777" w:rsidR="00D539F0" w:rsidRPr="00F31033" w:rsidRDefault="00D539F0" w:rsidP="00D539F0">
                  <w:pPr>
                    <w:jc w:val="center"/>
                    <w:rPr>
                      <w:rFonts w:eastAsia="Malgun Gothic"/>
                      <w:color w:val="000000"/>
                      <w:sz w:val="18"/>
                    </w:rPr>
                  </w:pPr>
                  <w:r w:rsidRPr="00F31033">
                    <w:rPr>
                      <w:rFonts w:eastAsia="Malgun Gothic"/>
                      <w:color w:val="000000"/>
                      <w:sz w:val="18"/>
                    </w:rPr>
                    <w:t>3</w:t>
                  </w:r>
                </w:p>
              </w:tc>
              <w:tc>
                <w:tcPr>
                  <w:tcW w:w="535" w:type="pct"/>
                  <w:tcBorders>
                    <w:top w:val="nil"/>
                    <w:left w:val="nil"/>
                    <w:bottom w:val="single" w:sz="4" w:space="0" w:color="auto"/>
                    <w:right w:val="single" w:sz="4" w:space="0" w:color="auto"/>
                  </w:tcBorders>
                  <w:shd w:val="clear" w:color="auto" w:fill="D9E2F3"/>
                  <w:tcMar>
                    <w:left w:w="28" w:type="dxa"/>
                    <w:right w:w="28" w:type="dxa"/>
                  </w:tcMar>
                  <w:vAlign w:val="center"/>
                </w:tcPr>
                <w:p w14:paraId="7464E955" w14:textId="77777777" w:rsidR="00D539F0" w:rsidRPr="00F31033" w:rsidRDefault="00D539F0" w:rsidP="00D539F0">
                  <w:pPr>
                    <w:jc w:val="center"/>
                    <w:rPr>
                      <w:rFonts w:eastAsia="Malgun Gothic"/>
                      <w:color w:val="000000"/>
                      <w:sz w:val="18"/>
                    </w:rPr>
                  </w:pPr>
                  <w:r w:rsidRPr="00F31033">
                    <w:rPr>
                      <w:rFonts w:eastAsia="Malgun Gothic"/>
                      <w:color w:val="000000"/>
                      <w:sz w:val="18"/>
                    </w:rPr>
                    <w:t>4</w:t>
                  </w:r>
                </w:p>
              </w:tc>
              <w:tc>
                <w:tcPr>
                  <w:tcW w:w="570" w:type="pct"/>
                  <w:tcBorders>
                    <w:top w:val="nil"/>
                    <w:left w:val="nil"/>
                    <w:bottom w:val="single" w:sz="4" w:space="0" w:color="auto"/>
                    <w:right w:val="single" w:sz="4" w:space="0" w:color="auto"/>
                  </w:tcBorders>
                  <w:shd w:val="clear" w:color="auto" w:fill="D9E2F3"/>
                  <w:tcMar>
                    <w:left w:w="28" w:type="dxa"/>
                    <w:right w:w="28" w:type="dxa"/>
                  </w:tcMar>
                  <w:vAlign w:val="center"/>
                </w:tcPr>
                <w:p w14:paraId="5E58569E" w14:textId="77777777" w:rsidR="00D539F0" w:rsidRPr="00F31033" w:rsidRDefault="00D539F0" w:rsidP="00D539F0">
                  <w:pPr>
                    <w:jc w:val="center"/>
                    <w:rPr>
                      <w:rFonts w:eastAsia="Malgun Gothic"/>
                      <w:color w:val="000000"/>
                      <w:sz w:val="18"/>
                    </w:rPr>
                  </w:pPr>
                  <w:r w:rsidRPr="00F31033">
                    <w:rPr>
                      <w:rFonts w:eastAsia="Malgun Gothic"/>
                      <w:color w:val="000000"/>
                      <w:sz w:val="18"/>
                    </w:rPr>
                    <w:t>5</w:t>
                  </w:r>
                </w:p>
              </w:tc>
              <w:tc>
                <w:tcPr>
                  <w:tcW w:w="338" w:type="pct"/>
                  <w:tcBorders>
                    <w:top w:val="nil"/>
                    <w:left w:val="nil"/>
                    <w:bottom w:val="single" w:sz="4" w:space="0" w:color="auto"/>
                    <w:right w:val="single" w:sz="4" w:space="0" w:color="auto"/>
                  </w:tcBorders>
                  <w:shd w:val="clear" w:color="auto" w:fill="D9E2F3"/>
                  <w:tcMar>
                    <w:left w:w="28" w:type="dxa"/>
                    <w:right w:w="28" w:type="dxa"/>
                  </w:tcMar>
                  <w:vAlign w:val="center"/>
                </w:tcPr>
                <w:p w14:paraId="7DFFC53C" w14:textId="77777777" w:rsidR="00D539F0" w:rsidRPr="00F31033" w:rsidRDefault="00D539F0" w:rsidP="00D539F0">
                  <w:pPr>
                    <w:jc w:val="center"/>
                    <w:rPr>
                      <w:rFonts w:eastAsia="Malgun Gothic"/>
                      <w:color w:val="000000"/>
                      <w:sz w:val="18"/>
                    </w:rPr>
                  </w:pPr>
                  <w:r w:rsidRPr="00F31033">
                    <w:rPr>
                      <w:rFonts w:eastAsia="Malgun Gothic"/>
                      <w:color w:val="000000"/>
                      <w:sz w:val="18"/>
                    </w:rPr>
                    <w:t>6</w:t>
                  </w:r>
                </w:p>
              </w:tc>
              <w:tc>
                <w:tcPr>
                  <w:tcW w:w="259" w:type="pct"/>
                  <w:tcBorders>
                    <w:top w:val="nil"/>
                    <w:left w:val="nil"/>
                    <w:bottom w:val="single" w:sz="4" w:space="0" w:color="auto"/>
                    <w:right w:val="single" w:sz="4" w:space="0" w:color="auto"/>
                  </w:tcBorders>
                  <w:shd w:val="clear" w:color="auto" w:fill="D9E2F3"/>
                  <w:tcMar>
                    <w:left w:w="28" w:type="dxa"/>
                    <w:right w:w="28" w:type="dxa"/>
                  </w:tcMar>
                  <w:vAlign w:val="center"/>
                </w:tcPr>
                <w:p w14:paraId="583E86D5" w14:textId="77777777" w:rsidR="00D539F0" w:rsidRPr="00F31033" w:rsidRDefault="00D539F0" w:rsidP="00D539F0">
                  <w:pPr>
                    <w:jc w:val="center"/>
                    <w:rPr>
                      <w:rFonts w:eastAsia="Malgun Gothic"/>
                      <w:color w:val="000000"/>
                      <w:sz w:val="18"/>
                    </w:rPr>
                  </w:pPr>
                  <w:r w:rsidRPr="00F31033">
                    <w:rPr>
                      <w:rFonts w:eastAsia="Malgun Gothic"/>
                      <w:color w:val="000000"/>
                      <w:sz w:val="18"/>
                    </w:rPr>
                    <w:t>7</w:t>
                  </w:r>
                </w:p>
              </w:tc>
              <w:tc>
                <w:tcPr>
                  <w:tcW w:w="159" w:type="pct"/>
                  <w:tcBorders>
                    <w:top w:val="nil"/>
                    <w:left w:val="nil"/>
                    <w:bottom w:val="single" w:sz="4" w:space="0" w:color="auto"/>
                    <w:right w:val="single" w:sz="4" w:space="0" w:color="auto"/>
                  </w:tcBorders>
                  <w:shd w:val="clear" w:color="auto" w:fill="D9E2F3"/>
                  <w:tcMar>
                    <w:left w:w="28" w:type="dxa"/>
                    <w:right w:w="28" w:type="dxa"/>
                  </w:tcMar>
                  <w:vAlign w:val="center"/>
                </w:tcPr>
                <w:p w14:paraId="71C772EA" w14:textId="77777777" w:rsidR="00D539F0" w:rsidRPr="00F31033" w:rsidRDefault="00D539F0" w:rsidP="00D539F0">
                  <w:pPr>
                    <w:jc w:val="center"/>
                    <w:rPr>
                      <w:rFonts w:eastAsia="Malgun Gothic"/>
                      <w:color w:val="000000"/>
                      <w:sz w:val="18"/>
                    </w:rPr>
                  </w:pPr>
                  <w:r w:rsidRPr="00F31033">
                    <w:rPr>
                      <w:rFonts w:eastAsia="Malgun Gothic"/>
                      <w:color w:val="000000"/>
                      <w:sz w:val="18"/>
                    </w:rPr>
                    <w:t>8</w:t>
                  </w:r>
                </w:p>
              </w:tc>
              <w:tc>
                <w:tcPr>
                  <w:tcW w:w="154" w:type="pct"/>
                  <w:tcBorders>
                    <w:top w:val="nil"/>
                    <w:left w:val="nil"/>
                    <w:bottom w:val="single" w:sz="4" w:space="0" w:color="auto"/>
                    <w:right w:val="single" w:sz="4" w:space="0" w:color="auto"/>
                  </w:tcBorders>
                  <w:shd w:val="clear" w:color="auto" w:fill="D9E2F3"/>
                  <w:tcMar>
                    <w:left w:w="28" w:type="dxa"/>
                    <w:right w:w="28" w:type="dxa"/>
                  </w:tcMar>
                  <w:vAlign w:val="center"/>
                </w:tcPr>
                <w:p w14:paraId="0B907D89" w14:textId="77777777" w:rsidR="00D539F0" w:rsidRPr="00F31033" w:rsidRDefault="00D539F0" w:rsidP="00D539F0">
                  <w:pPr>
                    <w:jc w:val="center"/>
                    <w:rPr>
                      <w:rFonts w:eastAsia="Malgun Gothic"/>
                      <w:color w:val="000000"/>
                      <w:sz w:val="18"/>
                    </w:rPr>
                  </w:pPr>
                  <w:r w:rsidRPr="00F31033">
                    <w:rPr>
                      <w:rFonts w:eastAsia="Malgun Gothic"/>
                      <w:color w:val="000000"/>
                      <w:sz w:val="18"/>
                    </w:rPr>
                    <w:t>9</w:t>
                  </w:r>
                </w:p>
              </w:tc>
              <w:tc>
                <w:tcPr>
                  <w:tcW w:w="155" w:type="pct"/>
                  <w:tcBorders>
                    <w:top w:val="nil"/>
                    <w:left w:val="nil"/>
                    <w:bottom w:val="single" w:sz="4" w:space="0" w:color="auto"/>
                    <w:right w:val="single" w:sz="4" w:space="0" w:color="auto"/>
                  </w:tcBorders>
                  <w:shd w:val="clear" w:color="auto" w:fill="D9E2F3"/>
                  <w:tcMar>
                    <w:left w:w="28" w:type="dxa"/>
                    <w:right w:w="28" w:type="dxa"/>
                  </w:tcMar>
                  <w:vAlign w:val="center"/>
                </w:tcPr>
                <w:p w14:paraId="412CB46E" w14:textId="77777777" w:rsidR="00D539F0" w:rsidRPr="00F31033" w:rsidRDefault="00D539F0" w:rsidP="00D539F0">
                  <w:pPr>
                    <w:jc w:val="center"/>
                    <w:rPr>
                      <w:rFonts w:eastAsia="Malgun Gothic"/>
                      <w:color w:val="000000"/>
                      <w:sz w:val="18"/>
                    </w:rPr>
                  </w:pPr>
                  <w:r w:rsidRPr="00F31033">
                    <w:rPr>
                      <w:rFonts w:eastAsia="Malgun Gothic"/>
                      <w:color w:val="000000"/>
                      <w:sz w:val="18"/>
                    </w:rPr>
                    <w:t>10</w:t>
                  </w:r>
                </w:p>
              </w:tc>
              <w:tc>
                <w:tcPr>
                  <w:tcW w:w="156" w:type="pct"/>
                  <w:tcBorders>
                    <w:top w:val="nil"/>
                    <w:left w:val="nil"/>
                    <w:bottom w:val="single" w:sz="4" w:space="0" w:color="auto"/>
                    <w:right w:val="single" w:sz="4" w:space="0" w:color="auto"/>
                  </w:tcBorders>
                  <w:shd w:val="clear" w:color="auto" w:fill="D9E2F3"/>
                  <w:tcMar>
                    <w:left w:w="28" w:type="dxa"/>
                    <w:right w:w="28" w:type="dxa"/>
                  </w:tcMar>
                  <w:vAlign w:val="center"/>
                </w:tcPr>
                <w:p w14:paraId="6B12BA9F" w14:textId="77777777" w:rsidR="00D539F0" w:rsidRPr="00F31033" w:rsidRDefault="00D539F0" w:rsidP="00D539F0">
                  <w:pPr>
                    <w:jc w:val="center"/>
                    <w:rPr>
                      <w:rFonts w:eastAsia="Malgun Gothic"/>
                      <w:color w:val="000000"/>
                      <w:sz w:val="18"/>
                    </w:rPr>
                  </w:pPr>
                  <w:r w:rsidRPr="00F31033">
                    <w:rPr>
                      <w:rFonts w:eastAsia="Malgun Gothic"/>
                      <w:color w:val="000000"/>
                      <w:sz w:val="18"/>
                    </w:rPr>
                    <w:t>11</w:t>
                  </w:r>
                </w:p>
              </w:tc>
              <w:tc>
                <w:tcPr>
                  <w:tcW w:w="156" w:type="pct"/>
                  <w:tcBorders>
                    <w:top w:val="nil"/>
                    <w:left w:val="nil"/>
                    <w:bottom w:val="single" w:sz="4" w:space="0" w:color="auto"/>
                    <w:right w:val="single" w:sz="4" w:space="0" w:color="auto"/>
                  </w:tcBorders>
                  <w:shd w:val="clear" w:color="auto" w:fill="D9E2F3"/>
                  <w:tcMar>
                    <w:left w:w="28" w:type="dxa"/>
                    <w:right w:w="28" w:type="dxa"/>
                  </w:tcMar>
                  <w:vAlign w:val="center"/>
                </w:tcPr>
                <w:p w14:paraId="488E5DB9" w14:textId="77777777" w:rsidR="00D539F0" w:rsidRPr="00F31033" w:rsidRDefault="00D539F0" w:rsidP="00D539F0">
                  <w:pPr>
                    <w:jc w:val="center"/>
                    <w:rPr>
                      <w:rFonts w:eastAsia="Malgun Gothic"/>
                      <w:color w:val="000000"/>
                      <w:sz w:val="18"/>
                    </w:rPr>
                  </w:pPr>
                  <w:r w:rsidRPr="00F31033">
                    <w:rPr>
                      <w:rFonts w:eastAsia="Malgun Gothic"/>
                      <w:color w:val="000000"/>
                      <w:sz w:val="18"/>
                    </w:rPr>
                    <w:t>12</w:t>
                  </w:r>
                </w:p>
              </w:tc>
              <w:tc>
                <w:tcPr>
                  <w:tcW w:w="155" w:type="pct"/>
                  <w:tcBorders>
                    <w:top w:val="nil"/>
                    <w:left w:val="nil"/>
                    <w:bottom w:val="single" w:sz="4" w:space="0" w:color="auto"/>
                    <w:right w:val="single" w:sz="4" w:space="0" w:color="auto"/>
                  </w:tcBorders>
                  <w:shd w:val="clear" w:color="auto" w:fill="D9E2F3"/>
                  <w:tcMar>
                    <w:left w:w="28" w:type="dxa"/>
                    <w:right w:w="28" w:type="dxa"/>
                  </w:tcMar>
                  <w:vAlign w:val="center"/>
                </w:tcPr>
                <w:p w14:paraId="18AE54B5" w14:textId="77777777" w:rsidR="00D539F0" w:rsidRPr="00F31033" w:rsidRDefault="00D539F0" w:rsidP="00D539F0">
                  <w:pPr>
                    <w:jc w:val="center"/>
                    <w:rPr>
                      <w:rFonts w:eastAsia="Malgun Gothic"/>
                      <w:color w:val="000000"/>
                      <w:sz w:val="18"/>
                    </w:rPr>
                  </w:pPr>
                  <w:r w:rsidRPr="00F31033">
                    <w:rPr>
                      <w:rFonts w:eastAsia="Malgun Gothic"/>
                      <w:color w:val="000000"/>
                      <w:sz w:val="18"/>
                    </w:rPr>
                    <w:t>13</w:t>
                  </w:r>
                </w:p>
              </w:tc>
              <w:tc>
                <w:tcPr>
                  <w:tcW w:w="488" w:type="pct"/>
                  <w:tcBorders>
                    <w:top w:val="nil"/>
                    <w:left w:val="nil"/>
                    <w:bottom w:val="single" w:sz="4" w:space="0" w:color="auto"/>
                    <w:right w:val="single" w:sz="4" w:space="0" w:color="auto"/>
                  </w:tcBorders>
                  <w:shd w:val="clear" w:color="auto" w:fill="D9E2F3"/>
                  <w:tcMar>
                    <w:left w:w="28" w:type="dxa"/>
                    <w:right w:w="28" w:type="dxa"/>
                  </w:tcMar>
                  <w:vAlign w:val="center"/>
                </w:tcPr>
                <w:p w14:paraId="72F456B4" w14:textId="77777777" w:rsidR="00D539F0" w:rsidRPr="00F31033" w:rsidRDefault="00D539F0" w:rsidP="00D539F0">
                  <w:pPr>
                    <w:jc w:val="center"/>
                    <w:rPr>
                      <w:rFonts w:eastAsia="Malgun Gothic"/>
                      <w:color w:val="000000"/>
                      <w:sz w:val="18"/>
                    </w:rPr>
                  </w:pPr>
                  <w:r w:rsidRPr="00F31033">
                    <w:rPr>
                      <w:rFonts w:eastAsia="Malgun Gothic"/>
                      <w:color w:val="000000"/>
                      <w:sz w:val="18"/>
                    </w:rPr>
                    <w:t>14</w:t>
                  </w:r>
                </w:p>
              </w:tc>
              <w:tc>
                <w:tcPr>
                  <w:tcW w:w="398" w:type="pct"/>
                  <w:tcBorders>
                    <w:top w:val="nil"/>
                    <w:left w:val="nil"/>
                    <w:bottom w:val="single" w:sz="4" w:space="0" w:color="auto"/>
                    <w:right w:val="single" w:sz="4" w:space="0" w:color="auto"/>
                  </w:tcBorders>
                  <w:shd w:val="clear" w:color="auto" w:fill="D9E2F3"/>
                  <w:tcMar>
                    <w:left w:w="28" w:type="dxa"/>
                    <w:right w:w="28" w:type="dxa"/>
                  </w:tcMar>
                  <w:vAlign w:val="center"/>
                </w:tcPr>
                <w:p w14:paraId="22AF2503" w14:textId="77777777" w:rsidR="00D539F0" w:rsidRPr="00F31033" w:rsidRDefault="00D539F0" w:rsidP="00D539F0">
                  <w:pPr>
                    <w:jc w:val="center"/>
                    <w:rPr>
                      <w:rFonts w:eastAsia="Malgun Gothic"/>
                      <w:color w:val="000000"/>
                      <w:sz w:val="18"/>
                    </w:rPr>
                  </w:pPr>
                  <w:r w:rsidRPr="00F31033">
                    <w:rPr>
                      <w:rFonts w:eastAsia="Malgun Gothic"/>
                      <w:color w:val="000000"/>
                      <w:sz w:val="18"/>
                    </w:rPr>
                    <w:t>15</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342BB40A" w14:textId="77777777" w:rsidR="00D539F0" w:rsidRPr="00F31033" w:rsidRDefault="00D539F0" w:rsidP="00D539F0">
                  <w:pPr>
                    <w:jc w:val="center"/>
                    <w:rPr>
                      <w:rFonts w:eastAsia="Malgun Gothic"/>
                      <w:color w:val="000000"/>
                      <w:sz w:val="18"/>
                    </w:rPr>
                  </w:pPr>
                  <w:r w:rsidRPr="00F31033">
                    <w:rPr>
                      <w:rFonts w:eastAsia="Malgun Gothic"/>
                      <w:color w:val="000000"/>
                      <w:sz w:val="18"/>
                    </w:rPr>
                    <w:t>16</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0BA6B635" w14:textId="77777777" w:rsidR="00D539F0" w:rsidRPr="00F31033" w:rsidRDefault="00D539F0" w:rsidP="00D539F0">
                  <w:pPr>
                    <w:jc w:val="center"/>
                    <w:rPr>
                      <w:rFonts w:eastAsia="Malgun Gothic"/>
                      <w:color w:val="000000"/>
                      <w:sz w:val="18"/>
                    </w:rPr>
                  </w:pPr>
                  <w:r w:rsidRPr="00F31033">
                    <w:rPr>
                      <w:rFonts w:eastAsia="Malgun Gothic"/>
                      <w:color w:val="000000"/>
                      <w:sz w:val="18"/>
                    </w:rPr>
                    <w:t>17</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14:paraId="15A8C92D" w14:textId="77777777" w:rsidR="00D539F0" w:rsidRPr="00F31033" w:rsidRDefault="00D539F0" w:rsidP="00D539F0">
                  <w:pPr>
                    <w:jc w:val="center"/>
                    <w:rPr>
                      <w:rFonts w:eastAsia="Malgun Gothic"/>
                      <w:color w:val="000000"/>
                      <w:sz w:val="18"/>
                    </w:rPr>
                  </w:pPr>
                  <w:r w:rsidRPr="00F31033">
                    <w:rPr>
                      <w:rFonts w:eastAsia="Malgun Gothic"/>
                      <w:color w:val="000000"/>
                      <w:sz w:val="18"/>
                    </w:rPr>
                    <w:t>18</w:t>
                  </w:r>
                </w:p>
              </w:tc>
              <w:tc>
                <w:tcPr>
                  <w:tcW w:w="167" w:type="pct"/>
                  <w:tcBorders>
                    <w:top w:val="nil"/>
                    <w:left w:val="nil"/>
                    <w:bottom w:val="single" w:sz="4" w:space="0" w:color="auto"/>
                    <w:right w:val="single" w:sz="4" w:space="0" w:color="auto"/>
                  </w:tcBorders>
                  <w:shd w:val="clear" w:color="auto" w:fill="D9E2F3"/>
                  <w:tcMar>
                    <w:left w:w="28" w:type="dxa"/>
                    <w:right w:w="28" w:type="dxa"/>
                  </w:tcMar>
                  <w:vAlign w:val="center"/>
                </w:tcPr>
                <w:p w14:paraId="073A867D" w14:textId="77777777" w:rsidR="00D539F0" w:rsidRPr="00F31033" w:rsidRDefault="00D539F0" w:rsidP="00D539F0">
                  <w:pPr>
                    <w:jc w:val="center"/>
                    <w:rPr>
                      <w:rFonts w:eastAsia="Malgun Gothic"/>
                      <w:color w:val="000000"/>
                      <w:sz w:val="18"/>
                    </w:rPr>
                  </w:pPr>
                  <w:r w:rsidRPr="00F31033">
                    <w:rPr>
                      <w:rFonts w:eastAsia="Malgun Gothic"/>
                      <w:color w:val="000000"/>
                      <w:sz w:val="18"/>
                    </w:rPr>
                    <w:t>19</w:t>
                  </w:r>
                </w:p>
              </w:tc>
            </w:tr>
            <w:tr w:rsidR="00D539F0" w:rsidRPr="00B76B99" w14:paraId="37B5C1BE" w14:textId="77777777" w:rsidTr="007C1816">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F12B0" w14:textId="77777777" w:rsidR="00D539F0" w:rsidRPr="00F31033" w:rsidRDefault="00D539F0" w:rsidP="00D539F0">
                  <w:pPr>
                    <w:jc w:val="center"/>
                    <w:rPr>
                      <w:sz w:val="18"/>
                      <w:lang w:eastAsia="zh-CN"/>
                    </w:rPr>
                  </w:pPr>
                  <w:r w:rsidRPr="00F31033">
                    <w:rPr>
                      <w:sz w:val="18"/>
                      <w:lang w:eastAsia="zh-CN"/>
                    </w:rPr>
                    <w:t>0</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5CE040" w14:textId="77777777" w:rsidR="00D539F0" w:rsidRPr="00F31033" w:rsidRDefault="00D539F0" w:rsidP="00D539F0">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13C9E6" w14:textId="77777777" w:rsidR="00D539F0" w:rsidRPr="00F31033" w:rsidRDefault="00D539F0" w:rsidP="00D539F0">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53D71" w14:textId="77777777" w:rsidR="00D539F0" w:rsidRPr="00F31033" w:rsidRDefault="00D539F0" w:rsidP="00D539F0">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82FD6F" w14:textId="77777777" w:rsidR="00D539F0" w:rsidRPr="00F31033" w:rsidRDefault="00D539F0" w:rsidP="00D539F0">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14C97" w14:textId="77777777" w:rsidR="00D539F0" w:rsidRPr="00F31033" w:rsidRDefault="00D539F0" w:rsidP="00D539F0">
                  <w:pPr>
                    <w:jc w:val="center"/>
                    <w:rPr>
                      <w:sz w:val="18"/>
                      <w:lang w:eastAsia="zh-CN"/>
                    </w:rPr>
                  </w:pPr>
                  <w:r w:rsidRPr="00F31033">
                    <w:rPr>
                      <w:sz w:val="18"/>
                      <w:lang w:eastAsia="zh-CN"/>
                    </w:rPr>
                    <w:t>4</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23F85A" w14:textId="77777777" w:rsidR="00D539F0" w:rsidRPr="00F31033" w:rsidRDefault="00D539F0" w:rsidP="00D539F0">
                  <w:pPr>
                    <w:jc w:val="center"/>
                    <w:rPr>
                      <w:sz w:val="18"/>
                      <w:lang w:eastAsia="zh-CN"/>
                    </w:rPr>
                  </w:pPr>
                  <w:r w:rsidRPr="00F31033">
                    <w:rPr>
                      <w:sz w:val="18"/>
                      <w:lang w:eastAsia="zh-CN"/>
                    </w:rPr>
                    <w:t>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FB50B6" w14:textId="77777777" w:rsidR="00D539F0" w:rsidRPr="00F31033" w:rsidRDefault="00D539F0" w:rsidP="00D539F0">
                  <w:pPr>
                    <w:jc w:val="center"/>
                    <w:rPr>
                      <w:sz w:val="18"/>
                      <w:lang w:eastAsia="zh-CN"/>
                    </w:rPr>
                  </w:pPr>
                  <w:r w:rsidRPr="00F31033">
                    <w:rPr>
                      <w:sz w:val="18"/>
                      <w:lang w:eastAsia="zh-CN"/>
                    </w:rPr>
                    <w:t>4</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5442EA" w14:textId="083AA582" w:rsidR="00D539F0" w:rsidRPr="00F31033" w:rsidRDefault="00D539F0" w:rsidP="00D539F0">
                  <w:pPr>
                    <w:jc w:val="center"/>
                    <w:rPr>
                      <w:color w:val="FF0000"/>
                      <w:sz w:val="18"/>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97DAF5" w14:textId="77777777" w:rsidR="00D539F0" w:rsidRPr="00F31033" w:rsidRDefault="00D539F0" w:rsidP="00D539F0">
                  <w:pPr>
                    <w:jc w:val="center"/>
                    <w:rPr>
                      <w:sz w:val="18"/>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B7BB94" w14:textId="77777777" w:rsidR="00D539F0" w:rsidRPr="00F31033" w:rsidRDefault="00D539F0" w:rsidP="00D539F0">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A3D6B0" w14:textId="77777777" w:rsidR="00D539F0" w:rsidRPr="00F31033" w:rsidRDefault="00D539F0" w:rsidP="00D539F0">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6FE112" w14:textId="77777777" w:rsidR="00D539F0" w:rsidRPr="00F31033" w:rsidRDefault="00D539F0" w:rsidP="00D539F0">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1A6626" w14:textId="77777777" w:rsidR="00D539F0" w:rsidRPr="00F31033" w:rsidRDefault="00D539F0" w:rsidP="00D539F0">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CDAE53" w14:textId="77777777" w:rsidR="00D539F0" w:rsidRPr="00F31033" w:rsidRDefault="00D539F0" w:rsidP="00D539F0">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57CFF" w14:textId="77777777" w:rsidR="00D539F0" w:rsidRPr="00F31033" w:rsidRDefault="00D539F0" w:rsidP="00D539F0">
                  <w:pPr>
                    <w:jc w:val="center"/>
                    <w:rPr>
                      <w:sz w:val="18"/>
                      <w:lang w:eastAsia="zh-CN"/>
                    </w:rPr>
                  </w:pPr>
                  <w:r w:rsidRPr="00F31033">
                    <w:rPr>
                      <w:sz w:val="18"/>
                      <w:lang w:eastAsia="zh-CN"/>
                    </w:rPr>
                    <w:t>4</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B90A1F" w14:textId="77777777" w:rsidR="00D539F0" w:rsidRPr="00F31033" w:rsidRDefault="00D539F0" w:rsidP="00D539F0">
                  <w:pPr>
                    <w:jc w:val="center"/>
                    <w:rPr>
                      <w:sz w:val="18"/>
                      <w:lang w:eastAsia="zh-CN"/>
                    </w:rPr>
                  </w:pPr>
                  <w:r w:rsidRPr="00F31033">
                    <w:rPr>
                      <w:sz w:val="18"/>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C605AE" w14:textId="77777777" w:rsidR="00D539F0" w:rsidRPr="00F31033" w:rsidRDefault="00D539F0" w:rsidP="00D539F0">
                  <w:pPr>
                    <w:jc w:val="center"/>
                    <w:rPr>
                      <w:sz w:val="18"/>
                      <w:lang w:eastAsia="zh-CN"/>
                    </w:rPr>
                  </w:pPr>
                  <w:r w:rsidRPr="00F31033">
                    <w:rPr>
                      <w:sz w:val="18"/>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D4A372" w14:textId="2623440F" w:rsidR="00D539F0" w:rsidRPr="00F31033" w:rsidRDefault="00D539F0" w:rsidP="00D539F0">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8F584F" w14:textId="77777777" w:rsidR="00D539F0" w:rsidRPr="00F31033" w:rsidRDefault="00D539F0" w:rsidP="00D539F0">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3B86F8" w14:textId="77777777" w:rsidR="00D539F0" w:rsidRPr="00F31033" w:rsidRDefault="00D539F0" w:rsidP="00D539F0">
                  <w:pPr>
                    <w:jc w:val="center"/>
                    <w:rPr>
                      <w:sz w:val="18"/>
                      <w:lang w:eastAsia="zh-CN"/>
                    </w:rPr>
                  </w:pPr>
                </w:p>
              </w:tc>
            </w:tr>
            <w:tr w:rsidR="00D539F0" w:rsidRPr="00B76B99" w14:paraId="471CDBCF" w14:textId="77777777" w:rsidTr="007C1816">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67435" w14:textId="77777777" w:rsidR="00D539F0" w:rsidRPr="00F31033" w:rsidRDefault="00D539F0" w:rsidP="00D539F0">
                  <w:pPr>
                    <w:jc w:val="center"/>
                    <w:rPr>
                      <w:sz w:val="18"/>
                      <w:lang w:eastAsia="zh-CN"/>
                    </w:rPr>
                  </w:pPr>
                  <w:r w:rsidRPr="00F31033">
                    <w:rPr>
                      <w:sz w:val="18"/>
                      <w:lang w:eastAsia="zh-CN"/>
                    </w:rPr>
                    <w:t>1</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34FB76" w14:textId="77777777" w:rsidR="00D539F0" w:rsidRPr="00F31033" w:rsidRDefault="00D539F0" w:rsidP="00D539F0">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9F880D" w14:textId="77777777" w:rsidR="00D539F0" w:rsidRPr="00F31033" w:rsidRDefault="00D539F0" w:rsidP="00D539F0">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333EAD" w14:textId="77777777" w:rsidR="00D539F0" w:rsidRPr="00F31033" w:rsidRDefault="00D539F0" w:rsidP="00D539F0">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F858AD" w14:textId="77777777" w:rsidR="00D539F0" w:rsidRPr="00F31033" w:rsidRDefault="00D539F0" w:rsidP="00D539F0">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6EB8EC" w14:textId="77777777" w:rsidR="00D539F0" w:rsidRPr="00F31033" w:rsidRDefault="00D539F0" w:rsidP="00D539F0">
                  <w:pPr>
                    <w:jc w:val="center"/>
                    <w:rPr>
                      <w:sz w:val="18"/>
                      <w:lang w:eastAsia="zh-CN"/>
                    </w:rPr>
                  </w:pPr>
                  <w:r w:rsidRPr="00F31033">
                    <w:rPr>
                      <w:sz w:val="18"/>
                      <w:lang w:eastAsia="zh-CN"/>
                    </w:rPr>
                    <w:t>6,5</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B8E190" w14:textId="77777777" w:rsidR="00D539F0" w:rsidRPr="00F31033" w:rsidRDefault="00D539F0" w:rsidP="00D539F0">
                  <w:pPr>
                    <w:jc w:val="center"/>
                    <w:rPr>
                      <w:sz w:val="18"/>
                      <w:lang w:eastAsia="zh-CN"/>
                    </w:rPr>
                  </w:pPr>
                  <w:r w:rsidRPr="00F31033">
                    <w:rPr>
                      <w:sz w:val="18"/>
                      <w:lang w:eastAsia="zh-CN"/>
                    </w:rPr>
                    <w:t>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B25B7B" w14:textId="77777777" w:rsidR="00D539F0" w:rsidRPr="00F31033" w:rsidRDefault="00D539F0" w:rsidP="00D539F0">
                  <w:pPr>
                    <w:jc w:val="center"/>
                    <w:rPr>
                      <w:sz w:val="18"/>
                      <w:lang w:eastAsia="zh-CN"/>
                    </w:rPr>
                  </w:pPr>
                  <w:r w:rsidRPr="00F31033">
                    <w:rPr>
                      <w:sz w:val="18"/>
                      <w:lang w:eastAsia="zh-CN"/>
                    </w:rPr>
                    <w:t>4</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6C556D" w14:textId="2C7A068F" w:rsidR="00D539F0" w:rsidRPr="00F31033" w:rsidRDefault="00D539F0" w:rsidP="00D539F0">
                  <w:pPr>
                    <w:jc w:val="center"/>
                    <w:rPr>
                      <w:color w:val="FF0000"/>
                      <w:sz w:val="18"/>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1604FA" w14:textId="77777777" w:rsidR="00D539F0" w:rsidRPr="00F31033" w:rsidRDefault="00D539F0" w:rsidP="00D539F0">
                  <w:pPr>
                    <w:jc w:val="center"/>
                    <w:rPr>
                      <w:sz w:val="18"/>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C99E26" w14:textId="77777777" w:rsidR="00D539F0" w:rsidRPr="00F31033" w:rsidRDefault="00D539F0" w:rsidP="00D539F0">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C4DB8A" w14:textId="77777777" w:rsidR="00D539F0" w:rsidRPr="00F31033" w:rsidRDefault="00D539F0" w:rsidP="00D539F0">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271EC4" w14:textId="77777777" w:rsidR="00D539F0" w:rsidRPr="00F31033" w:rsidRDefault="00D539F0" w:rsidP="00D539F0">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D412C0" w14:textId="77777777" w:rsidR="00D539F0" w:rsidRPr="00F31033" w:rsidRDefault="00D539F0" w:rsidP="00D539F0">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E04FE2" w14:textId="77777777" w:rsidR="00D539F0" w:rsidRPr="00F31033" w:rsidRDefault="00D539F0" w:rsidP="00D539F0">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653598" w14:textId="77777777" w:rsidR="00D539F0" w:rsidRPr="00F31033" w:rsidRDefault="00D539F0" w:rsidP="00D539F0">
                  <w:pPr>
                    <w:jc w:val="center"/>
                    <w:rPr>
                      <w:sz w:val="18"/>
                      <w:lang w:eastAsia="zh-CN"/>
                    </w:rPr>
                  </w:pPr>
                  <w:r w:rsidRPr="00F31033">
                    <w:rPr>
                      <w:sz w:val="18"/>
                      <w:lang w:eastAsia="zh-CN"/>
                    </w:rPr>
                    <w:t>6,5</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C5CD4E" w14:textId="77777777" w:rsidR="00D539F0" w:rsidRPr="00F31033" w:rsidRDefault="00D539F0" w:rsidP="00D539F0">
                  <w:pPr>
                    <w:jc w:val="center"/>
                    <w:rPr>
                      <w:sz w:val="18"/>
                      <w:lang w:eastAsia="zh-CN"/>
                    </w:rPr>
                  </w:pPr>
                  <w:r w:rsidRPr="00F31033">
                    <w:rPr>
                      <w:sz w:val="18"/>
                      <w:lang w:eastAsia="zh-CN"/>
                    </w:rPr>
                    <w:t>5,4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61EEF1" w14:textId="77777777" w:rsidR="00D539F0" w:rsidRPr="00F31033" w:rsidRDefault="00D539F0" w:rsidP="00D539F0">
                  <w:pPr>
                    <w:jc w:val="center"/>
                    <w:rPr>
                      <w:sz w:val="18"/>
                      <w:lang w:eastAsia="zh-CN"/>
                    </w:rPr>
                  </w:pPr>
                  <w:r w:rsidRPr="00F31033">
                    <w:rPr>
                      <w:sz w:val="18"/>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889F1" w14:textId="31F6B34A" w:rsidR="00D539F0" w:rsidRPr="00F31033" w:rsidRDefault="00D539F0" w:rsidP="00B26816">
                  <w:pP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7095BB" w14:textId="77777777" w:rsidR="00D539F0" w:rsidRPr="00F31033" w:rsidRDefault="00D539F0" w:rsidP="00D539F0">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2CDCBC" w14:textId="77777777" w:rsidR="00D539F0" w:rsidRPr="00F31033" w:rsidRDefault="00D539F0" w:rsidP="00D539F0">
                  <w:pPr>
                    <w:jc w:val="center"/>
                    <w:rPr>
                      <w:sz w:val="18"/>
                      <w:lang w:eastAsia="zh-CN"/>
                    </w:rPr>
                  </w:pPr>
                </w:p>
              </w:tc>
            </w:tr>
            <w:tr w:rsidR="00D539F0" w:rsidRPr="00B76B99" w14:paraId="45E70C40" w14:textId="77777777" w:rsidTr="007C1816">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960ED" w14:textId="77777777" w:rsidR="00D539F0" w:rsidRPr="00F31033" w:rsidRDefault="00D539F0" w:rsidP="00D539F0">
                  <w:pPr>
                    <w:jc w:val="center"/>
                    <w:rPr>
                      <w:sz w:val="18"/>
                      <w:lang w:eastAsia="zh-CN"/>
                    </w:rPr>
                  </w:pPr>
                  <w:r w:rsidRPr="00F31033">
                    <w:rPr>
                      <w:sz w:val="18"/>
                      <w:lang w:eastAsia="zh-CN"/>
                    </w:rPr>
                    <w:t>2</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783DF1" w14:textId="77777777" w:rsidR="00D539F0" w:rsidRPr="00F31033" w:rsidRDefault="00D539F0" w:rsidP="00D539F0">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ECF1DC" w14:textId="77777777" w:rsidR="00D539F0" w:rsidRPr="00F31033" w:rsidRDefault="00D539F0" w:rsidP="00D539F0">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075E50" w14:textId="77777777" w:rsidR="00D539F0" w:rsidRPr="00F31033" w:rsidRDefault="00D539F0" w:rsidP="00D539F0">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B9F14A" w14:textId="77777777" w:rsidR="00D539F0" w:rsidRPr="00F31033" w:rsidRDefault="00D539F0" w:rsidP="00D539F0">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6A6FA4" w14:textId="40FF0645" w:rsidR="00D539F0" w:rsidRPr="00F31033" w:rsidRDefault="00D539F0" w:rsidP="00D539F0">
                  <w:pPr>
                    <w:jc w:val="center"/>
                    <w:rPr>
                      <w:sz w:val="18"/>
                      <w:lang w:eastAsia="zh-CN"/>
                    </w:rPr>
                  </w:pPr>
                  <w:r w:rsidRPr="00F31033">
                    <w:rPr>
                      <w:sz w:val="18"/>
                      <w:lang w:eastAsia="zh-CN"/>
                    </w:rPr>
                    <w:t>8,7,12</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98C31" w14:textId="77777777" w:rsidR="00D539F0" w:rsidRPr="00F31033" w:rsidRDefault="00D539F0" w:rsidP="00D539F0">
                  <w:pPr>
                    <w:jc w:val="center"/>
                    <w:rPr>
                      <w:sz w:val="18"/>
                      <w:lang w:eastAsia="zh-CN"/>
                    </w:rPr>
                  </w:pPr>
                  <w:r w:rsidRPr="00F31033">
                    <w:rPr>
                      <w:sz w:val="18"/>
                      <w:lang w:eastAsia="zh-CN"/>
                    </w:rPr>
                    <w:t>7,6,5,4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414AF" w14:textId="77777777" w:rsidR="00D539F0" w:rsidRPr="00F31033" w:rsidRDefault="00D539F0" w:rsidP="00D539F0">
                  <w:pPr>
                    <w:jc w:val="center"/>
                    <w:rPr>
                      <w:sz w:val="18"/>
                      <w:lang w:eastAsia="zh-CN"/>
                    </w:rPr>
                  </w:pP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EA5218" w14:textId="77777777" w:rsidR="00D539F0" w:rsidRPr="00F31033" w:rsidRDefault="00D539F0" w:rsidP="00D539F0">
                  <w:pPr>
                    <w:jc w:val="center"/>
                    <w:rPr>
                      <w:sz w:val="18"/>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5C385D" w14:textId="77777777" w:rsidR="00D539F0" w:rsidRPr="00F31033" w:rsidRDefault="00D539F0" w:rsidP="00D539F0">
                  <w:pPr>
                    <w:jc w:val="center"/>
                    <w:rPr>
                      <w:sz w:val="18"/>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B12DD" w14:textId="77777777" w:rsidR="00D539F0" w:rsidRPr="00F31033" w:rsidRDefault="00D539F0" w:rsidP="00D539F0">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3F8246" w14:textId="77777777" w:rsidR="00D539F0" w:rsidRPr="00F31033" w:rsidRDefault="00D539F0" w:rsidP="00D539F0">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75970A" w14:textId="77777777" w:rsidR="00D539F0" w:rsidRPr="00F31033" w:rsidRDefault="00D539F0" w:rsidP="00D539F0">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302BC8" w14:textId="77777777" w:rsidR="00D539F0" w:rsidRPr="00F31033" w:rsidRDefault="00D539F0" w:rsidP="00D539F0">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0C66A2" w14:textId="77777777" w:rsidR="00D539F0" w:rsidRPr="00F31033" w:rsidRDefault="00D539F0" w:rsidP="00D539F0">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CA1990" w14:textId="5F2FD089" w:rsidR="00D539F0" w:rsidRPr="00F31033" w:rsidRDefault="00D539F0" w:rsidP="00D539F0">
                  <w:pPr>
                    <w:jc w:val="center"/>
                    <w:rPr>
                      <w:sz w:val="18"/>
                      <w:lang w:eastAsia="zh-CN"/>
                    </w:rPr>
                  </w:pPr>
                  <w:r w:rsidRPr="00F31033">
                    <w:rPr>
                      <w:sz w:val="18"/>
                      <w:lang w:eastAsia="zh-CN"/>
                    </w:rPr>
                    <w:t>8,7,12</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437270" w14:textId="77777777" w:rsidR="00D539F0" w:rsidRPr="00F31033" w:rsidRDefault="00D539F0" w:rsidP="00D539F0">
                  <w:pPr>
                    <w:jc w:val="center"/>
                    <w:rPr>
                      <w:sz w:val="18"/>
                      <w:lang w:eastAsia="zh-CN"/>
                    </w:rPr>
                  </w:pPr>
                  <w:r w:rsidRPr="00F31033">
                    <w:rPr>
                      <w:sz w:val="18"/>
                      <w:lang w:eastAsia="zh-CN"/>
                    </w:rPr>
                    <w:t>7,6,5,4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8A3DAE" w14:textId="77777777" w:rsidR="00D539F0" w:rsidRPr="00F31033" w:rsidRDefault="00D539F0" w:rsidP="00D539F0">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6D13F4" w14:textId="77777777" w:rsidR="00D539F0" w:rsidRPr="00F31033" w:rsidRDefault="00D539F0" w:rsidP="00D539F0">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A34603" w14:textId="77777777" w:rsidR="00D539F0" w:rsidRPr="00F31033" w:rsidRDefault="00D539F0" w:rsidP="00D539F0">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C1E124" w14:textId="77777777" w:rsidR="00D539F0" w:rsidRPr="00F31033" w:rsidRDefault="00D539F0" w:rsidP="00D539F0">
                  <w:pPr>
                    <w:jc w:val="center"/>
                    <w:rPr>
                      <w:sz w:val="18"/>
                      <w:lang w:eastAsia="zh-CN"/>
                    </w:rPr>
                  </w:pPr>
                </w:p>
              </w:tc>
            </w:tr>
            <w:tr w:rsidR="00D539F0" w:rsidRPr="00B76B99" w14:paraId="1BE6805A" w14:textId="77777777" w:rsidTr="007C1816">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DDBD9" w14:textId="77777777" w:rsidR="00D539F0" w:rsidRPr="00F31033" w:rsidRDefault="00D539F0" w:rsidP="00D539F0">
                  <w:pPr>
                    <w:jc w:val="center"/>
                    <w:rPr>
                      <w:sz w:val="18"/>
                      <w:lang w:eastAsia="zh-CN"/>
                    </w:rPr>
                  </w:pPr>
                  <w:r w:rsidRPr="00F31033">
                    <w:rPr>
                      <w:sz w:val="18"/>
                      <w:lang w:eastAsia="zh-CN"/>
                    </w:rPr>
                    <w:t>3</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78038D" w14:textId="77777777" w:rsidR="00D539F0" w:rsidRPr="00F31033" w:rsidRDefault="00D539F0" w:rsidP="00D539F0">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2D0B65" w14:textId="77777777" w:rsidR="00D539F0" w:rsidRPr="00F31033" w:rsidRDefault="00D539F0" w:rsidP="00D539F0">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1AECFF" w14:textId="77777777" w:rsidR="00D539F0" w:rsidRPr="00F31033" w:rsidRDefault="00D539F0" w:rsidP="00D539F0">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02BB2B" w14:textId="77777777" w:rsidR="00D539F0" w:rsidRPr="00F31033" w:rsidRDefault="00D539F0" w:rsidP="00D539F0">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D333DE" w14:textId="77777777" w:rsidR="00D539F0" w:rsidRPr="00F31033" w:rsidRDefault="00D539F0" w:rsidP="00D539F0">
                  <w:pPr>
                    <w:jc w:val="center"/>
                    <w:rPr>
                      <w:sz w:val="18"/>
                      <w:lang w:eastAsia="zh-CN"/>
                    </w:rPr>
                  </w:pPr>
                  <w:r w:rsidRPr="00F31033">
                    <w:rPr>
                      <w:sz w:val="18"/>
                      <w:lang w:eastAsia="zh-CN"/>
                    </w:rPr>
                    <w:t>14,13,12</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799DEB" w14:textId="77777777" w:rsidR="00D539F0" w:rsidRPr="00F31033" w:rsidRDefault="00D539F0" w:rsidP="00D539F0">
                  <w:pPr>
                    <w:jc w:val="center"/>
                    <w:rPr>
                      <w:sz w:val="18"/>
                      <w:lang w:eastAsia="zh-CN"/>
                    </w:rPr>
                  </w:pPr>
                  <w:r w:rsidRPr="00F31033">
                    <w:rPr>
                      <w:sz w:val="18"/>
                      <w:lang w:eastAsia="zh-CN"/>
                    </w:rPr>
                    <w:t>12,11,10</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AC2B26" w14:textId="77777777" w:rsidR="00D539F0" w:rsidRPr="00F31033" w:rsidRDefault="00D539F0" w:rsidP="00D539F0">
                  <w:pPr>
                    <w:jc w:val="center"/>
                    <w:rPr>
                      <w:sz w:val="18"/>
                      <w:lang w:eastAsia="zh-CN"/>
                    </w:rPr>
                  </w:pPr>
                  <w:r w:rsidRPr="00F31033">
                    <w:rPr>
                      <w:sz w:val="18"/>
                      <w:lang w:eastAsia="zh-CN"/>
                    </w:rPr>
                    <w:t>10,9</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FFFE10" w14:textId="77777777" w:rsidR="00D539F0" w:rsidRPr="00F31033" w:rsidRDefault="00D539F0" w:rsidP="00D539F0">
                  <w:pPr>
                    <w:jc w:val="center"/>
                    <w:rPr>
                      <w:sz w:val="18"/>
                      <w:lang w:eastAsia="zh-CN"/>
                    </w:rPr>
                  </w:pPr>
                  <w:r w:rsidRPr="00F31033">
                    <w:rPr>
                      <w:sz w:val="18"/>
                      <w:lang w:eastAsia="zh-CN"/>
                    </w:rPr>
                    <w:t>9,8</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C27A90" w14:textId="77777777" w:rsidR="00D539F0" w:rsidRPr="00F31033" w:rsidRDefault="00D539F0" w:rsidP="00D539F0">
                  <w:pPr>
                    <w:jc w:val="center"/>
                    <w:rPr>
                      <w:sz w:val="18"/>
                      <w:lang w:eastAsia="zh-CN"/>
                    </w:rPr>
                  </w:pPr>
                  <w:r w:rsidRPr="00F31033">
                    <w:rPr>
                      <w:sz w:val="18"/>
                      <w:lang w:eastAsia="zh-CN"/>
                    </w:rPr>
                    <w:t>8,7</w:t>
                  </w: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E4BC7B" w14:textId="6F5C2ABD" w:rsidR="00D539F0" w:rsidRPr="00F31033" w:rsidRDefault="00D539F0" w:rsidP="00D539F0">
                  <w:pPr>
                    <w:jc w:val="center"/>
                    <w:rPr>
                      <w:sz w:val="18"/>
                      <w:lang w:eastAsia="zh-CN"/>
                    </w:rPr>
                  </w:pPr>
                  <w:r w:rsidRPr="00F31033">
                    <w:rPr>
                      <w:sz w:val="18"/>
                      <w:lang w:eastAsia="zh-CN"/>
                    </w:rPr>
                    <w:t>7</w:t>
                  </w: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1F902E" w14:textId="77777777" w:rsidR="00D539F0" w:rsidRPr="00F31033" w:rsidRDefault="00D539F0" w:rsidP="00D539F0">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EAF1DB" w14:textId="77777777" w:rsidR="00D539F0" w:rsidRPr="00F31033" w:rsidRDefault="00D539F0" w:rsidP="00D539F0">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D1A6E" w14:textId="77777777" w:rsidR="00D539F0" w:rsidRPr="00F31033" w:rsidRDefault="00D539F0" w:rsidP="00D539F0">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FBA674" w14:textId="77777777" w:rsidR="00D539F0" w:rsidRPr="00F31033" w:rsidRDefault="00D539F0" w:rsidP="00D539F0">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2DAEB1" w14:textId="77777777" w:rsidR="00D539F0" w:rsidRPr="00F31033" w:rsidRDefault="00D539F0" w:rsidP="00D539F0">
                  <w:pPr>
                    <w:jc w:val="center"/>
                    <w:rPr>
                      <w:sz w:val="18"/>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3B48F" w14:textId="77777777" w:rsidR="00D539F0" w:rsidRPr="00F31033" w:rsidRDefault="00D539F0" w:rsidP="00D539F0">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82C03E" w14:textId="77777777" w:rsidR="00D539F0" w:rsidRPr="00F31033" w:rsidRDefault="00D539F0" w:rsidP="00D539F0">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15F2C0" w14:textId="77777777" w:rsidR="00D539F0" w:rsidRPr="00F31033" w:rsidRDefault="00D539F0" w:rsidP="00D539F0">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0E7CA1" w14:textId="77777777" w:rsidR="00D539F0" w:rsidRPr="00F31033" w:rsidRDefault="00D539F0" w:rsidP="00D539F0">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CFEDE7" w14:textId="77777777" w:rsidR="00D539F0" w:rsidRPr="00F31033" w:rsidRDefault="00D539F0" w:rsidP="00D539F0">
                  <w:pPr>
                    <w:jc w:val="center"/>
                    <w:rPr>
                      <w:sz w:val="18"/>
                      <w:lang w:eastAsia="zh-CN"/>
                    </w:rPr>
                  </w:pPr>
                </w:p>
              </w:tc>
            </w:tr>
            <w:tr w:rsidR="00D539F0" w:rsidRPr="00B76B99" w14:paraId="543B5C46" w14:textId="77777777" w:rsidTr="007C1816">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6B078" w14:textId="77777777" w:rsidR="00D539F0" w:rsidRPr="00F31033" w:rsidRDefault="00D539F0" w:rsidP="00D539F0">
                  <w:pPr>
                    <w:jc w:val="center"/>
                    <w:rPr>
                      <w:sz w:val="18"/>
                      <w:lang w:eastAsia="zh-CN"/>
                    </w:rPr>
                  </w:pPr>
                  <w:r w:rsidRPr="00F31033">
                    <w:rPr>
                      <w:sz w:val="18"/>
                      <w:lang w:eastAsia="zh-CN"/>
                    </w:rPr>
                    <w:t>4</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3CD923" w14:textId="77777777" w:rsidR="00D539F0" w:rsidRPr="00F31033" w:rsidRDefault="00D539F0" w:rsidP="00D539F0">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630323" w14:textId="77777777" w:rsidR="00D539F0" w:rsidRPr="00F31033" w:rsidRDefault="00D539F0" w:rsidP="00D539F0">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7C0D17" w14:textId="77777777" w:rsidR="00D539F0" w:rsidRPr="00F31033" w:rsidRDefault="00D539F0" w:rsidP="00D539F0">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0EE7C0" w14:textId="77777777" w:rsidR="00D539F0" w:rsidRPr="00F31033" w:rsidRDefault="00D539F0" w:rsidP="00D539F0">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DD73AA" w14:textId="77777777" w:rsidR="00D539F0" w:rsidRPr="00F31033" w:rsidRDefault="00D539F0" w:rsidP="00D539F0">
                  <w:pPr>
                    <w:jc w:val="center"/>
                    <w:rPr>
                      <w:sz w:val="18"/>
                      <w:lang w:eastAsia="zh-CN"/>
                    </w:rPr>
                  </w:pPr>
                  <w:r w:rsidRPr="00F31033">
                    <w:rPr>
                      <w:sz w:val="18"/>
                      <w:lang w:eastAsia="zh-CN"/>
                    </w:rPr>
                    <w:t>16,15,14,13</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AAFC1B" w14:textId="77777777" w:rsidR="00D539F0" w:rsidRPr="00F31033" w:rsidRDefault="00D539F0" w:rsidP="00D539F0">
                  <w:pPr>
                    <w:jc w:val="center"/>
                    <w:rPr>
                      <w:sz w:val="18"/>
                      <w:lang w:eastAsia="zh-CN"/>
                    </w:rPr>
                  </w:pPr>
                  <w:r w:rsidRPr="00F31033">
                    <w:rPr>
                      <w:sz w:val="18"/>
                      <w:lang w:eastAsia="zh-CN"/>
                    </w:rPr>
                    <w:t>13,12,11,10</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9645E4" w14:textId="77777777" w:rsidR="00D539F0" w:rsidRPr="00F31033" w:rsidRDefault="00D539F0" w:rsidP="00D539F0">
                  <w:pPr>
                    <w:jc w:val="center"/>
                    <w:rPr>
                      <w:sz w:val="18"/>
                      <w:lang w:eastAsia="zh-CN"/>
                    </w:rPr>
                  </w:pPr>
                  <w:r w:rsidRPr="00F31033">
                    <w:rPr>
                      <w:sz w:val="18"/>
                      <w:lang w:eastAsia="zh-CN"/>
                    </w:rPr>
                    <w:t>10,9,8,7</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040A81" w14:textId="3DE098E9" w:rsidR="00D539F0" w:rsidRPr="00F31033" w:rsidRDefault="00D539F0" w:rsidP="00D539F0">
                  <w:pPr>
                    <w:jc w:val="center"/>
                    <w:rPr>
                      <w:sz w:val="18"/>
                      <w:lang w:eastAsia="zh-CN"/>
                    </w:rPr>
                  </w:pPr>
                  <w:r w:rsidRPr="00F31033">
                    <w:rPr>
                      <w:sz w:val="18"/>
                      <w:lang w:eastAsia="zh-CN"/>
                    </w:rPr>
                    <w:t>7,6,5</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13C610" w14:textId="77777777" w:rsidR="00D539F0" w:rsidRPr="00F31033" w:rsidRDefault="00D539F0" w:rsidP="00D539F0">
                  <w:pPr>
                    <w:jc w:val="center"/>
                    <w:rPr>
                      <w:sz w:val="18"/>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A22D6D" w14:textId="77777777" w:rsidR="00D539F0" w:rsidRPr="00F31033" w:rsidRDefault="00D539F0" w:rsidP="00D539F0">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B591BA" w14:textId="77777777" w:rsidR="00D539F0" w:rsidRPr="00F31033" w:rsidRDefault="00D539F0" w:rsidP="00D539F0">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A47253" w14:textId="77777777" w:rsidR="00D539F0" w:rsidRPr="00F31033" w:rsidRDefault="00D539F0" w:rsidP="00D539F0">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2A742" w14:textId="77777777" w:rsidR="00D539F0" w:rsidRPr="00F31033" w:rsidRDefault="00D539F0" w:rsidP="00D539F0">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973EEE" w14:textId="77777777" w:rsidR="00D539F0" w:rsidRPr="00F31033" w:rsidRDefault="00D539F0" w:rsidP="00D539F0">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5613E3" w14:textId="77777777" w:rsidR="00D539F0" w:rsidRPr="00F31033" w:rsidRDefault="00D539F0" w:rsidP="00D539F0">
                  <w:pPr>
                    <w:jc w:val="center"/>
                    <w:rPr>
                      <w:sz w:val="18"/>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45ED17" w14:textId="77777777" w:rsidR="00D539F0" w:rsidRPr="00F31033" w:rsidRDefault="00D539F0" w:rsidP="00D539F0">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A56E7C" w14:textId="77777777" w:rsidR="00D539F0" w:rsidRPr="00F31033" w:rsidRDefault="00D539F0" w:rsidP="00D539F0">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8C70CD" w14:textId="77777777" w:rsidR="00D539F0" w:rsidRPr="00F31033" w:rsidRDefault="00D539F0" w:rsidP="00D539F0">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D03592" w14:textId="77777777" w:rsidR="00D539F0" w:rsidRPr="00F31033" w:rsidRDefault="00D539F0" w:rsidP="00D539F0">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A41EB9" w14:textId="77777777" w:rsidR="00D539F0" w:rsidRPr="00F31033" w:rsidRDefault="00D539F0" w:rsidP="00D539F0">
                  <w:pPr>
                    <w:jc w:val="center"/>
                    <w:rPr>
                      <w:sz w:val="18"/>
                      <w:lang w:eastAsia="zh-CN"/>
                    </w:rPr>
                  </w:pPr>
                </w:p>
              </w:tc>
            </w:tr>
            <w:tr w:rsidR="00D539F0" w:rsidRPr="00B76B99" w14:paraId="1F40503F" w14:textId="77777777" w:rsidTr="007C1816">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FC4B2" w14:textId="77777777" w:rsidR="00D539F0" w:rsidRPr="00F31033" w:rsidRDefault="00D539F0" w:rsidP="00D539F0">
                  <w:pPr>
                    <w:jc w:val="center"/>
                    <w:rPr>
                      <w:sz w:val="18"/>
                      <w:lang w:eastAsia="zh-CN"/>
                    </w:rPr>
                  </w:pPr>
                  <w:r w:rsidRPr="00F31033">
                    <w:rPr>
                      <w:sz w:val="18"/>
                      <w:lang w:eastAsia="zh-CN"/>
                    </w:rPr>
                    <w:lastRenderedPageBreak/>
                    <w:t>5</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399D49" w14:textId="77777777" w:rsidR="00D539F0" w:rsidRPr="00F31033" w:rsidRDefault="00D539F0" w:rsidP="00D539F0">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53AAF9" w14:textId="77777777" w:rsidR="00D539F0" w:rsidRPr="00F31033" w:rsidRDefault="00D539F0" w:rsidP="00D539F0">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D2E7CE" w14:textId="77777777" w:rsidR="00D539F0" w:rsidRPr="00F31033" w:rsidRDefault="00D539F0" w:rsidP="00D539F0">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13900B" w14:textId="77777777" w:rsidR="00D539F0" w:rsidRPr="00F31033" w:rsidRDefault="00D539F0" w:rsidP="00D539F0">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89D768" w14:textId="22024DF3" w:rsidR="00D539F0" w:rsidRPr="00F31033" w:rsidRDefault="00D539F0" w:rsidP="00D539F0">
                  <w:pPr>
                    <w:jc w:val="center"/>
                    <w:rPr>
                      <w:sz w:val="18"/>
                      <w:lang w:eastAsia="zh-CN"/>
                    </w:rPr>
                  </w:pPr>
                  <w:r w:rsidRPr="00F31033">
                    <w:rPr>
                      <w:sz w:val="18"/>
                      <w:lang w:eastAsia="zh-CN"/>
                    </w:rPr>
                    <w:t>18,17,16,15,14,13,12, 22</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19695A" w14:textId="77777777" w:rsidR="00D539F0" w:rsidRPr="00F31033" w:rsidRDefault="00D539F0" w:rsidP="00D539F0">
                  <w:pPr>
                    <w:jc w:val="center"/>
                    <w:rPr>
                      <w:sz w:val="18"/>
                      <w:lang w:eastAsia="zh-CN"/>
                    </w:rPr>
                  </w:pPr>
                  <w:r w:rsidRPr="00F31033">
                    <w:rPr>
                      <w:sz w:val="18"/>
                      <w:lang w:eastAsia="zh-CN"/>
                    </w:rPr>
                    <w:t>12,11,10,9,8,7,6,5,4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EB80DC" w14:textId="77777777" w:rsidR="00D539F0" w:rsidRPr="00F31033" w:rsidRDefault="00D539F0" w:rsidP="00D539F0">
                  <w:pPr>
                    <w:jc w:val="center"/>
                    <w:rPr>
                      <w:sz w:val="18"/>
                      <w:lang w:eastAsia="zh-CN"/>
                    </w:rPr>
                  </w:pP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BB1F42" w14:textId="77777777" w:rsidR="00D539F0" w:rsidRPr="00F31033" w:rsidRDefault="00D539F0" w:rsidP="00D539F0">
                  <w:pPr>
                    <w:jc w:val="center"/>
                    <w:rPr>
                      <w:sz w:val="18"/>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AB0EAD" w14:textId="77777777" w:rsidR="00D539F0" w:rsidRPr="00F31033" w:rsidRDefault="00D539F0" w:rsidP="00D539F0">
                  <w:pPr>
                    <w:jc w:val="center"/>
                    <w:rPr>
                      <w:sz w:val="18"/>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5EEBAD" w14:textId="77777777" w:rsidR="00D539F0" w:rsidRPr="00F31033" w:rsidRDefault="00D539F0" w:rsidP="00D539F0">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8403BF" w14:textId="77777777" w:rsidR="00D539F0" w:rsidRPr="00F31033" w:rsidRDefault="00D539F0" w:rsidP="00D539F0">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07D31" w14:textId="77777777" w:rsidR="00D539F0" w:rsidRPr="00F31033" w:rsidRDefault="00D539F0" w:rsidP="00D539F0">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1FB397" w14:textId="77777777" w:rsidR="00D539F0" w:rsidRPr="00F31033" w:rsidRDefault="00D539F0" w:rsidP="00D539F0">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398C30" w14:textId="77777777" w:rsidR="00D539F0" w:rsidRPr="00F31033" w:rsidRDefault="00D539F0" w:rsidP="00D539F0">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3C93A" w14:textId="77777777" w:rsidR="00D539F0" w:rsidRPr="00F31033" w:rsidRDefault="00D539F0" w:rsidP="00D539F0">
                  <w:pPr>
                    <w:jc w:val="center"/>
                    <w:rPr>
                      <w:sz w:val="18"/>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0BB453" w14:textId="77777777" w:rsidR="00D539F0" w:rsidRPr="00F31033" w:rsidRDefault="00D539F0" w:rsidP="00D539F0">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11B077" w14:textId="77777777" w:rsidR="00D539F0" w:rsidRPr="00F31033" w:rsidRDefault="00D539F0" w:rsidP="00D539F0">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AB96AE" w14:textId="77777777" w:rsidR="00D539F0" w:rsidRPr="00F31033" w:rsidRDefault="00D539F0" w:rsidP="00D539F0">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C055B3" w14:textId="77777777" w:rsidR="00D539F0" w:rsidRPr="00F31033" w:rsidRDefault="00D539F0" w:rsidP="00D539F0">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A46840" w14:textId="77777777" w:rsidR="00D539F0" w:rsidRPr="00F31033" w:rsidRDefault="00D539F0" w:rsidP="00D539F0">
                  <w:pPr>
                    <w:jc w:val="center"/>
                    <w:rPr>
                      <w:sz w:val="18"/>
                      <w:lang w:eastAsia="zh-CN"/>
                    </w:rPr>
                  </w:pPr>
                </w:p>
              </w:tc>
            </w:tr>
            <w:tr w:rsidR="00D539F0" w:rsidRPr="00B76B99" w14:paraId="0B87474E" w14:textId="77777777" w:rsidTr="007C1816">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33112" w14:textId="77777777" w:rsidR="00D539F0" w:rsidRPr="00F31033" w:rsidRDefault="00D539F0" w:rsidP="00D539F0">
                  <w:pPr>
                    <w:jc w:val="center"/>
                    <w:rPr>
                      <w:sz w:val="18"/>
                      <w:lang w:eastAsia="zh-CN"/>
                    </w:rPr>
                  </w:pPr>
                  <w:r w:rsidRPr="00F31033">
                    <w:rPr>
                      <w:sz w:val="18"/>
                      <w:lang w:eastAsia="zh-CN"/>
                    </w:rPr>
                    <w:t>6</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8E2B25" w14:textId="77777777" w:rsidR="00D539F0" w:rsidRPr="00F31033" w:rsidRDefault="00D539F0" w:rsidP="00D539F0">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1A1FB5" w14:textId="77777777" w:rsidR="00D539F0" w:rsidRPr="00F31033" w:rsidRDefault="00D539F0" w:rsidP="00D539F0">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3F2C1C" w14:textId="77777777" w:rsidR="00D539F0" w:rsidRPr="00F31033" w:rsidRDefault="00D539F0" w:rsidP="00D539F0">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8C0157" w14:textId="77777777" w:rsidR="00D539F0" w:rsidRPr="00F31033" w:rsidRDefault="00D539F0" w:rsidP="00D539F0">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1C5846" w14:textId="77777777" w:rsidR="00D539F0" w:rsidRPr="00F31033" w:rsidRDefault="00D539F0" w:rsidP="00D539F0">
                  <w:pPr>
                    <w:jc w:val="center"/>
                    <w:rPr>
                      <w:sz w:val="18"/>
                      <w:lang w:eastAsia="zh-CN"/>
                    </w:rPr>
                  </w:pPr>
                  <w:r w:rsidRPr="00F31033">
                    <w:rPr>
                      <w:sz w:val="18"/>
                      <w:lang w:eastAsia="zh-CN"/>
                    </w:rPr>
                    <w:t>6</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733E0A" w14:textId="77777777" w:rsidR="00D539F0" w:rsidRPr="00F31033" w:rsidRDefault="00D539F0" w:rsidP="00D539F0">
                  <w:pPr>
                    <w:jc w:val="center"/>
                    <w:rPr>
                      <w:sz w:val="18"/>
                      <w:lang w:eastAsia="zh-CN"/>
                    </w:rPr>
                  </w:pPr>
                  <w:r w:rsidRPr="00F31033">
                    <w:rPr>
                      <w:sz w:val="18"/>
                      <w:lang w:eastAsia="zh-CN"/>
                    </w:rPr>
                    <w:t>6</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1FB97B" w14:textId="77777777" w:rsidR="00D539F0" w:rsidRPr="00F31033" w:rsidRDefault="00D539F0" w:rsidP="00D539F0">
                  <w:pPr>
                    <w:jc w:val="center"/>
                    <w:rPr>
                      <w:sz w:val="18"/>
                      <w:lang w:eastAsia="zh-CN"/>
                    </w:rPr>
                  </w:pPr>
                  <w:r w:rsidRPr="00F31033">
                    <w:rPr>
                      <w:sz w:val="18"/>
                      <w:lang w:eastAsia="zh-CN"/>
                    </w:rPr>
                    <w:t>6</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1B9833" w14:textId="77777777" w:rsidR="00D539F0" w:rsidRPr="00F31033" w:rsidRDefault="00D539F0" w:rsidP="00D539F0">
                  <w:pPr>
                    <w:jc w:val="center"/>
                    <w:rPr>
                      <w:sz w:val="18"/>
                      <w:lang w:eastAsia="zh-CN"/>
                    </w:rPr>
                  </w:pPr>
                  <w:r w:rsidRPr="00F31033">
                    <w:rPr>
                      <w:sz w:val="18"/>
                      <w:lang w:eastAsia="zh-CN"/>
                    </w:rPr>
                    <w:t>6</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AAA150" w14:textId="77777777" w:rsidR="00D539F0" w:rsidRPr="00F31033" w:rsidRDefault="00D539F0" w:rsidP="00D539F0">
                  <w:pPr>
                    <w:jc w:val="center"/>
                    <w:rPr>
                      <w:sz w:val="18"/>
                      <w:lang w:eastAsia="zh-CN"/>
                    </w:rPr>
                  </w:pPr>
                  <w:r w:rsidRPr="00F31033">
                    <w:rPr>
                      <w:sz w:val="18"/>
                      <w:lang w:eastAsia="zh-CN"/>
                    </w:rPr>
                    <w:t>6</w:t>
                  </w: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B4A2A" w14:textId="6C56ED0C" w:rsidR="00D539F0" w:rsidRPr="00F31033" w:rsidRDefault="00D539F0" w:rsidP="00D539F0">
                  <w:pPr>
                    <w:jc w:val="center"/>
                    <w:rPr>
                      <w:color w:val="FF0000"/>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58FE68" w14:textId="77777777" w:rsidR="00D539F0" w:rsidRPr="00F31033" w:rsidRDefault="00D539F0" w:rsidP="00D539F0">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24AAC1" w14:textId="77777777" w:rsidR="00D539F0" w:rsidRPr="00F31033" w:rsidRDefault="00D539F0" w:rsidP="00D539F0">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B79930" w14:textId="77777777" w:rsidR="00D539F0" w:rsidRPr="00F31033" w:rsidRDefault="00D539F0" w:rsidP="00D539F0">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C8FA4" w14:textId="77777777" w:rsidR="00D539F0" w:rsidRPr="00F31033" w:rsidRDefault="00D539F0" w:rsidP="00D539F0">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9F722D" w14:textId="77777777" w:rsidR="00D539F0" w:rsidRPr="00F31033" w:rsidRDefault="00D539F0" w:rsidP="00D539F0">
                  <w:pPr>
                    <w:jc w:val="center"/>
                    <w:rPr>
                      <w:sz w:val="18"/>
                      <w:lang w:eastAsia="zh-CN"/>
                    </w:rPr>
                  </w:pPr>
                  <w:r w:rsidRPr="00F31033">
                    <w:rPr>
                      <w:sz w:val="18"/>
                      <w:lang w:eastAsia="zh-CN"/>
                    </w:rPr>
                    <w:t>4</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EBFBE5" w14:textId="77777777" w:rsidR="00D539F0" w:rsidRPr="00F31033" w:rsidRDefault="00D539F0" w:rsidP="00D539F0">
                  <w:pPr>
                    <w:jc w:val="center"/>
                    <w:rPr>
                      <w:sz w:val="18"/>
                      <w:lang w:eastAsia="zh-CN"/>
                    </w:rPr>
                  </w:pPr>
                  <w:r w:rsidRPr="00F31033">
                    <w:rPr>
                      <w:sz w:val="18"/>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2B47F9" w14:textId="77777777" w:rsidR="00D539F0" w:rsidRPr="00F31033" w:rsidRDefault="00D539F0" w:rsidP="00D539F0">
                  <w:pPr>
                    <w:jc w:val="center"/>
                    <w:rPr>
                      <w:sz w:val="18"/>
                      <w:lang w:eastAsia="zh-CN"/>
                    </w:rPr>
                  </w:pPr>
                  <w:r w:rsidRPr="00F31033">
                    <w:rPr>
                      <w:sz w:val="18"/>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4F5C0" w14:textId="68EFD5EA" w:rsidR="00D539F0" w:rsidRPr="00F31033" w:rsidRDefault="00D539F0" w:rsidP="00D539F0">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047582" w14:textId="77777777" w:rsidR="00D539F0" w:rsidRPr="00F31033" w:rsidRDefault="00D539F0" w:rsidP="00D539F0">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1CBCE5" w14:textId="77777777" w:rsidR="00D539F0" w:rsidRPr="00F31033" w:rsidRDefault="00D539F0" w:rsidP="00D539F0">
                  <w:pPr>
                    <w:jc w:val="center"/>
                    <w:rPr>
                      <w:sz w:val="18"/>
                      <w:lang w:eastAsia="zh-CN"/>
                    </w:rPr>
                  </w:pPr>
                </w:p>
              </w:tc>
            </w:tr>
          </w:tbl>
          <w:p w14:paraId="4A1B407C" w14:textId="53EE57AF" w:rsidR="00D539F0" w:rsidRPr="00D539F0" w:rsidRDefault="00D539F0" w:rsidP="00D539F0">
            <w:pPr>
              <w:rPr>
                <w:color w:val="70AD47" w:themeColor="accent6"/>
                <w:lang w:eastAsia="ja-JP"/>
              </w:rPr>
            </w:pPr>
          </w:p>
        </w:tc>
      </w:tr>
      <w:tr w:rsidR="00D539F0" w14:paraId="44C0D418" w14:textId="77777777" w:rsidTr="00B94077">
        <w:tc>
          <w:tcPr>
            <w:tcW w:w="9631" w:type="dxa"/>
          </w:tcPr>
          <w:p w14:paraId="64A1A13E" w14:textId="53021124" w:rsidR="00D539F0" w:rsidRPr="00AC153C" w:rsidRDefault="00D539F0" w:rsidP="00D539F0">
            <w:pPr>
              <w:rPr>
                <w:rFonts w:eastAsia="Malgun Gothic"/>
                <w:lang w:eastAsia="ko-KR"/>
              </w:rPr>
            </w:pPr>
            <w:r w:rsidRPr="00AC153C">
              <w:rPr>
                <w:rFonts w:eastAsia="Malgun Gothic"/>
                <w:lang w:eastAsia="ko-KR"/>
              </w:rPr>
              <w:lastRenderedPageBreak/>
              <w:t>UL Index for scheduling for SSC10 and TDD UL/DL configuration 0 for slot number 2 and 12, and, for TDD UL/DL configuration 6 for slot number 2, is 2-bit, defined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816"/>
            </w:tblGrid>
            <w:tr w:rsidR="00AC153C" w:rsidRPr="00AC153C" w14:paraId="78D6141C" w14:textId="77777777" w:rsidTr="007C1816">
              <w:trPr>
                <w:jc w:val="center"/>
              </w:trPr>
              <w:tc>
                <w:tcPr>
                  <w:tcW w:w="561" w:type="dxa"/>
                  <w:shd w:val="clear" w:color="auto" w:fill="D9E2F3"/>
                </w:tcPr>
                <w:p w14:paraId="27B3A137" w14:textId="77777777" w:rsidR="00D539F0" w:rsidRPr="00AC153C" w:rsidRDefault="00D539F0" w:rsidP="00D539F0">
                  <w:pPr>
                    <w:jc w:val="center"/>
                    <w:rPr>
                      <w:rFonts w:eastAsia="Malgun Gothic"/>
                      <w:lang w:eastAsia="ko-KR"/>
                    </w:rPr>
                  </w:pPr>
                  <w:r w:rsidRPr="00AC153C">
                    <w:rPr>
                      <w:rFonts w:eastAsia="Malgun Gothic"/>
                      <w:lang w:eastAsia="ko-KR"/>
                    </w:rPr>
                    <w:t>Bit</w:t>
                  </w:r>
                </w:p>
              </w:tc>
              <w:tc>
                <w:tcPr>
                  <w:tcW w:w="816" w:type="dxa"/>
                  <w:shd w:val="clear" w:color="auto" w:fill="D9E2F3"/>
                </w:tcPr>
                <w:p w14:paraId="313C7EB8" w14:textId="77777777" w:rsidR="00D539F0" w:rsidRPr="00AC153C" w:rsidRDefault="00D539F0" w:rsidP="00D539F0">
                  <w:pPr>
                    <w:jc w:val="center"/>
                    <w:rPr>
                      <w:rFonts w:eastAsia="Malgun Gothic"/>
                      <w:lang w:eastAsia="ko-KR"/>
                    </w:rPr>
                  </w:pPr>
                </w:p>
              </w:tc>
            </w:tr>
            <w:tr w:rsidR="00AC153C" w:rsidRPr="00AC153C" w14:paraId="4297DE08" w14:textId="77777777" w:rsidTr="007C1816">
              <w:trPr>
                <w:jc w:val="center"/>
              </w:trPr>
              <w:tc>
                <w:tcPr>
                  <w:tcW w:w="561" w:type="dxa"/>
                  <w:shd w:val="clear" w:color="auto" w:fill="auto"/>
                </w:tcPr>
                <w:p w14:paraId="47CE6A03" w14:textId="77777777" w:rsidR="00D539F0" w:rsidRPr="00AC153C" w:rsidRDefault="00D539F0" w:rsidP="00D539F0">
                  <w:pPr>
                    <w:jc w:val="center"/>
                    <w:rPr>
                      <w:rFonts w:eastAsia="Malgun Gothic"/>
                      <w:lang w:eastAsia="ko-KR"/>
                    </w:rPr>
                  </w:pPr>
                  <w:r w:rsidRPr="00AC153C">
                    <w:rPr>
                      <w:rFonts w:eastAsia="Malgun Gothic"/>
                      <w:lang w:eastAsia="ko-KR"/>
                    </w:rPr>
                    <w:t>00</w:t>
                  </w:r>
                </w:p>
              </w:tc>
              <w:tc>
                <w:tcPr>
                  <w:tcW w:w="816" w:type="dxa"/>
                  <w:shd w:val="clear" w:color="auto" w:fill="auto"/>
                </w:tcPr>
                <w:p w14:paraId="54C5C809" w14:textId="77777777" w:rsidR="00D539F0" w:rsidRPr="00AC153C" w:rsidRDefault="00D539F0" w:rsidP="00D539F0">
                  <w:pPr>
                    <w:jc w:val="center"/>
                    <w:rPr>
                      <w:rFonts w:eastAsia="Malgun Gothic"/>
                      <w:lang w:eastAsia="ko-KR"/>
                    </w:rPr>
                  </w:pPr>
                  <w:r w:rsidRPr="00AC153C">
                    <w:rPr>
                      <w:rFonts w:eastAsia="Malgun Gothic"/>
                      <w:lang w:eastAsia="ko-KR"/>
                    </w:rPr>
                    <w:t>6,7,11</w:t>
                  </w:r>
                </w:p>
              </w:tc>
            </w:tr>
            <w:tr w:rsidR="00AC153C" w:rsidRPr="00AC153C" w14:paraId="2F069B0E" w14:textId="77777777" w:rsidTr="007C1816">
              <w:trPr>
                <w:jc w:val="center"/>
              </w:trPr>
              <w:tc>
                <w:tcPr>
                  <w:tcW w:w="561" w:type="dxa"/>
                  <w:shd w:val="clear" w:color="auto" w:fill="auto"/>
                </w:tcPr>
                <w:p w14:paraId="572DADCD" w14:textId="77777777" w:rsidR="00D539F0" w:rsidRPr="00AC153C" w:rsidRDefault="00D539F0" w:rsidP="00D539F0">
                  <w:pPr>
                    <w:jc w:val="center"/>
                    <w:rPr>
                      <w:rFonts w:eastAsia="Malgun Gothic"/>
                      <w:lang w:eastAsia="ko-KR"/>
                    </w:rPr>
                  </w:pPr>
                  <w:r w:rsidRPr="00AC153C">
                    <w:rPr>
                      <w:rFonts w:eastAsia="Malgun Gothic"/>
                      <w:lang w:eastAsia="ko-KR"/>
                    </w:rPr>
                    <w:t>01</w:t>
                  </w:r>
                </w:p>
              </w:tc>
              <w:tc>
                <w:tcPr>
                  <w:tcW w:w="816" w:type="dxa"/>
                  <w:shd w:val="clear" w:color="auto" w:fill="auto"/>
                </w:tcPr>
                <w:p w14:paraId="0E716399" w14:textId="77777777" w:rsidR="00D539F0" w:rsidRPr="00AC153C" w:rsidRDefault="00D539F0" w:rsidP="00D539F0">
                  <w:pPr>
                    <w:jc w:val="center"/>
                    <w:rPr>
                      <w:rFonts w:eastAsia="Malgun Gothic"/>
                      <w:lang w:eastAsia="ko-KR"/>
                    </w:rPr>
                  </w:pPr>
                  <w:r w:rsidRPr="00AC153C">
                    <w:rPr>
                      <w:rFonts w:eastAsia="Malgun Gothic"/>
                      <w:lang w:eastAsia="ko-KR"/>
                    </w:rPr>
                    <w:t>6</w:t>
                  </w:r>
                </w:p>
              </w:tc>
            </w:tr>
            <w:tr w:rsidR="00AC153C" w:rsidRPr="00AC153C" w14:paraId="74637400" w14:textId="77777777" w:rsidTr="007C1816">
              <w:trPr>
                <w:jc w:val="center"/>
              </w:trPr>
              <w:tc>
                <w:tcPr>
                  <w:tcW w:w="561" w:type="dxa"/>
                  <w:shd w:val="clear" w:color="auto" w:fill="auto"/>
                </w:tcPr>
                <w:p w14:paraId="2B7743F3" w14:textId="77777777" w:rsidR="00D539F0" w:rsidRPr="00AC153C" w:rsidRDefault="00D539F0" w:rsidP="00D539F0">
                  <w:pPr>
                    <w:jc w:val="center"/>
                    <w:rPr>
                      <w:rFonts w:eastAsia="Malgun Gothic"/>
                      <w:lang w:eastAsia="ko-KR"/>
                    </w:rPr>
                  </w:pPr>
                  <w:r w:rsidRPr="00AC153C">
                    <w:rPr>
                      <w:rFonts w:eastAsia="Malgun Gothic"/>
                      <w:lang w:eastAsia="ko-KR"/>
                    </w:rPr>
                    <w:t>10</w:t>
                  </w:r>
                </w:p>
              </w:tc>
              <w:tc>
                <w:tcPr>
                  <w:tcW w:w="816" w:type="dxa"/>
                  <w:shd w:val="clear" w:color="auto" w:fill="auto"/>
                </w:tcPr>
                <w:p w14:paraId="19768F48" w14:textId="77777777" w:rsidR="00D539F0" w:rsidRPr="00AC153C" w:rsidRDefault="00D539F0" w:rsidP="00D539F0">
                  <w:pPr>
                    <w:jc w:val="center"/>
                    <w:rPr>
                      <w:rFonts w:eastAsia="Malgun Gothic"/>
                      <w:lang w:eastAsia="ko-KR"/>
                    </w:rPr>
                  </w:pPr>
                  <w:r w:rsidRPr="00AC153C">
                    <w:rPr>
                      <w:rFonts w:eastAsia="Malgun Gothic"/>
                      <w:lang w:eastAsia="ko-KR"/>
                    </w:rPr>
                    <w:t>7</w:t>
                  </w:r>
                </w:p>
              </w:tc>
            </w:tr>
            <w:tr w:rsidR="00AC153C" w:rsidRPr="00AC153C" w14:paraId="4E0FF7C2" w14:textId="77777777" w:rsidTr="007C1816">
              <w:trPr>
                <w:jc w:val="center"/>
              </w:trPr>
              <w:tc>
                <w:tcPr>
                  <w:tcW w:w="561" w:type="dxa"/>
                  <w:shd w:val="clear" w:color="auto" w:fill="auto"/>
                </w:tcPr>
                <w:p w14:paraId="266622B5" w14:textId="77777777" w:rsidR="00D539F0" w:rsidRPr="00AC153C" w:rsidRDefault="00D539F0" w:rsidP="00D539F0">
                  <w:pPr>
                    <w:jc w:val="center"/>
                    <w:rPr>
                      <w:rFonts w:eastAsia="Malgun Gothic"/>
                      <w:lang w:eastAsia="ko-KR"/>
                    </w:rPr>
                  </w:pPr>
                  <w:r w:rsidRPr="00AC153C">
                    <w:rPr>
                      <w:rFonts w:eastAsia="Malgun Gothic"/>
                      <w:lang w:eastAsia="ko-KR"/>
                    </w:rPr>
                    <w:t>11</w:t>
                  </w:r>
                </w:p>
              </w:tc>
              <w:tc>
                <w:tcPr>
                  <w:tcW w:w="816" w:type="dxa"/>
                  <w:shd w:val="clear" w:color="auto" w:fill="auto"/>
                </w:tcPr>
                <w:p w14:paraId="374E333A" w14:textId="77777777" w:rsidR="00D539F0" w:rsidRPr="00AC153C" w:rsidRDefault="00D539F0" w:rsidP="00D539F0">
                  <w:pPr>
                    <w:jc w:val="center"/>
                    <w:rPr>
                      <w:rFonts w:eastAsia="Malgun Gothic"/>
                      <w:lang w:eastAsia="ko-KR"/>
                    </w:rPr>
                  </w:pPr>
                  <w:r w:rsidRPr="00AC153C">
                    <w:rPr>
                      <w:rFonts w:eastAsia="Malgun Gothic"/>
                      <w:lang w:eastAsia="ko-KR"/>
                    </w:rPr>
                    <w:t>11</w:t>
                  </w:r>
                </w:p>
              </w:tc>
            </w:tr>
          </w:tbl>
          <w:p w14:paraId="6EAED8D2" w14:textId="118445FA" w:rsidR="00D539F0" w:rsidRPr="00AC153C" w:rsidRDefault="00D539F0" w:rsidP="00D539F0">
            <w:pPr>
              <w:shd w:val="clear" w:color="auto" w:fill="FFFFFF"/>
              <w:rPr>
                <w:rFonts w:eastAsia="Malgun Gothic"/>
                <w:lang w:eastAsia="ko-KR"/>
              </w:rPr>
            </w:pPr>
          </w:p>
        </w:tc>
      </w:tr>
      <w:tr w:rsidR="00B8614F" w14:paraId="58A7FD02" w14:textId="77777777" w:rsidTr="00B94077">
        <w:tc>
          <w:tcPr>
            <w:tcW w:w="9631" w:type="dxa"/>
          </w:tcPr>
          <w:p w14:paraId="2B899864" w14:textId="4855B2AC" w:rsidR="00B8614F" w:rsidRPr="00B8614F" w:rsidRDefault="00B8614F" w:rsidP="00D539F0">
            <w:pPr>
              <w:rPr>
                <w:color w:val="70AD47" w:themeColor="accent6"/>
                <w:lang w:eastAsia="x-none"/>
              </w:rPr>
            </w:pPr>
            <w:r w:rsidRPr="00B8614F">
              <w:rPr>
                <w:color w:val="70AD47" w:themeColor="accent6"/>
                <w:lang w:eastAsia="x-none"/>
              </w:rPr>
              <w:t>When multiple sPUSCHs are transmitted by one UL grant in FS2, consecutive HARQ process IDs are used for sPUSCH transmission.</w:t>
            </w:r>
          </w:p>
        </w:tc>
      </w:tr>
      <w:tr w:rsidR="00D539F0" w14:paraId="57537BD1" w14:textId="77777777" w:rsidTr="00B94077">
        <w:tc>
          <w:tcPr>
            <w:tcW w:w="9631" w:type="dxa"/>
          </w:tcPr>
          <w:p w14:paraId="6B347AAF" w14:textId="77158713" w:rsidR="00D539F0" w:rsidRPr="00AC153C" w:rsidRDefault="00D539F0" w:rsidP="00D539F0">
            <w:pPr>
              <w:rPr>
                <w:rFonts w:eastAsia="Malgun Gothic"/>
                <w:lang w:eastAsia="ko-KR"/>
              </w:rPr>
            </w:pPr>
            <w:r w:rsidRPr="00AC153C">
              <w:rPr>
                <w:rFonts w:eastAsia="Malgun Gothic"/>
                <w:lang w:eastAsia="ko-KR"/>
              </w:rPr>
              <w:t>sPDSCH transmission in the second slot in each special subframe for SSC 1,2,6,7 is not supported</w:t>
            </w:r>
          </w:p>
        </w:tc>
      </w:tr>
    </w:tbl>
    <w:p w14:paraId="7D6ED682" w14:textId="2CC9D731" w:rsidR="009B51CE" w:rsidRPr="001F51C1" w:rsidRDefault="009A632B" w:rsidP="009A632B">
      <w:pPr>
        <w:pStyle w:val="Heading2"/>
      </w:pPr>
      <w:r>
        <w:t>4.</w:t>
      </w:r>
      <w:r w:rsidR="00E6253A">
        <w:t>9</w:t>
      </w:r>
      <w:r w:rsidR="009B51CE" w:rsidRPr="001F51C1">
        <w:t xml:space="preserve"> </w:t>
      </w:r>
      <w:r w:rsidR="009B51CE" w:rsidRPr="001F51C1">
        <w:tab/>
        <w:t>Semi-Persistent Scheduling (SPS)</w:t>
      </w:r>
    </w:p>
    <w:tbl>
      <w:tblPr>
        <w:tblStyle w:val="TableGrid"/>
        <w:tblW w:w="0" w:type="auto"/>
        <w:tblLook w:val="04A0" w:firstRow="1" w:lastRow="0" w:firstColumn="1" w:lastColumn="0" w:noHBand="0" w:noVBand="1"/>
      </w:tblPr>
      <w:tblGrid>
        <w:gridCol w:w="9631"/>
      </w:tblGrid>
      <w:tr w:rsidR="009B51CE" w:rsidRPr="001F51C1" w14:paraId="484B1B86" w14:textId="77777777" w:rsidTr="009B51CE">
        <w:tc>
          <w:tcPr>
            <w:tcW w:w="9631" w:type="dxa"/>
          </w:tcPr>
          <w:p w14:paraId="67FF00F1" w14:textId="77777777" w:rsidR="00100821" w:rsidRPr="00E47652" w:rsidRDefault="00100821" w:rsidP="001F46DF">
            <w:pPr>
              <w:numPr>
                <w:ilvl w:val="0"/>
                <w:numId w:val="62"/>
              </w:numPr>
              <w:spacing w:after="0"/>
              <w:rPr>
                <w:lang w:val="en-US" w:eastAsia="ja-JP"/>
              </w:rPr>
            </w:pPr>
            <w:r w:rsidRPr="00E47652">
              <w:rPr>
                <w:lang w:val="en-US" w:eastAsia="ja-JP"/>
              </w:rPr>
              <w:t>SPS validation of activation/release of assignment for sPDSCH/sPUSCH is supported.</w:t>
            </w:r>
          </w:p>
          <w:p w14:paraId="3CD419A2" w14:textId="77777777" w:rsidR="00100821" w:rsidRPr="00E47652" w:rsidRDefault="00100821" w:rsidP="001F46DF">
            <w:pPr>
              <w:numPr>
                <w:ilvl w:val="0"/>
                <w:numId w:val="62"/>
              </w:numPr>
              <w:spacing w:before="100" w:beforeAutospacing="1" w:after="100" w:afterAutospacing="1"/>
              <w:rPr>
                <w:lang w:val="en-US" w:eastAsia="sv-SE"/>
              </w:rPr>
            </w:pPr>
            <w:r w:rsidRPr="00E47652">
              <w:rPr>
                <w:lang w:val="en-US" w:eastAsia="ja-JP"/>
              </w:rPr>
              <w:t xml:space="preserve">UE shall monitor at least sPDCCH of sTTI#1 to #5 for validation of a sDCI with SPS assignment for sPDSCH and sPUSCH. </w:t>
            </w:r>
          </w:p>
          <w:p w14:paraId="2FE82DE6" w14:textId="77777777" w:rsidR="00100821" w:rsidRPr="00E47652" w:rsidRDefault="00100821" w:rsidP="001F46DF">
            <w:pPr>
              <w:numPr>
                <w:ilvl w:val="1"/>
                <w:numId w:val="62"/>
              </w:numPr>
              <w:spacing w:before="100" w:beforeAutospacing="1" w:after="100" w:afterAutospacing="1"/>
              <w:rPr>
                <w:lang w:val="en-US"/>
              </w:rPr>
            </w:pPr>
            <w:r w:rsidRPr="00E47652">
              <w:rPr>
                <w:lang w:val="en-US" w:eastAsia="ja-JP"/>
              </w:rPr>
              <w:t>FFS UE shall monitor PDCCH of sTTI#0 for validation of a sDCI with SPS assignment for sPDSCH and sPUSCH.</w:t>
            </w:r>
          </w:p>
          <w:p w14:paraId="7935A66B" w14:textId="77777777" w:rsidR="00100821" w:rsidRPr="00E47652" w:rsidRDefault="00100821" w:rsidP="001F46DF">
            <w:pPr>
              <w:numPr>
                <w:ilvl w:val="0"/>
                <w:numId w:val="62"/>
              </w:numPr>
              <w:spacing w:after="0"/>
              <w:rPr>
                <w:lang w:val="en-US" w:eastAsia="ja-JP"/>
              </w:rPr>
            </w:pPr>
            <w:r w:rsidRPr="00E47652">
              <w:rPr>
                <w:lang w:val="en-US" w:eastAsia="ja-JP"/>
              </w:rPr>
              <w:t>A UE shall validate a SPS assignment control channel for sPDSCH/sPUSCH if at least all the following conditions are met:</w:t>
            </w:r>
            <w:r w:rsidRPr="00E47652">
              <w:rPr>
                <w:lang w:val="en-US"/>
              </w:rPr>
              <w:t xml:space="preserve"> </w:t>
            </w:r>
          </w:p>
          <w:p w14:paraId="1A3E5D38" w14:textId="77777777" w:rsidR="00100821" w:rsidRPr="00E47652" w:rsidRDefault="00100821" w:rsidP="001F46DF">
            <w:pPr>
              <w:numPr>
                <w:ilvl w:val="1"/>
                <w:numId w:val="62"/>
              </w:numPr>
              <w:spacing w:after="0"/>
              <w:rPr>
                <w:lang w:val="en-US" w:eastAsia="ja-JP"/>
              </w:rPr>
            </w:pPr>
            <w:r w:rsidRPr="00E47652">
              <w:rPr>
                <w:lang w:val="en-US" w:eastAsia="ja-JP"/>
              </w:rPr>
              <w:t>the CRC parity bits obtained for the control channel payload are scrambled with the Semi-Persistent Scheduling C-RNTI,</w:t>
            </w:r>
          </w:p>
          <w:p w14:paraId="658AFB0B" w14:textId="77777777" w:rsidR="00100821" w:rsidRPr="00E47652" w:rsidRDefault="00100821" w:rsidP="001F46DF">
            <w:pPr>
              <w:numPr>
                <w:ilvl w:val="1"/>
                <w:numId w:val="62"/>
              </w:numPr>
              <w:spacing w:after="0"/>
              <w:rPr>
                <w:lang w:val="en-US" w:eastAsia="ja-JP"/>
              </w:rPr>
            </w:pPr>
            <w:r w:rsidRPr="00E47652">
              <w:rPr>
                <w:lang w:val="en-US" w:eastAsia="ja-JP"/>
              </w:rPr>
              <w:t>the new data indicator field is set to '0'.</w:t>
            </w:r>
          </w:p>
          <w:p w14:paraId="1FCDBCB3" w14:textId="77777777" w:rsidR="00100821" w:rsidRPr="00E47652" w:rsidRDefault="00100821" w:rsidP="001F46DF">
            <w:pPr>
              <w:numPr>
                <w:ilvl w:val="1"/>
                <w:numId w:val="62"/>
              </w:numPr>
              <w:spacing w:after="0"/>
              <w:rPr>
                <w:lang w:val="en-US" w:eastAsia="ja-JP"/>
              </w:rPr>
            </w:pPr>
            <w:r w:rsidRPr="00E47652">
              <w:rPr>
                <w:lang w:val="en-US" w:eastAsia="ja-JP"/>
              </w:rPr>
              <w:t>FFS other conditions</w:t>
            </w:r>
          </w:p>
          <w:p w14:paraId="32CCE17D" w14:textId="77777777" w:rsidR="00100821" w:rsidRPr="00E47652" w:rsidRDefault="00100821" w:rsidP="001F46DF">
            <w:pPr>
              <w:numPr>
                <w:ilvl w:val="0"/>
                <w:numId w:val="62"/>
              </w:numPr>
              <w:spacing w:after="0"/>
              <w:rPr>
                <w:lang w:val="en-US" w:eastAsia="ja-JP"/>
              </w:rPr>
            </w:pPr>
            <w:r w:rsidRPr="00E47652">
              <w:rPr>
                <w:lang w:val="en-US" w:eastAsia="ja-JP"/>
              </w:rPr>
              <w:t>The 2-bit SPUCCH resource indication field is used to indicate one of the four resources/resource groups configured by higher layer as the sPUCCH resource for HARQ-ACK feedback to SPS sPDSCH.</w:t>
            </w:r>
          </w:p>
          <w:p w14:paraId="78F356AB" w14:textId="77777777" w:rsidR="00100821" w:rsidRPr="00E47652" w:rsidRDefault="00100821" w:rsidP="001F46DF">
            <w:pPr>
              <w:numPr>
                <w:ilvl w:val="0"/>
                <w:numId w:val="62"/>
              </w:numPr>
              <w:spacing w:after="0"/>
              <w:rPr>
                <w:lang w:val="en-US" w:eastAsia="ja-JP"/>
              </w:rPr>
            </w:pPr>
            <w:r w:rsidRPr="00E47652">
              <w:rPr>
                <w:lang w:val="en-US" w:eastAsia="ja-JP"/>
              </w:rPr>
              <w:t xml:space="preserve">In case of collision between SPS PUSCH and SPS sPUSCH in the same subframe on a given carrier, The UE shall transmit SPS sPUSCH transmission and drop/stop SPS PUSCH transmission. </w:t>
            </w:r>
          </w:p>
          <w:p w14:paraId="2A50CB4B" w14:textId="77777777" w:rsidR="00100821" w:rsidRPr="00E47652" w:rsidRDefault="00100821" w:rsidP="001F46DF">
            <w:pPr>
              <w:numPr>
                <w:ilvl w:val="1"/>
                <w:numId w:val="62"/>
              </w:numPr>
              <w:spacing w:after="0"/>
              <w:rPr>
                <w:lang w:val="en-US" w:eastAsia="ja-JP"/>
              </w:rPr>
            </w:pPr>
            <w:r w:rsidRPr="00E47652">
              <w:rPr>
                <w:lang w:val="en-US" w:eastAsia="ja-JP"/>
              </w:rPr>
              <w:t xml:space="preserve">HARQ-ACK of SPS PUSCH is transmited via SPS sPUSCH. </w:t>
            </w:r>
          </w:p>
          <w:p w14:paraId="7893C8BF" w14:textId="77777777" w:rsidR="00100821" w:rsidRPr="00E47652" w:rsidRDefault="00100821" w:rsidP="001F46DF">
            <w:pPr>
              <w:numPr>
                <w:ilvl w:val="1"/>
                <w:numId w:val="62"/>
              </w:numPr>
              <w:spacing w:after="0"/>
              <w:rPr>
                <w:lang w:val="en-US" w:eastAsia="ja-JP"/>
              </w:rPr>
            </w:pPr>
            <w:r w:rsidRPr="00E47652">
              <w:rPr>
                <w:lang w:val="en-US" w:eastAsia="ja-JP"/>
              </w:rPr>
              <w:t>CSI of SPS PUSCHis dropped.</w:t>
            </w:r>
          </w:p>
          <w:p w14:paraId="588932AF" w14:textId="77777777" w:rsidR="00100821" w:rsidRPr="00E47652" w:rsidRDefault="00100821" w:rsidP="001F46DF">
            <w:pPr>
              <w:numPr>
                <w:ilvl w:val="0"/>
                <w:numId w:val="62"/>
              </w:numPr>
              <w:spacing w:after="0"/>
              <w:rPr>
                <w:lang w:val="en-US" w:eastAsia="ja-JP"/>
              </w:rPr>
            </w:pPr>
            <w:r w:rsidRPr="00E47652">
              <w:rPr>
                <w:lang w:val="en-US" w:eastAsia="ja-JP"/>
              </w:rPr>
              <w:t>The SPS intervals for sPDSCH/sPUSCH can be 1 sTTI minimally and 40ms maximally</w:t>
            </w:r>
            <w:r w:rsidRPr="00E47652">
              <w:rPr>
                <w:lang w:val="en-US"/>
              </w:rPr>
              <w:t xml:space="preserve"> </w:t>
            </w:r>
          </w:p>
          <w:p w14:paraId="226A419D" w14:textId="77777777" w:rsidR="00100821" w:rsidRPr="00E47652" w:rsidRDefault="00100821" w:rsidP="001F46DF">
            <w:pPr>
              <w:numPr>
                <w:ilvl w:val="1"/>
                <w:numId w:val="62"/>
              </w:numPr>
              <w:spacing w:after="0"/>
              <w:rPr>
                <w:lang w:val="en-US" w:eastAsia="ja-JP"/>
              </w:rPr>
            </w:pPr>
            <w:r w:rsidRPr="00E47652">
              <w:rPr>
                <w:lang w:val="en-US" w:eastAsia="ja-JP"/>
              </w:rPr>
              <w:t>FFS on exact list of SPS intervals</w:t>
            </w:r>
          </w:p>
          <w:p w14:paraId="6163D5F0" w14:textId="77777777" w:rsidR="00100821" w:rsidRPr="00E47652" w:rsidRDefault="00100821" w:rsidP="001F46DF">
            <w:pPr>
              <w:numPr>
                <w:ilvl w:val="0"/>
                <w:numId w:val="62"/>
              </w:numPr>
              <w:spacing w:after="0"/>
              <w:rPr>
                <w:lang w:val="en-US" w:eastAsia="ja-JP"/>
              </w:rPr>
            </w:pPr>
            <w:r w:rsidRPr="00E47652">
              <w:rPr>
                <w:lang w:val="en-US" w:eastAsia="ja-JP"/>
              </w:rPr>
              <w:t>Send RAN2 LS to indicate the agreements of support on SPS validation for sTTI traffic and SPS intervals.</w:t>
            </w:r>
          </w:p>
          <w:p w14:paraId="4E1330FA" w14:textId="77777777" w:rsidR="00100821" w:rsidRPr="00E47652" w:rsidRDefault="00100821" w:rsidP="001F46DF">
            <w:pPr>
              <w:numPr>
                <w:ilvl w:val="0"/>
                <w:numId w:val="62"/>
              </w:numPr>
              <w:spacing w:after="0"/>
              <w:rPr>
                <w:lang w:val="en-US" w:eastAsia="ja-JP"/>
              </w:rPr>
            </w:pPr>
            <w:r w:rsidRPr="00E47652">
              <w:rPr>
                <w:lang w:val="en-US" w:eastAsia="ja-JP"/>
              </w:rPr>
              <w:t xml:space="preserve">In case of collision between SPS PUSCH and non-SPS sPUSCH in the same subframe on a given carrier, the UE shall transmit non-SPS sPUSCH transmission and drop/stop SPS PUSCH transmission. </w:t>
            </w:r>
          </w:p>
          <w:p w14:paraId="514ACA06" w14:textId="77777777" w:rsidR="00100821" w:rsidRPr="00E47652" w:rsidRDefault="00100821" w:rsidP="001F46DF">
            <w:pPr>
              <w:numPr>
                <w:ilvl w:val="1"/>
                <w:numId w:val="62"/>
              </w:numPr>
              <w:spacing w:after="0"/>
              <w:rPr>
                <w:lang w:val="en-US" w:eastAsia="ja-JP"/>
              </w:rPr>
            </w:pPr>
            <w:r w:rsidRPr="00E47652">
              <w:rPr>
                <w:lang w:val="en-US" w:eastAsia="ja-JP"/>
              </w:rPr>
              <w:t xml:space="preserve">HARQ-ACK of SPS PUSCH is transmitted via non-SPS sPUSCH. </w:t>
            </w:r>
          </w:p>
          <w:p w14:paraId="3D3534E7" w14:textId="77777777" w:rsidR="00100821" w:rsidRPr="00E47652" w:rsidRDefault="00100821" w:rsidP="001F46DF">
            <w:pPr>
              <w:numPr>
                <w:ilvl w:val="1"/>
                <w:numId w:val="62"/>
              </w:numPr>
              <w:spacing w:after="0"/>
              <w:rPr>
                <w:lang w:val="en-US" w:eastAsia="ja-JP"/>
              </w:rPr>
            </w:pPr>
            <w:r w:rsidRPr="00E47652">
              <w:rPr>
                <w:lang w:val="en-US" w:eastAsia="ja-JP"/>
              </w:rPr>
              <w:t>CSI of SPS PUSCH is dropped</w:t>
            </w:r>
          </w:p>
          <w:p w14:paraId="3D3B4AE6" w14:textId="77777777" w:rsidR="00100821" w:rsidRPr="00E47652" w:rsidRDefault="00100821" w:rsidP="001F46DF">
            <w:pPr>
              <w:numPr>
                <w:ilvl w:val="0"/>
                <w:numId w:val="62"/>
              </w:numPr>
              <w:spacing w:after="0"/>
              <w:rPr>
                <w:lang w:val="en-US" w:eastAsia="ja-JP"/>
              </w:rPr>
            </w:pPr>
            <w:r w:rsidRPr="00E47652">
              <w:rPr>
                <w:lang w:val="en-US" w:eastAsia="ja-JP"/>
              </w:rPr>
              <w:t>FFS on collision handling between SPS PUSCH and non-SPS sPUCCH in the same subframe on a given carrier</w:t>
            </w:r>
          </w:p>
          <w:p w14:paraId="26B53040" w14:textId="77777777" w:rsidR="00100821" w:rsidRPr="00E47652" w:rsidRDefault="00100821" w:rsidP="001F46DF">
            <w:pPr>
              <w:numPr>
                <w:ilvl w:val="0"/>
                <w:numId w:val="62"/>
              </w:numPr>
              <w:spacing w:after="0"/>
              <w:rPr>
                <w:lang w:val="en-US" w:eastAsia="ja-JP"/>
              </w:rPr>
            </w:pPr>
            <w:r w:rsidRPr="00E47652">
              <w:rPr>
                <w:lang w:val="en-US" w:eastAsia="ja-JP"/>
              </w:rPr>
              <w:t>In case of collision between non-SPS PUCCH and SPS sPUSCH in the same subframe on a given carrier, the UE shall transmit SPS sPUSCH transmission and drop/stop non-SPS PUCCH transmission</w:t>
            </w:r>
          </w:p>
          <w:p w14:paraId="1008C0CC" w14:textId="77777777" w:rsidR="00100821" w:rsidRPr="00E47652" w:rsidRDefault="00100821" w:rsidP="001F46DF">
            <w:pPr>
              <w:numPr>
                <w:ilvl w:val="1"/>
                <w:numId w:val="62"/>
              </w:numPr>
              <w:spacing w:after="0"/>
              <w:rPr>
                <w:lang w:val="en-US" w:eastAsia="ja-JP"/>
              </w:rPr>
            </w:pPr>
            <w:r w:rsidRPr="00E47652">
              <w:rPr>
                <w:lang w:val="en-US" w:eastAsia="ja-JP"/>
              </w:rPr>
              <w:t xml:space="preserve">HARQ-ACK of non-SPS PUCCH is transmitted via SPS sPUSCH. </w:t>
            </w:r>
          </w:p>
          <w:p w14:paraId="39F6B358" w14:textId="756A42EA" w:rsidR="009B51CE" w:rsidRPr="00E47652" w:rsidRDefault="00100821" w:rsidP="001F46DF">
            <w:pPr>
              <w:numPr>
                <w:ilvl w:val="1"/>
                <w:numId w:val="62"/>
              </w:numPr>
              <w:spacing w:after="0"/>
              <w:rPr>
                <w:lang w:val="en-US" w:eastAsia="ja-JP"/>
              </w:rPr>
            </w:pPr>
            <w:r w:rsidRPr="00E47652">
              <w:rPr>
                <w:lang w:val="en-US" w:eastAsia="ja-JP"/>
              </w:rPr>
              <w:t>CSI of non-SPS PUCCH is dropped.</w:t>
            </w:r>
          </w:p>
        </w:tc>
      </w:tr>
      <w:tr w:rsidR="00D539F0" w:rsidRPr="001F51C1" w14:paraId="66E76094" w14:textId="77777777" w:rsidTr="009B51CE">
        <w:tc>
          <w:tcPr>
            <w:tcW w:w="9631" w:type="dxa"/>
          </w:tcPr>
          <w:p w14:paraId="7133AFAC" w14:textId="5570FAC9" w:rsidR="00D539F0" w:rsidRPr="00E47652" w:rsidRDefault="00D539F0" w:rsidP="001F46DF">
            <w:pPr>
              <w:numPr>
                <w:ilvl w:val="0"/>
                <w:numId w:val="62"/>
              </w:numPr>
              <w:spacing w:after="0"/>
              <w:rPr>
                <w:lang w:val="en-US" w:eastAsia="ja-JP"/>
              </w:rPr>
            </w:pPr>
            <w:r w:rsidRPr="00E47652">
              <w:rPr>
                <w:lang w:eastAsia="ja-JP"/>
              </w:rPr>
              <w:t>In addition to sPDCCH in other sTTIs, UE shall also monitor PDCCH of sTTI#0 for validation of a sDCI with SPS assignments for sPDSCH and sPUSCH</w:t>
            </w:r>
          </w:p>
        </w:tc>
      </w:tr>
      <w:tr w:rsidR="00D539F0" w:rsidRPr="001F51C1" w14:paraId="63D8EE6F" w14:textId="77777777" w:rsidTr="009B51CE">
        <w:tc>
          <w:tcPr>
            <w:tcW w:w="9631" w:type="dxa"/>
          </w:tcPr>
          <w:p w14:paraId="14400127" w14:textId="77777777" w:rsidR="00D539F0" w:rsidRPr="00E47652" w:rsidRDefault="00D539F0" w:rsidP="00D539F0">
            <w:pPr>
              <w:rPr>
                <w:lang w:eastAsia="ko-KR"/>
              </w:rPr>
            </w:pPr>
            <w:r w:rsidRPr="00E47652">
              <w:rPr>
                <w:lang w:eastAsia="ko-KR"/>
              </w:rPr>
              <w:t xml:space="preserve">In </w:t>
            </w:r>
            <w:r w:rsidRPr="00E47652">
              <w:rPr>
                <w:lang w:eastAsia="ja-JP"/>
              </w:rPr>
              <w:t>case</w:t>
            </w:r>
            <w:r w:rsidRPr="00E47652">
              <w:rPr>
                <w:lang w:eastAsia="ko-KR"/>
              </w:rPr>
              <w:t xml:space="preserve"> of collision between non-SPS PUSCH and SPS sPUSCH (not carrying HARQ-ACK) in the same subframe on a given carrier, the UE shall transmit SPS sPUSCH transmission and drop/stop non-SPS PUSCH transmission</w:t>
            </w:r>
          </w:p>
          <w:p w14:paraId="7678ED10" w14:textId="77777777" w:rsidR="00D539F0" w:rsidRPr="00E47652" w:rsidRDefault="00D539F0" w:rsidP="001F46DF">
            <w:pPr>
              <w:pStyle w:val="ListParagraph"/>
              <w:numPr>
                <w:ilvl w:val="0"/>
                <w:numId w:val="62"/>
              </w:numPr>
              <w:ind w:leftChars="0"/>
              <w:rPr>
                <w:lang w:eastAsia="ko-KR"/>
              </w:rPr>
            </w:pPr>
            <w:r w:rsidRPr="00E47652">
              <w:rPr>
                <w:lang w:eastAsia="ko-KR"/>
              </w:rPr>
              <w:t xml:space="preserve">HARQ-ACK of non-SPS PUSCH is transmitted via SPS sPUSCH. </w:t>
            </w:r>
          </w:p>
          <w:p w14:paraId="2C4EBDED" w14:textId="182B6BFC" w:rsidR="00D539F0" w:rsidRPr="00E47652" w:rsidRDefault="00D539F0" w:rsidP="001F46DF">
            <w:pPr>
              <w:numPr>
                <w:ilvl w:val="0"/>
                <w:numId w:val="62"/>
              </w:numPr>
              <w:spacing w:after="0"/>
              <w:rPr>
                <w:lang w:eastAsia="ja-JP"/>
              </w:rPr>
            </w:pPr>
            <w:r w:rsidRPr="00E47652">
              <w:rPr>
                <w:lang w:eastAsia="ko-KR"/>
              </w:rPr>
              <w:lastRenderedPageBreak/>
              <w:t>CSI of non-SPS PUSCH is dropped.</w:t>
            </w:r>
          </w:p>
        </w:tc>
      </w:tr>
      <w:tr w:rsidR="00D539F0" w:rsidRPr="001F51C1" w14:paraId="693B026B" w14:textId="77777777" w:rsidTr="009B51CE">
        <w:tc>
          <w:tcPr>
            <w:tcW w:w="9631" w:type="dxa"/>
          </w:tcPr>
          <w:p w14:paraId="17D8B238" w14:textId="77777777" w:rsidR="00D539F0" w:rsidRPr="00E47652" w:rsidRDefault="00D539F0" w:rsidP="00D539F0">
            <w:pPr>
              <w:rPr>
                <w:lang w:eastAsia="ko-KR"/>
              </w:rPr>
            </w:pPr>
            <w:r w:rsidRPr="00E47652">
              <w:rPr>
                <w:lang w:eastAsia="ko-KR"/>
              </w:rPr>
              <w:lastRenderedPageBreak/>
              <w:t xml:space="preserve">In </w:t>
            </w:r>
            <w:r w:rsidRPr="00E47652">
              <w:rPr>
                <w:lang w:eastAsia="ja-JP"/>
              </w:rPr>
              <w:t>case</w:t>
            </w:r>
            <w:r w:rsidRPr="00E47652">
              <w:rPr>
                <w:lang w:eastAsia="ko-KR"/>
              </w:rPr>
              <w:t xml:space="preserve"> of collision between non-SPS PUSCH and SPS sPUSCH (carrying HARQ-ACK) in the same subframe on a given carrier, the UE shall transmit SPS sPUSCH transmission and drop/stop non-SPS PUSCH transmission</w:t>
            </w:r>
          </w:p>
          <w:p w14:paraId="0C07564D" w14:textId="77777777" w:rsidR="00D539F0" w:rsidRPr="00E47652" w:rsidRDefault="00D539F0" w:rsidP="001F46DF">
            <w:pPr>
              <w:pStyle w:val="ListParagraph"/>
              <w:numPr>
                <w:ilvl w:val="0"/>
                <w:numId w:val="74"/>
              </w:numPr>
              <w:ind w:leftChars="0"/>
              <w:rPr>
                <w:lang w:eastAsia="ko-KR"/>
              </w:rPr>
            </w:pPr>
            <w:r w:rsidRPr="00E47652">
              <w:rPr>
                <w:lang w:eastAsia="ko-KR"/>
              </w:rPr>
              <w:t xml:space="preserve">HARQ-ACK of non-SPS PUSCH is transmitted via SPS sPUSCH. </w:t>
            </w:r>
          </w:p>
          <w:p w14:paraId="36294B50" w14:textId="58F00BF3" w:rsidR="00D539F0" w:rsidRPr="00E47652" w:rsidRDefault="00D539F0" w:rsidP="001F46DF">
            <w:pPr>
              <w:pStyle w:val="ListParagraph"/>
              <w:numPr>
                <w:ilvl w:val="0"/>
                <w:numId w:val="74"/>
              </w:numPr>
              <w:ind w:leftChars="0"/>
              <w:rPr>
                <w:lang w:eastAsia="ko-KR"/>
              </w:rPr>
            </w:pPr>
            <w:r w:rsidRPr="00E47652">
              <w:rPr>
                <w:lang w:eastAsia="ko-KR"/>
              </w:rPr>
              <w:t>CSI of non-SPS PUSCH is dropped</w:t>
            </w:r>
          </w:p>
        </w:tc>
      </w:tr>
      <w:tr w:rsidR="00D539F0" w:rsidRPr="001F51C1" w14:paraId="00EBDD43" w14:textId="77777777" w:rsidTr="009B51CE">
        <w:tc>
          <w:tcPr>
            <w:tcW w:w="9631" w:type="dxa"/>
          </w:tcPr>
          <w:p w14:paraId="7393F667" w14:textId="77777777" w:rsidR="00D539F0" w:rsidRPr="00E47652" w:rsidRDefault="00D539F0" w:rsidP="00D539F0">
            <w:r w:rsidRPr="00E47652">
              <w:t xml:space="preserve">In case of collision between SPS PUSCH and non-SPS sPUCCH in the same subframe on a given carrier, the UE shall transmit non-SPS sPUCCH transmission and drop/stop SPS PUSCH transmission. </w:t>
            </w:r>
          </w:p>
          <w:p w14:paraId="0E60CDED" w14:textId="77777777" w:rsidR="00D539F0" w:rsidRPr="00E47652" w:rsidRDefault="00D539F0" w:rsidP="001F46DF">
            <w:pPr>
              <w:pStyle w:val="ListParagraph"/>
              <w:numPr>
                <w:ilvl w:val="0"/>
                <w:numId w:val="74"/>
              </w:numPr>
              <w:ind w:leftChars="0"/>
              <w:contextualSpacing/>
            </w:pPr>
            <w:r w:rsidRPr="00E47652">
              <w:t xml:space="preserve">Potential HARQ-ACK bits from 1 ms is transmitted via non-SPS sPUCCH. </w:t>
            </w:r>
          </w:p>
          <w:p w14:paraId="1A671DB8" w14:textId="3E3B2819" w:rsidR="00D539F0" w:rsidRPr="00E47652" w:rsidRDefault="00D539F0" w:rsidP="001F46DF">
            <w:pPr>
              <w:pStyle w:val="ListParagraph"/>
              <w:numPr>
                <w:ilvl w:val="0"/>
                <w:numId w:val="74"/>
              </w:numPr>
              <w:ind w:leftChars="0"/>
              <w:contextualSpacing/>
            </w:pPr>
            <w:r w:rsidRPr="00E47652">
              <w:t>CSI of SPS PUSCH is dropped</w:t>
            </w:r>
          </w:p>
        </w:tc>
      </w:tr>
      <w:tr w:rsidR="00D539F0" w:rsidRPr="001F51C1" w14:paraId="42EAB9C5" w14:textId="77777777" w:rsidTr="009B51CE">
        <w:tc>
          <w:tcPr>
            <w:tcW w:w="9631" w:type="dxa"/>
          </w:tcPr>
          <w:p w14:paraId="41E590BC" w14:textId="77777777" w:rsidR="00D539F0" w:rsidRPr="00E47652" w:rsidRDefault="00D539F0" w:rsidP="00D539F0">
            <w:pPr>
              <w:rPr>
                <w:lang w:eastAsia="ja-JP"/>
              </w:rPr>
            </w:pPr>
            <w:r w:rsidRPr="00E47652">
              <w:rPr>
                <w:kern w:val="2"/>
              </w:rPr>
              <w:t>The unused field for SPS operation are set for validation of SPS activation/release</w:t>
            </w:r>
          </w:p>
          <w:p w14:paraId="1EEE51CB" w14:textId="77777777" w:rsidR="00D539F0" w:rsidRPr="00E47652" w:rsidRDefault="00D539F0" w:rsidP="001F46DF">
            <w:pPr>
              <w:pStyle w:val="ListParagraph"/>
              <w:numPr>
                <w:ilvl w:val="0"/>
                <w:numId w:val="74"/>
              </w:numPr>
              <w:ind w:leftChars="0"/>
              <w:contextualSpacing/>
              <w:rPr>
                <w:kern w:val="2"/>
              </w:rPr>
            </w:pPr>
            <w:r w:rsidRPr="00E47652">
              <w:rPr>
                <w:kern w:val="2"/>
              </w:rPr>
              <w:t>The list of unused fields:</w:t>
            </w:r>
          </w:p>
          <w:p w14:paraId="37C495E3" w14:textId="77777777" w:rsidR="00D539F0" w:rsidRPr="00E47652" w:rsidRDefault="00D539F0" w:rsidP="001F46DF">
            <w:pPr>
              <w:pStyle w:val="ListParagraph"/>
              <w:numPr>
                <w:ilvl w:val="1"/>
                <w:numId w:val="74"/>
              </w:numPr>
              <w:ind w:leftChars="0"/>
              <w:contextualSpacing/>
              <w:rPr>
                <w:kern w:val="2"/>
              </w:rPr>
            </w:pPr>
            <w:r w:rsidRPr="00E47652">
              <w:rPr>
                <w:kern w:val="2"/>
              </w:rPr>
              <w:t xml:space="preserve">Activation: TPC (‘0‘), FFS: DMRS (‘0’), </w:t>
            </w:r>
          </w:p>
          <w:p w14:paraId="69AA3CC8" w14:textId="4497D831" w:rsidR="00D539F0" w:rsidRPr="00E47652" w:rsidRDefault="00D539F0" w:rsidP="001F46DF">
            <w:pPr>
              <w:pStyle w:val="ListParagraph"/>
              <w:numPr>
                <w:ilvl w:val="1"/>
                <w:numId w:val="74"/>
              </w:numPr>
              <w:ind w:leftChars="0"/>
              <w:contextualSpacing/>
              <w:rPr>
                <w:kern w:val="2"/>
              </w:rPr>
            </w:pPr>
            <w:r w:rsidRPr="00E47652">
              <w:rPr>
                <w:kern w:val="2"/>
              </w:rPr>
              <w:t>Release: TPC (‘0’), DMRS (‘0’), MCS (‘1’), RB assignment (‘1’)</w:t>
            </w:r>
          </w:p>
        </w:tc>
      </w:tr>
      <w:tr w:rsidR="005C1112" w:rsidRPr="001F51C1" w14:paraId="77E10F24" w14:textId="77777777" w:rsidTr="009B51CE">
        <w:tc>
          <w:tcPr>
            <w:tcW w:w="9631" w:type="dxa"/>
          </w:tcPr>
          <w:p w14:paraId="380D78D3" w14:textId="46F15A69" w:rsidR="005C1112" w:rsidRPr="005C1112" w:rsidRDefault="005C1112" w:rsidP="00D539F0">
            <w:pPr>
              <w:rPr>
                <w:color w:val="70AD47" w:themeColor="accent6"/>
                <w:lang w:eastAsia="ja-JP"/>
              </w:rPr>
            </w:pPr>
            <w:r w:rsidRPr="005C1112">
              <w:rPr>
                <w:color w:val="70AD47" w:themeColor="accent6"/>
                <w:lang w:eastAsia="ja-JP"/>
              </w:rPr>
              <w:t xml:space="preserve">SPS activation/release uses DCI format 7-0B if configured with TM2 on the UL. </w:t>
            </w:r>
          </w:p>
        </w:tc>
      </w:tr>
      <w:tr w:rsidR="005C1112" w:rsidRPr="001F51C1" w14:paraId="7FC64B4D" w14:textId="77777777" w:rsidTr="009B51CE">
        <w:tc>
          <w:tcPr>
            <w:tcW w:w="9631" w:type="dxa"/>
          </w:tcPr>
          <w:p w14:paraId="49634120" w14:textId="45CE6668" w:rsidR="005C1112" w:rsidRPr="005C1112" w:rsidRDefault="005C1112" w:rsidP="00D539F0">
            <w:pPr>
              <w:rPr>
                <w:lang w:eastAsia="ja-JP"/>
              </w:rPr>
            </w:pPr>
            <w:r w:rsidRPr="005C1112">
              <w:rPr>
                <w:color w:val="70AD47" w:themeColor="accent6"/>
                <w:lang w:eastAsia="ja-JP"/>
              </w:rPr>
              <w:t xml:space="preserve">The special fields used for validation included in the tables in R1-1803249 and R1-1801593 should be included in the specifications. </w:t>
            </w:r>
          </w:p>
        </w:tc>
      </w:tr>
      <w:tr w:rsidR="005C1112" w:rsidRPr="001F51C1" w14:paraId="56E0185F" w14:textId="77777777" w:rsidTr="009B51CE">
        <w:tc>
          <w:tcPr>
            <w:tcW w:w="9631" w:type="dxa"/>
          </w:tcPr>
          <w:p w14:paraId="72022205" w14:textId="6E13C668" w:rsidR="005C1112" w:rsidRPr="005C1112" w:rsidRDefault="005C1112" w:rsidP="00D539F0">
            <w:pPr>
              <w:rPr>
                <w:color w:val="70AD47" w:themeColor="accent6"/>
                <w:lang w:eastAsia="ja-JP"/>
              </w:rPr>
            </w:pPr>
            <w:r w:rsidRPr="005C1112">
              <w:rPr>
                <w:color w:val="70AD47" w:themeColor="accent6"/>
                <w:lang w:eastAsia="ja-JP"/>
              </w:rPr>
              <w:t>The HARQ process number field is used for validation of SPS activation/release in addition to other fields already agreed to be used for this purpose</w:t>
            </w:r>
          </w:p>
        </w:tc>
      </w:tr>
      <w:tr w:rsidR="00D539F0" w:rsidRPr="001F51C1" w14:paraId="0F173729" w14:textId="77777777" w:rsidTr="009B51CE">
        <w:tc>
          <w:tcPr>
            <w:tcW w:w="9631" w:type="dxa"/>
          </w:tcPr>
          <w:p w14:paraId="5DCFFC84" w14:textId="1BFBE1EA" w:rsidR="00D539F0" w:rsidRPr="00E47652" w:rsidRDefault="00D539F0" w:rsidP="00D539F0">
            <w:pPr>
              <w:rPr>
                <w:lang w:eastAsia="ja-JP"/>
              </w:rPr>
            </w:pPr>
            <w:r w:rsidRPr="00E47652">
              <w:rPr>
                <w:kern w:val="2"/>
              </w:rPr>
              <w:t>The</w:t>
            </w:r>
            <w:r w:rsidRPr="00E47652">
              <w:rPr>
                <w:lang w:eastAsia="zh-CN"/>
              </w:rPr>
              <w:t xml:space="preserve"> most significant bit of the modulation and coding scheme field (MCS) in the sDCI for SPS activation is not fixed to zero.</w:t>
            </w:r>
          </w:p>
        </w:tc>
      </w:tr>
      <w:tr w:rsidR="00D539F0" w:rsidRPr="001F51C1" w14:paraId="60310DD2" w14:textId="77777777" w:rsidTr="009B51CE">
        <w:tc>
          <w:tcPr>
            <w:tcW w:w="9631" w:type="dxa"/>
          </w:tcPr>
          <w:p w14:paraId="4D200372" w14:textId="3CDFC09A" w:rsidR="00D539F0" w:rsidRPr="00E47652" w:rsidRDefault="00D539F0" w:rsidP="00D539F0">
            <w:r w:rsidRPr="00E47652">
              <w:t>The TPC in DCI format 3/3A is considered in the power control of sPUCCH corresponding to SPS-sPDSCH/SPS-sPUSCH in SPS operation. The power control loop for SPS is not impacted by the UL/DL sDCI. The power control loop for non-SPS is not impacted by DCI format 3/3A.</w:t>
            </w:r>
          </w:p>
        </w:tc>
      </w:tr>
      <w:tr w:rsidR="00D539F0" w:rsidRPr="001F51C1" w14:paraId="1E73A915" w14:textId="77777777" w:rsidTr="009B51CE">
        <w:tc>
          <w:tcPr>
            <w:tcW w:w="9631" w:type="dxa"/>
          </w:tcPr>
          <w:p w14:paraId="79070C66" w14:textId="562A4034" w:rsidR="00D539F0" w:rsidRPr="00E47652" w:rsidRDefault="00D539F0" w:rsidP="00D539F0">
            <w:r w:rsidRPr="00E47652">
              <w:t>The TPC-index for DCI format 3/3A is separately configured by RRC as part of the SPS configuration (i.e. TPC-PDCCH-config IE) for sTTI and TTI.</w:t>
            </w:r>
          </w:p>
        </w:tc>
      </w:tr>
      <w:tr w:rsidR="00D539F0" w:rsidRPr="001F51C1" w14:paraId="249C9962" w14:textId="77777777" w:rsidTr="009B51CE">
        <w:tc>
          <w:tcPr>
            <w:tcW w:w="9631" w:type="dxa"/>
          </w:tcPr>
          <w:p w14:paraId="0A456E14" w14:textId="26B50D35" w:rsidR="00D539F0" w:rsidRPr="00E47652" w:rsidRDefault="00D539F0" w:rsidP="00D539F0">
            <w:r w:rsidRPr="00E47652">
              <w:t>The processing timing of DCI format 3/3A in sTTI operation is according to legacy n+4 subframe processing timeline.</w:t>
            </w:r>
          </w:p>
        </w:tc>
      </w:tr>
      <w:tr w:rsidR="00D539F0" w:rsidRPr="001F51C1" w14:paraId="0B520324" w14:textId="77777777" w:rsidTr="009B51CE">
        <w:tc>
          <w:tcPr>
            <w:tcW w:w="9631" w:type="dxa"/>
          </w:tcPr>
          <w:p w14:paraId="43902115" w14:textId="644F2DC1" w:rsidR="00D539F0" w:rsidRPr="00E47652" w:rsidRDefault="00D539F0" w:rsidP="00D539F0">
            <w:r w:rsidRPr="00E47652">
              <w:rPr>
                <w:lang w:eastAsia="zh-CN"/>
              </w:rPr>
              <w:t>For DL SPS in subslot TTI with periodicity of 1 sTTI, n</w:t>
            </w:r>
            <w:r w:rsidRPr="00E47652">
              <w:rPr>
                <w:bCs/>
                <w:kern w:val="32"/>
                <w:lang w:eastAsia="zh-CN"/>
              </w:rPr>
              <w:t>o DMRS sharing for DL SPS, and the 1-bit DMRS-</w:t>
            </w:r>
            <w:r w:rsidRPr="00E47652">
              <w:rPr>
                <w:iCs/>
                <w:lang w:eastAsia="ko-KR"/>
              </w:rPr>
              <w:t xml:space="preserve">indication </w:t>
            </w:r>
            <w:r w:rsidRPr="00E47652">
              <w:rPr>
                <w:bCs/>
                <w:kern w:val="32"/>
                <w:lang w:eastAsia="zh-CN"/>
              </w:rPr>
              <w:t>field in DL sDCI for DL SPS is set to '0' for validation. Every sTTI contains DMRS for DMRS-based sPDSCH transmission.</w:t>
            </w:r>
          </w:p>
        </w:tc>
      </w:tr>
      <w:tr w:rsidR="00D539F0" w:rsidRPr="001F51C1" w14:paraId="37A31523" w14:textId="77777777" w:rsidTr="009B51CE">
        <w:tc>
          <w:tcPr>
            <w:tcW w:w="9631" w:type="dxa"/>
          </w:tcPr>
          <w:p w14:paraId="066EC03A" w14:textId="77777777" w:rsidR="00D539F0" w:rsidRPr="00E47652" w:rsidRDefault="00D539F0" w:rsidP="00D539F0">
            <w:pPr>
              <w:rPr>
                <w:lang w:eastAsia="zh-CN"/>
              </w:rPr>
            </w:pPr>
            <w:r w:rsidRPr="00E47652">
              <w:rPr>
                <w:lang w:eastAsia="zh-CN"/>
              </w:rPr>
              <w:t>For UL SPS in subslot TTI with periodicity of 1 sTTI,</w:t>
            </w:r>
            <w:r w:rsidRPr="00E47652">
              <w:rPr>
                <w:bCs/>
                <w:kern w:val="32"/>
                <w:lang w:eastAsia="zh-CN"/>
              </w:rPr>
              <w:t xml:space="preserve"> 1-bit is used </w:t>
            </w:r>
            <w:r w:rsidRPr="00E47652">
              <w:rPr>
                <w:lang w:eastAsia="zh-CN"/>
              </w:rPr>
              <w:t>to indicate the UL DMRS pattern according to table below. The remaining bit for the UL DMRS indication is used for activation (set to ‘0’). For release, both bits are set to ‘1’.</w:t>
            </w:r>
          </w:p>
          <w:p w14:paraId="61D122BF" w14:textId="77777777" w:rsidR="00D539F0" w:rsidRPr="00E47652" w:rsidRDefault="00D539F0" w:rsidP="00D539F0">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850"/>
              <w:gridCol w:w="851"/>
              <w:gridCol w:w="853"/>
              <w:gridCol w:w="1006"/>
              <w:gridCol w:w="1006"/>
              <w:gridCol w:w="1006"/>
            </w:tblGrid>
            <w:tr w:rsidR="00E47652" w:rsidRPr="00E47652" w14:paraId="25EC291B" w14:textId="77777777" w:rsidTr="007C1816">
              <w:trPr>
                <w:jc w:val="center"/>
              </w:trPr>
              <w:tc>
                <w:tcPr>
                  <w:tcW w:w="1775" w:type="dxa"/>
                  <w:shd w:val="clear" w:color="auto" w:fill="D9E2F3"/>
                </w:tcPr>
                <w:p w14:paraId="2F2EE3A3" w14:textId="77777777" w:rsidR="00D539F0" w:rsidRPr="00E47652" w:rsidRDefault="00D539F0" w:rsidP="00D539F0">
                  <w:pPr>
                    <w:pStyle w:val="BodyText"/>
                    <w:jc w:val="center"/>
                    <w:rPr>
                      <w:rFonts w:eastAsia="Malgun Gothic"/>
                      <w:lang w:eastAsia="ko-KR"/>
                    </w:rPr>
                  </w:pPr>
                  <w:r w:rsidRPr="00E47652">
                    <w:rPr>
                      <w:rFonts w:eastAsia="Malgun Gothic"/>
                      <w:lang w:eastAsia="ko-KR"/>
                    </w:rPr>
                    <w:t>sDCI field (1-bit)</w:t>
                  </w:r>
                </w:p>
              </w:tc>
              <w:tc>
                <w:tcPr>
                  <w:tcW w:w="850" w:type="dxa"/>
                  <w:shd w:val="clear" w:color="auto" w:fill="D9E2F3"/>
                </w:tcPr>
                <w:p w14:paraId="34DFAD6C" w14:textId="77777777" w:rsidR="00D539F0" w:rsidRPr="00E47652" w:rsidRDefault="00D539F0" w:rsidP="00D539F0">
                  <w:pPr>
                    <w:pStyle w:val="BodyText"/>
                    <w:jc w:val="center"/>
                    <w:rPr>
                      <w:rFonts w:eastAsia="Malgun Gothic"/>
                      <w:lang w:eastAsia="ko-KR"/>
                    </w:rPr>
                  </w:pPr>
                  <w:r w:rsidRPr="00E47652">
                    <w:rPr>
                      <w:rFonts w:eastAsia="Malgun Gothic"/>
                      <w:lang w:eastAsia="ko-KR"/>
                    </w:rPr>
                    <w:t>sTTI 0</w:t>
                  </w:r>
                </w:p>
              </w:tc>
              <w:tc>
                <w:tcPr>
                  <w:tcW w:w="851" w:type="dxa"/>
                  <w:shd w:val="clear" w:color="auto" w:fill="D9E2F3"/>
                </w:tcPr>
                <w:p w14:paraId="040CCD79" w14:textId="77777777" w:rsidR="00D539F0" w:rsidRPr="00E47652" w:rsidRDefault="00D539F0" w:rsidP="00D539F0">
                  <w:pPr>
                    <w:pStyle w:val="BodyText"/>
                    <w:jc w:val="center"/>
                    <w:rPr>
                      <w:rFonts w:eastAsia="Malgun Gothic"/>
                      <w:lang w:eastAsia="ko-KR"/>
                    </w:rPr>
                  </w:pPr>
                  <w:r w:rsidRPr="00E47652">
                    <w:rPr>
                      <w:rFonts w:eastAsia="Malgun Gothic"/>
                      <w:lang w:eastAsia="ko-KR"/>
                    </w:rPr>
                    <w:t>sTTI 1</w:t>
                  </w:r>
                </w:p>
              </w:tc>
              <w:tc>
                <w:tcPr>
                  <w:tcW w:w="853" w:type="dxa"/>
                  <w:shd w:val="clear" w:color="auto" w:fill="D9E2F3"/>
                </w:tcPr>
                <w:p w14:paraId="7A334823" w14:textId="77777777" w:rsidR="00D539F0" w:rsidRPr="00E47652" w:rsidRDefault="00D539F0" w:rsidP="00D539F0">
                  <w:pPr>
                    <w:pStyle w:val="BodyText"/>
                    <w:jc w:val="center"/>
                    <w:rPr>
                      <w:rFonts w:eastAsia="Malgun Gothic"/>
                      <w:lang w:eastAsia="ko-KR"/>
                    </w:rPr>
                  </w:pPr>
                  <w:r w:rsidRPr="00E47652">
                    <w:rPr>
                      <w:rFonts w:eastAsia="Malgun Gothic"/>
                      <w:lang w:eastAsia="ko-KR"/>
                    </w:rPr>
                    <w:t>sTTI 2</w:t>
                  </w:r>
                </w:p>
              </w:tc>
              <w:tc>
                <w:tcPr>
                  <w:tcW w:w="1006" w:type="dxa"/>
                  <w:shd w:val="clear" w:color="auto" w:fill="D9E2F3"/>
                </w:tcPr>
                <w:p w14:paraId="1C6354DD" w14:textId="77777777" w:rsidR="00D539F0" w:rsidRPr="00E47652" w:rsidRDefault="00D539F0" w:rsidP="00D539F0">
                  <w:pPr>
                    <w:pStyle w:val="BodyText"/>
                    <w:jc w:val="center"/>
                    <w:rPr>
                      <w:rFonts w:eastAsia="Malgun Gothic"/>
                      <w:lang w:eastAsia="ko-KR"/>
                    </w:rPr>
                  </w:pPr>
                  <w:r w:rsidRPr="00E47652">
                    <w:rPr>
                      <w:rFonts w:eastAsia="Malgun Gothic"/>
                      <w:lang w:eastAsia="ko-KR"/>
                    </w:rPr>
                    <w:t>sTTI 3</w:t>
                  </w:r>
                </w:p>
              </w:tc>
              <w:tc>
                <w:tcPr>
                  <w:tcW w:w="1006" w:type="dxa"/>
                  <w:shd w:val="clear" w:color="auto" w:fill="D9E2F3"/>
                </w:tcPr>
                <w:p w14:paraId="29BB565D" w14:textId="77777777" w:rsidR="00D539F0" w:rsidRPr="00E47652" w:rsidRDefault="00D539F0" w:rsidP="00D539F0">
                  <w:pPr>
                    <w:pStyle w:val="BodyText"/>
                    <w:jc w:val="center"/>
                    <w:rPr>
                      <w:rFonts w:eastAsia="Malgun Gothic"/>
                      <w:lang w:eastAsia="ko-KR"/>
                    </w:rPr>
                  </w:pPr>
                  <w:r w:rsidRPr="00E47652">
                    <w:rPr>
                      <w:rFonts w:eastAsia="Malgun Gothic"/>
                      <w:lang w:eastAsia="ko-KR"/>
                    </w:rPr>
                    <w:t>sTTI 4</w:t>
                  </w:r>
                </w:p>
              </w:tc>
              <w:tc>
                <w:tcPr>
                  <w:tcW w:w="1006" w:type="dxa"/>
                  <w:shd w:val="clear" w:color="auto" w:fill="D9E2F3"/>
                </w:tcPr>
                <w:p w14:paraId="12ECEA7B" w14:textId="77777777" w:rsidR="00D539F0" w:rsidRPr="00E47652" w:rsidRDefault="00D539F0" w:rsidP="00D539F0">
                  <w:pPr>
                    <w:pStyle w:val="BodyText"/>
                    <w:jc w:val="center"/>
                    <w:rPr>
                      <w:rFonts w:eastAsia="Malgun Gothic"/>
                      <w:lang w:eastAsia="ko-KR"/>
                    </w:rPr>
                  </w:pPr>
                  <w:r w:rsidRPr="00E47652">
                    <w:rPr>
                      <w:rFonts w:eastAsia="Malgun Gothic"/>
                      <w:lang w:eastAsia="ko-KR"/>
                    </w:rPr>
                    <w:t>sTTI 5</w:t>
                  </w:r>
                </w:p>
              </w:tc>
            </w:tr>
            <w:tr w:rsidR="00E47652" w:rsidRPr="00E47652" w14:paraId="1FAA9BDA" w14:textId="77777777" w:rsidTr="007C1816">
              <w:trPr>
                <w:jc w:val="center"/>
              </w:trPr>
              <w:tc>
                <w:tcPr>
                  <w:tcW w:w="1775" w:type="dxa"/>
                  <w:shd w:val="clear" w:color="auto" w:fill="auto"/>
                </w:tcPr>
                <w:p w14:paraId="6FF1C207" w14:textId="77777777" w:rsidR="00D539F0" w:rsidRPr="00E47652" w:rsidRDefault="00D539F0" w:rsidP="00D539F0">
                  <w:pPr>
                    <w:pStyle w:val="BodyText"/>
                    <w:jc w:val="center"/>
                    <w:rPr>
                      <w:rFonts w:eastAsia="Malgun Gothic"/>
                      <w:lang w:eastAsia="ko-KR"/>
                    </w:rPr>
                  </w:pPr>
                  <w:r w:rsidRPr="00E47652">
                    <w:rPr>
                      <w:rFonts w:eastAsia="Malgun Gothic"/>
                      <w:lang w:eastAsia="ko-KR"/>
                    </w:rPr>
                    <w:t>0 (no sharing)</w:t>
                  </w:r>
                </w:p>
              </w:tc>
              <w:tc>
                <w:tcPr>
                  <w:tcW w:w="850" w:type="dxa"/>
                  <w:shd w:val="clear" w:color="auto" w:fill="auto"/>
                </w:tcPr>
                <w:p w14:paraId="28AD82DA" w14:textId="77777777" w:rsidR="00D539F0" w:rsidRPr="00E47652" w:rsidRDefault="00D539F0" w:rsidP="00D539F0">
                  <w:pPr>
                    <w:pStyle w:val="BodyText"/>
                    <w:jc w:val="center"/>
                    <w:rPr>
                      <w:rFonts w:eastAsia="Malgun Gothic"/>
                      <w:lang w:eastAsia="ko-KR"/>
                    </w:rPr>
                  </w:pPr>
                  <w:r w:rsidRPr="00E47652">
                    <w:rPr>
                      <w:rFonts w:eastAsia="Malgun Gothic"/>
                      <w:lang w:eastAsia="ko-KR"/>
                    </w:rPr>
                    <w:t>R D D</w:t>
                  </w:r>
                </w:p>
              </w:tc>
              <w:tc>
                <w:tcPr>
                  <w:tcW w:w="851" w:type="dxa"/>
                  <w:shd w:val="clear" w:color="auto" w:fill="auto"/>
                </w:tcPr>
                <w:p w14:paraId="2381A5DC" w14:textId="77777777" w:rsidR="00D539F0" w:rsidRPr="00E47652" w:rsidRDefault="00D539F0" w:rsidP="00D539F0">
                  <w:pPr>
                    <w:pStyle w:val="BodyText"/>
                    <w:jc w:val="center"/>
                    <w:rPr>
                      <w:rFonts w:eastAsia="Malgun Gothic"/>
                      <w:lang w:eastAsia="ko-KR"/>
                    </w:rPr>
                  </w:pPr>
                  <w:r w:rsidRPr="00E47652">
                    <w:rPr>
                      <w:rFonts w:eastAsia="Malgun Gothic"/>
                      <w:lang w:eastAsia="ko-KR"/>
                    </w:rPr>
                    <w:t>R D</w:t>
                  </w:r>
                </w:p>
              </w:tc>
              <w:tc>
                <w:tcPr>
                  <w:tcW w:w="853" w:type="dxa"/>
                  <w:shd w:val="clear" w:color="auto" w:fill="auto"/>
                </w:tcPr>
                <w:p w14:paraId="3FC4B965" w14:textId="77777777" w:rsidR="00D539F0" w:rsidRPr="00E47652" w:rsidRDefault="00D539F0" w:rsidP="00D539F0">
                  <w:pPr>
                    <w:pStyle w:val="BodyText"/>
                    <w:jc w:val="center"/>
                    <w:rPr>
                      <w:rFonts w:eastAsia="Malgun Gothic"/>
                      <w:lang w:eastAsia="ko-KR"/>
                    </w:rPr>
                  </w:pPr>
                  <w:r w:rsidRPr="00E47652">
                    <w:rPr>
                      <w:rFonts w:eastAsia="Malgun Gothic"/>
                      <w:lang w:eastAsia="ko-KR"/>
                    </w:rPr>
                    <w:t>R D</w:t>
                  </w:r>
                </w:p>
              </w:tc>
              <w:tc>
                <w:tcPr>
                  <w:tcW w:w="1006" w:type="dxa"/>
                  <w:shd w:val="clear" w:color="auto" w:fill="auto"/>
                </w:tcPr>
                <w:p w14:paraId="790934AD" w14:textId="77777777" w:rsidR="00D539F0" w:rsidRPr="00E47652" w:rsidRDefault="00D539F0" w:rsidP="00D539F0">
                  <w:pPr>
                    <w:pStyle w:val="BodyText"/>
                    <w:jc w:val="center"/>
                    <w:rPr>
                      <w:rFonts w:eastAsia="Malgun Gothic"/>
                      <w:lang w:eastAsia="ko-KR"/>
                    </w:rPr>
                  </w:pPr>
                  <w:r w:rsidRPr="00E47652">
                    <w:rPr>
                      <w:rFonts w:eastAsia="Malgun Gothic"/>
                      <w:lang w:eastAsia="ko-KR"/>
                    </w:rPr>
                    <w:t>R D</w:t>
                  </w:r>
                </w:p>
              </w:tc>
              <w:tc>
                <w:tcPr>
                  <w:tcW w:w="1006" w:type="dxa"/>
                  <w:shd w:val="clear" w:color="auto" w:fill="auto"/>
                </w:tcPr>
                <w:p w14:paraId="7136BAA5" w14:textId="77777777" w:rsidR="00D539F0" w:rsidRPr="00E47652" w:rsidRDefault="00D539F0" w:rsidP="00D539F0">
                  <w:pPr>
                    <w:pStyle w:val="BodyText"/>
                    <w:jc w:val="center"/>
                    <w:rPr>
                      <w:rFonts w:eastAsia="Malgun Gothic"/>
                      <w:lang w:eastAsia="ko-KR"/>
                    </w:rPr>
                  </w:pPr>
                  <w:r w:rsidRPr="00E47652">
                    <w:rPr>
                      <w:rFonts w:eastAsia="Malgun Gothic"/>
                      <w:lang w:eastAsia="ko-KR"/>
                    </w:rPr>
                    <w:t>R D</w:t>
                  </w:r>
                </w:p>
              </w:tc>
              <w:tc>
                <w:tcPr>
                  <w:tcW w:w="1006" w:type="dxa"/>
                  <w:shd w:val="clear" w:color="auto" w:fill="auto"/>
                </w:tcPr>
                <w:p w14:paraId="5BA33810" w14:textId="77777777" w:rsidR="00D539F0" w:rsidRPr="00E47652" w:rsidRDefault="00D539F0" w:rsidP="00D539F0">
                  <w:pPr>
                    <w:pStyle w:val="BodyText"/>
                    <w:jc w:val="center"/>
                    <w:rPr>
                      <w:rFonts w:eastAsia="Malgun Gothic"/>
                      <w:lang w:eastAsia="ko-KR"/>
                    </w:rPr>
                  </w:pPr>
                  <w:r w:rsidRPr="00E47652">
                    <w:rPr>
                      <w:rFonts w:eastAsia="Malgun Gothic"/>
                      <w:lang w:eastAsia="ko-KR"/>
                    </w:rPr>
                    <w:t>R D D</w:t>
                  </w:r>
                </w:p>
              </w:tc>
            </w:tr>
            <w:tr w:rsidR="00E47652" w:rsidRPr="00E47652" w14:paraId="58C9D02F" w14:textId="77777777" w:rsidTr="007C1816">
              <w:trPr>
                <w:jc w:val="center"/>
              </w:trPr>
              <w:tc>
                <w:tcPr>
                  <w:tcW w:w="1775" w:type="dxa"/>
                  <w:shd w:val="clear" w:color="auto" w:fill="auto"/>
                </w:tcPr>
                <w:p w14:paraId="6F29AC18" w14:textId="77777777" w:rsidR="00D539F0" w:rsidRPr="00E47652" w:rsidRDefault="00D539F0" w:rsidP="00D539F0">
                  <w:pPr>
                    <w:pStyle w:val="BodyText"/>
                    <w:jc w:val="center"/>
                    <w:rPr>
                      <w:rFonts w:eastAsia="Malgun Gothic"/>
                      <w:lang w:eastAsia="ko-KR"/>
                    </w:rPr>
                  </w:pPr>
                  <w:r w:rsidRPr="00E47652">
                    <w:rPr>
                      <w:rFonts w:eastAsia="Malgun Gothic"/>
                      <w:lang w:eastAsia="ko-KR"/>
                    </w:rPr>
                    <w:t>1</w:t>
                  </w:r>
                </w:p>
              </w:tc>
              <w:tc>
                <w:tcPr>
                  <w:tcW w:w="850" w:type="dxa"/>
                  <w:shd w:val="clear" w:color="auto" w:fill="auto"/>
                </w:tcPr>
                <w:p w14:paraId="2CBC13E0" w14:textId="77777777" w:rsidR="00D539F0" w:rsidRPr="00E47652" w:rsidRDefault="00D539F0" w:rsidP="00D539F0">
                  <w:pPr>
                    <w:pStyle w:val="BodyText"/>
                    <w:jc w:val="center"/>
                    <w:rPr>
                      <w:rFonts w:eastAsia="Malgun Gothic"/>
                      <w:lang w:eastAsia="ko-KR"/>
                    </w:rPr>
                  </w:pPr>
                  <w:r w:rsidRPr="00E47652">
                    <w:rPr>
                      <w:rFonts w:eastAsia="Malgun Gothic"/>
                      <w:lang w:eastAsia="ko-KR"/>
                    </w:rPr>
                    <w:t>R D D</w:t>
                  </w:r>
                </w:p>
              </w:tc>
              <w:tc>
                <w:tcPr>
                  <w:tcW w:w="851" w:type="dxa"/>
                  <w:shd w:val="clear" w:color="auto" w:fill="auto"/>
                </w:tcPr>
                <w:p w14:paraId="4653354B" w14:textId="77777777" w:rsidR="00D539F0" w:rsidRPr="00E47652" w:rsidRDefault="00D539F0" w:rsidP="00D539F0">
                  <w:pPr>
                    <w:pStyle w:val="BodyText"/>
                    <w:jc w:val="center"/>
                    <w:rPr>
                      <w:rFonts w:eastAsia="Malgun Gothic"/>
                      <w:lang w:eastAsia="ko-KR"/>
                    </w:rPr>
                  </w:pPr>
                  <w:r w:rsidRPr="00E47652">
                    <w:rPr>
                      <w:rFonts w:eastAsia="Malgun Gothic"/>
                      <w:lang w:eastAsia="ko-KR"/>
                    </w:rPr>
                    <w:t>D D | R</w:t>
                  </w:r>
                </w:p>
              </w:tc>
              <w:tc>
                <w:tcPr>
                  <w:tcW w:w="853" w:type="dxa"/>
                  <w:shd w:val="clear" w:color="auto" w:fill="auto"/>
                </w:tcPr>
                <w:p w14:paraId="01304B94" w14:textId="77777777" w:rsidR="00D539F0" w:rsidRPr="00E47652" w:rsidRDefault="00D539F0" w:rsidP="00D539F0">
                  <w:pPr>
                    <w:pStyle w:val="BodyText"/>
                    <w:jc w:val="center"/>
                    <w:rPr>
                      <w:rFonts w:eastAsia="Malgun Gothic"/>
                      <w:lang w:eastAsia="ko-KR"/>
                    </w:rPr>
                  </w:pPr>
                  <w:r w:rsidRPr="00E47652">
                    <w:rPr>
                      <w:rFonts w:eastAsia="Malgun Gothic"/>
                      <w:lang w:eastAsia="ko-KR"/>
                    </w:rPr>
                    <w:t>R D</w:t>
                  </w:r>
                </w:p>
              </w:tc>
              <w:tc>
                <w:tcPr>
                  <w:tcW w:w="1006" w:type="dxa"/>
                  <w:shd w:val="clear" w:color="auto" w:fill="auto"/>
                </w:tcPr>
                <w:p w14:paraId="34D00B43" w14:textId="77777777" w:rsidR="00D539F0" w:rsidRPr="00E47652" w:rsidRDefault="00D539F0" w:rsidP="00D539F0">
                  <w:pPr>
                    <w:pStyle w:val="BodyText"/>
                    <w:jc w:val="center"/>
                    <w:rPr>
                      <w:rFonts w:eastAsia="Malgun Gothic"/>
                      <w:lang w:eastAsia="ko-KR"/>
                    </w:rPr>
                  </w:pPr>
                  <w:r w:rsidRPr="00E47652">
                    <w:rPr>
                      <w:rFonts w:eastAsia="Malgun Gothic"/>
                      <w:lang w:eastAsia="ko-KR"/>
                    </w:rPr>
                    <w:t>D D | R</w:t>
                  </w:r>
                </w:p>
              </w:tc>
              <w:tc>
                <w:tcPr>
                  <w:tcW w:w="1006" w:type="dxa"/>
                  <w:shd w:val="clear" w:color="auto" w:fill="auto"/>
                </w:tcPr>
                <w:p w14:paraId="2C4CE069" w14:textId="77777777" w:rsidR="00D539F0" w:rsidRPr="00E47652" w:rsidRDefault="00D539F0" w:rsidP="00D539F0">
                  <w:pPr>
                    <w:pStyle w:val="BodyText"/>
                    <w:jc w:val="center"/>
                    <w:rPr>
                      <w:rFonts w:eastAsia="Malgun Gothic"/>
                      <w:lang w:eastAsia="ko-KR"/>
                    </w:rPr>
                  </w:pPr>
                  <w:r w:rsidRPr="00E47652">
                    <w:rPr>
                      <w:rFonts w:eastAsia="Malgun Gothic"/>
                      <w:lang w:eastAsia="ko-KR"/>
                    </w:rPr>
                    <w:t>R D</w:t>
                  </w:r>
                </w:p>
              </w:tc>
              <w:tc>
                <w:tcPr>
                  <w:tcW w:w="1006" w:type="dxa"/>
                  <w:shd w:val="clear" w:color="auto" w:fill="auto"/>
                </w:tcPr>
                <w:p w14:paraId="1C49DDAC" w14:textId="77777777" w:rsidR="00D539F0" w:rsidRPr="00E47652" w:rsidRDefault="00D539F0" w:rsidP="00D539F0">
                  <w:pPr>
                    <w:pStyle w:val="BodyText"/>
                    <w:jc w:val="center"/>
                    <w:rPr>
                      <w:rFonts w:eastAsia="Malgun Gothic"/>
                      <w:lang w:eastAsia="ko-KR"/>
                    </w:rPr>
                  </w:pPr>
                  <w:r w:rsidRPr="00E47652">
                    <w:rPr>
                      <w:rFonts w:eastAsia="Malgun Gothic"/>
                      <w:lang w:eastAsia="ko-KR"/>
                    </w:rPr>
                    <w:t>R D D</w:t>
                  </w:r>
                </w:p>
              </w:tc>
            </w:tr>
            <w:tr w:rsidR="00E47652" w:rsidRPr="00E47652" w14:paraId="7D45251A" w14:textId="77777777" w:rsidTr="007C1816">
              <w:trPr>
                <w:jc w:val="center"/>
              </w:trPr>
              <w:tc>
                <w:tcPr>
                  <w:tcW w:w="7347" w:type="dxa"/>
                  <w:gridSpan w:val="7"/>
                  <w:shd w:val="clear" w:color="auto" w:fill="auto"/>
                </w:tcPr>
                <w:p w14:paraId="51448236" w14:textId="77777777" w:rsidR="00D539F0" w:rsidRPr="00E47652" w:rsidRDefault="00D539F0" w:rsidP="00D539F0">
                  <w:pPr>
                    <w:pStyle w:val="BodyText"/>
                    <w:rPr>
                      <w:rFonts w:eastAsia="Malgun Gothic"/>
                      <w:lang w:eastAsia="ko-KR"/>
                    </w:rPr>
                  </w:pPr>
                  <w:r w:rsidRPr="00E47652">
                    <w:rPr>
                      <w:rFonts w:eastAsia="Malgun Gothic"/>
                      <w:lang w:eastAsia="ko-KR"/>
                    </w:rPr>
                    <w:t>R : Reference symbol</w:t>
                  </w:r>
                </w:p>
                <w:p w14:paraId="4C443FC3" w14:textId="77777777" w:rsidR="00D539F0" w:rsidRPr="00E47652" w:rsidRDefault="00D539F0" w:rsidP="00D539F0">
                  <w:pPr>
                    <w:pStyle w:val="BodyText"/>
                    <w:rPr>
                      <w:rFonts w:eastAsia="Malgun Gothic"/>
                      <w:lang w:eastAsia="ko-KR"/>
                    </w:rPr>
                  </w:pPr>
                  <w:r w:rsidRPr="00E47652">
                    <w:rPr>
                      <w:rFonts w:eastAsia="Malgun Gothic"/>
                      <w:lang w:eastAsia="ko-KR"/>
                    </w:rPr>
                    <w:t>D : Data</w:t>
                  </w:r>
                </w:p>
                <w:p w14:paraId="714EF620" w14:textId="77777777" w:rsidR="00D539F0" w:rsidRPr="00E47652" w:rsidRDefault="00D539F0" w:rsidP="00D539F0">
                  <w:pPr>
                    <w:pStyle w:val="BodyText"/>
                    <w:rPr>
                      <w:rFonts w:eastAsia="Malgun Gothic"/>
                      <w:lang w:eastAsia="ko-KR"/>
                    </w:rPr>
                  </w:pPr>
                  <w:r w:rsidRPr="00E47652">
                    <w:rPr>
                      <w:rFonts w:eastAsia="Malgun Gothic"/>
                      <w:lang w:eastAsia="ko-KR"/>
                    </w:rPr>
                    <w:t xml:space="preserve"> |  : sTTI border</w:t>
                  </w:r>
                </w:p>
              </w:tc>
            </w:tr>
          </w:tbl>
          <w:p w14:paraId="21BF0156" w14:textId="76DBD949" w:rsidR="00D539F0" w:rsidRPr="00E47652" w:rsidRDefault="00D539F0" w:rsidP="00D539F0">
            <w:pPr>
              <w:rPr>
                <w:lang w:eastAsia="zh-CN"/>
              </w:rPr>
            </w:pPr>
          </w:p>
        </w:tc>
      </w:tr>
      <w:tr w:rsidR="00D539F0" w:rsidRPr="001F51C1" w14:paraId="5DC99F3D" w14:textId="77777777" w:rsidTr="009B51CE">
        <w:tc>
          <w:tcPr>
            <w:tcW w:w="9631" w:type="dxa"/>
          </w:tcPr>
          <w:p w14:paraId="155AF730" w14:textId="583B5958" w:rsidR="00D539F0" w:rsidRPr="00E47652" w:rsidRDefault="00D539F0" w:rsidP="00D539F0">
            <w:pPr>
              <w:rPr>
                <w:lang w:eastAsia="zh-CN"/>
              </w:rPr>
            </w:pPr>
            <w:r w:rsidRPr="00E47652">
              <w:rPr>
                <w:lang w:eastAsia="zh-CN"/>
              </w:rPr>
              <w:t>For UL sTTI SPS operation, different DMRS and/or RPF can be configured by RRC (3-bit CS and 1-bit RPF). The CS and RPF fields in the sDCI are set to zero</w:t>
            </w:r>
          </w:p>
        </w:tc>
      </w:tr>
    </w:tbl>
    <w:p w14:paraId="72020BA1" w14:textId="3B0BCB5A" w:rsidR="00847EEE" w:rsidRDefault="00847EEE" w:rsidP="00847EEE">
      <w:pPr>
        <w:pStyle w:val="Heading2"/>
      </w:pPr>
      <w:r w:rsidRPr="001F51C1">
        <w:lastRenderedPageBreak/>
        <w:t>4.</w:t>
      </w:r>
      <w:r w:rsidR="009B51CE" w:rsidRPr="001F51C1">
        <w:t>1</w:t>
      </w:r>
      <w:r w:rsidR="00E6253A">
        <w:t>0</w:t>
      </w:r>
      <w:r w:rsidRPr="001F51C1">
        <w:tab/>
        <w:t xml:space="preserve">Maximum </w:t>
      </w:r>
      <w:r w:rsidRPr="003A5CB8">
        <w:t>TA and processing time</w:t>
      </w:r>
    </w:p>
    <w:tbl>
      <w:tblPr>
        <w:tblStyle w:val="TableGrid"/>
        <w:tblW w:w="0" w:type="auto"/>
        <w:tblLook w:val="04A0" w:firstRow="1" w:lastRow="0" w:firstColumn="1" w:lastColumn="0" w:noHBand="0" w:noVBand="1"/>
      </w:tblPr>
      <w:tblGrid>
        <w:gridCol w:w="9631"/>
      </w:tblGrid>
      <w:tr w:rsidR="004709C1" w14:paraId="1589F8ED" w14:textId="77777777" w:rsidTr="00114721">
        <w:tc>
          <w:tcPr>
            <w:tcW w:w="9631" w:type="dxa"/>
          </w:tcPr>
          <w:p w14:paraId="6BD40ADF" w14:textId="77777777" w:rsidR="004709C1" w:rsidRPr="008D1F3E" w:rsidRDefault="004709C1" w:rsidP="004709C1">
            <w:pPr>
              <w:rPr>
                <w:lang w:val="en-US"/>
              </w:rPr>
            </w:pPr>
            <w:r w:rsidRPr="008D1F3E">
              <w:rPr>
                <w:lang w:val="en-US"/>
              </w:rPr>
              <w:t xml:space="preserve">The minimum timing for UL grant to UL data and for DL data to DL HARQ is n + k TTI for subframe-long TTI operation and short TTI capable UEs. </w:t>
            </w:r>
          </w:p>
          <w:p w14:paraId="286DC0CB" w14:textId="7CF4D4A6" w:rsidR="004709C1" w:rsidRPr="008D1F3E" w:rsidRDefault="004709C1" w:rsidP="00A21BFD">
            <w:pPr>
              <w:rPr>
                <w:lang w:val="en-US"/>
              </w:rPr>
            </w:pPr>
            <w:r w:rsidRPr="008D1F3E">
              <w:rPr>
                <w:lang w:val="en-US"/>
              </w:rPr>
              <w:t>-</w:t>
            </w:r>
            <w:r w:rsidRPr="008D1F3E">
              <w:rPr>
                <w:lang w:val="en-US"/>
              </w:rPr>
              <w:tab/>
              <w:t>k = 4 is supported</w:t>
            </w:r>
          </w:p>
        </w:tc>
      </w:tr>
      <w:tr w:rsidR="00E60D7E" w14:paraId="103F7D40" w14:textId="77777777" w:rsidTr="00114721">
        <w:tc>
          <w:tcPr>
            <w:tcW w:w="9631" w:type="dxa"/>
          </w:tcPr>
          <w:p w14:paraId="27355DD0" w14:textId="00645D65" w:rsidR="000966B0" w:rsidRPr="001F51C1" w:rsidRDefault="000966B0" w:rsidP="00D839F2">
            <w:pPr>
              <w:spacing w:after="0"/>
              <w:rPr>
                <w:lang w:val="en-US"/>
              </w:rPr>
            </w:pPr>
            <w:r w:rsidRPr="001F51C1">
              <w:rPr>
                <w:lang w:val="en-US"/>
              </w:rPr>
              <w:t xml:space="preserve">The minimum timing for UL grant to UL data and </w:t>
            </w:r>
            <w:r w:rsidR="004709C1" w:rsidRPr="001F51C1">
              <w:rPr>
                <w:lang w:val="en-US"/>
              </w:rPr>
              <w:t>for DL data to DL HARQ is n + k.</w:t>
            </w:r>
          </w:p>
          <w:p w14:paraId="5011C184" w14:textId="255F9A4C" w:rsidR="00B0357F" w:rsidRPr="001F51C1" w:rsidRDefault="000966B0" w:rsidP="001F46DF">
            <w:pPr>
              <w:pStyle w:val="ListParagraph"/>
              <w:numPr>
                <w:ilvl w:val="0"/>
                <w:numId w:val="49"/>
              </w:numPr>
              <w:ind w:leftChars="0"/>
              <w:rPr>
                <w:rFonts w:eastAsia="MS Mincho"/>
                <w:iCs/>
                <w:lang w:val="en-US" w:eastAsia="ja-JP"/>
              </w:rPr>
            </w:pPr>
            <w:r w:rsidRPr="001F51C1">
              <w:rPr>
                <w:rFonts w:eastAsia="MS Mincho"/>
                <w:iCs/>
                <w:lang w:val="en-US" w:eastAsia="ja-JP"/>
              </w:rPr>
              <w:t xml:space="preserve">for DL 1-slot sTTI length or UL 1-slot sTTI length, </w:t>
            </w:r>
            <w:r w:rsidR="00D839F2" w:rsidRPr="001F51C1">
              <w:rPr>
                <w:rFonts w:eastAsia="MS Mincho"/>
                <w:iCs/>
                <w:lang w:val="en-US" w:eastAsia="ja-JP"/>
              </w:rPr>
              <w:t>k=</w:t>
            </w:r>
            <w:r w:rsidRPr="001F51C1">
              <w:rPr>
                <w:rFonts w:eastAsia="MS Mincho"/>
                <w:iCs/>
                <w:lang w:val="en-US" w:eastAsia="ja-JP"/>
              </w:rPr>
              <w:t>4 slot sTTI</w:t>
            </w:r>
          </w:p>
          <w:p w14:paraId="76140709" w14:textId="77777777" w:rsidR="004709C1" w:rsidRPr="001F51C1" w:rsidRDefault="004709C1" w:rsidP="001F46DF">
            <w:pPr>
              <w:pStyle w:val="ListParagraph"/>
              <w:numPr>
                <w:ilvl w:val="0"/>
                <w:numId w:val="49"/>
              </w:numPr>
              <w:ind w:leftChars="0"/>
              <w:rPr>
                <w:iCs/>
                <w:lang w:eastAsia="x-none"/>
              </w:rPr>
            </w:pPr>
            <w:r w:rsidRPr="001F51C1">
              <w:rPr>
                <w:rFonts w:eastAsia="MS Mincho"/>
                <w:iCs/>
                <w:lang w:val="en-US" w:eastAsia="ja-JP"/>
              </w:rPr>
              <w:t xml:space="preserve">for 2/3os sTTI </w:t>
            </w:r>
            <w:r w:rsidRPr="001F51C1">
              <w:rPr>
                <w:iCs/>
                <w:lang w:eastAsia="x-none"/>
              </w:rPr>
              <w:t>two sets of two</w:t>
            </w:r>
            <w:r w:rsidRPr="001F51C1">
              <w:rPr>
                <w:b/>
                <w:iCs/>
                <w:lang w:eastAsia="x-none"/>
              </w:rPr>
              <w:t xml:space="preserve"> </w:t>
            </w:r>
            <w:r w:rsidRPr="001F51C1">
              <w:rPr>
                <w:iCs/>
                <w:lang w:eastAsia="x-none"/>
              </w:rPr>
              <w:t xml:space="preserve">processing timing assumptions are defined for different maximum TA support. </w:t>
            </w:r>
          </w:p>
          <w:p w14:paraId="4491FD54" w14:textId="77777777" w:rsidR="004709C1" w:rsidRPr="001F51C1" w:rsidRDefault="004709C1" w:rsidP="001F46DF">
            <w:pPr>
              <w:pStyle w:val="ListParagraph"/>
              <w:numPr>
                <w:ilvl w:val="1"/>
                <w:numId w:val="49"/>
              </w:numPr>
              <w:ind w:leftChars="0"/>
              <w:rPr>
                <w:iCs/>
                <w:lang w:eastAsia="x-none"/>
              </w:rPr>
            </w:pPr>
            <w:r w:rsidRPr="001F51C1">
              <w:rPr>
                <w:iCs/>
                <w:lang w:eastAsia="x-none"/>
              </w:rPr>
              <w:t>Set 1 is defined with minimum timing n+4 with TA1/n+6 with TA1+4os</w:t>
            </w:r>
          </w:p>
          <w:p w14:paraId="58526CC8" w14:textId="1BF5ED01" w:rsidR="004709C1" w:rsidRPr="001F51C1" w:rsidRDefault="004709C1" w:rsidP="001F46DF">
            <w:pPr>
              <w:pStyle w:val="ListParagraph"/>
              <w:numPr>
                <w:ilvl w:val="1"/>
                <w:numId w:val="49"/>
              </w:numPr>
              <w:ind w:leftChars="0"/>
              <w:rPr>
                <w:iCs/>
                <w:lang w:eastAsia="x-none"/>
              </w:rPr>
            </w:pPr>
            <w:r w:rsidRPr="001F51C1">
              <w:rPr>
                <w:iCs/>
                <w:lang w:eastAsia="x-none"/>
              </w:rPr>
              <w:t>Set 2 is defined with minimum timing n+6 with TA2/n+8 with TA2+4os</w:t>
            </w:r>
          </w:p>
          <w:p w14:paraId="6BBF5EFA" w14:textId="77777777" w:rsidR="00D92FCF" w:rsidRPr="001F51C1" w:rsidRDefault="00D92FCF" w:rsidP="00E01E56">
            <w:pPr>
              <w:spacing w:after="0"/>
              <w:rPr>
                <w:lang w:val="en-US"/>
              </w:rPr>
            </w:pPr>
          </w:p>
          <w:p w14:paraId="12FDDB2A" w14:textId="4BF4070D" w:rsidR="000966B0" w:rsidRPr="001F51C1" w:rsidRDefault="000966B0" w:rsidP="00E01E56">
            <w:pPr>
              <w:spacing w:after="0"/>
              <w:rPr>
                <w:rFonts w:eastAsia="MS Mincho"/>
                <w:iCs/>
                <w:lang w:val="en-US" w:eastAsia="ja-JP"/>
              </w:rPr>
            </w:pPr>
            <w:r w:rsidRPr="001F51C1">
              <w:rPr>
                <w:rFonts w:eastAsia="MS Mincho"/>
                <w:iCs/>
                <w:lang w:val="en-US" w:eastAsia="ja-JP"/>
              </w:rPr>
              <w:t xml:space="preserve">Note that sTTI refers to </w:t>
            </w:r>
          </w:p>
          <w:p w14:paraId="077395BC" w14:textId="77777777" w:rsidR="0002174F" w:rsidRPr="001F51C1" w:rsidRDefault="000966B0" w:rsidP="001F46DF">
            <w:pPr>
              <w:numPr>
                <w:ilvl w:val="0"/>
                <w:numId w:val="47"/>
              </w:numPr>
              <w:spacing w:after="0"/>
              <w:rPr>
                <w:rFonts w:eastAsia="MS Mincho"/>
                <w:iCs/>
                <w:lang w:val="en-US" w:eastAsia="ja-JP"/>
              </w:rPr>
            </w:pPr>
            <w:r w:rsidRPr="001F51C1">
              <w:rPr>
                <w:rFonts w:eastAsia="MS Mincho"/>
                <w:iCs/>
                <w:lang w:val="en-US" w:eastAsia="ja-JP"/>
              </w:rPr>
              <w:t xml:space="preserve">sPUSCH sTTI for the UL grant to UL data timing </w:t>
            </w:r>
          </w:p>
          <w:p w14:paraId="62C4D5C6" w14:textId="5C25911F" w:rsidR="000966B0" w:rsidRPr="001F51C1" w:rsidRDefault="000966B0" w:rsidP="001F46DF">
            <w:pPr>
              <w:numPr>
                <w:ilvl w:val="0"/>
                <w:numId w:val="47"/>
              </w:numPr>
              <w:spacing w:after="0"/>
              <w:rPr>
                <w:rFonts w:eastAsia="MS Mincho"/>
                <w:iCs/>
                <w:lang w:val="en-US" w:eastAsia="ja-JP"/>
              </w:rPr>
            </w:pPr>
            <w:r w:rsidRPr="001F51C1">
              <w:rPr>
                <w:rFonts w:eastAsia="MS Mincho"/>
                <w:iCs/>
                <w:lang w:val="en-US" w:eastAsia="ja-JP"/>
              </w:rPr>
              <w:t xml:space="preserve">sPDSCH sTTI for the DL data to DL HARQ feedback </w:t>
            </w:r>
            <w:r w:rsidR="0002174F" w:rsidRPr="001F51C1">
              <w:rPr>
                <w:rFonts w:eastAsia="MS Mincho"/>
                <w:iCs/>
                <w:lang w:val="en-US" w:eastAsia="ja-JP"/>
              </w:rPr>
              <w:t>timing</w:t>
            </w:r>
          </w:p>
          <w:p w14:paraId="283D370B" w14:textId="4F75603C" w:rsidR="007D38C9" w:rsidRPr="001F51C1" w:rsidRDefault="007D38C9" w:rsidP="007D38C9">
            <w:pPr>
              <w:spacing w:after="0"/>
              <w:rPr>
                <w:rFonts w:eastAsia="MS Mincho"/>
                <w:iCs/>
                <w:lang w:val="en-US" w:eastAsia="ja-JP"/>
              </w:rPr>
            </w:pPr>
          </w:p>
          <w:p w14:paraId="7494EC70" w14:textId="0D817051" w:rsidR="0002174F" w:rsidRPr="001F51C1" w:rsidRDefault="007D38C9" w:rsidP="007D38C9">
            <w:pPr>
              <w:rPr>
                <w:rFonts w:eastAsia="MS Mincho"/>
                <w:iCs/>
                <w:lang w:val="en-US" w:eastAsia="ja-JP"/>
              </w:rPr>
            </w:pPr>
            <w:r w:rsidRPr="001F51C1">
              <w:rPr>
                <w:rFonts w:eastAsia="MS Mincho"/>
                <w:iCs/>
                <w:lang w:val="en-US" w:eastAsia="ja-JP"/>
              </w:rPr>
              <w:t>NOTE: In case of {2,7} combination the minimum of the supported maximum TA values for 2/3-os and 1-slot is applied.</w:t>
            </w:r>
          </w:p>
        </w:tc>
      </w:tr>
      <w:tr w:rsidR="00732390" w14:paraId="5DEBB1F7" w14:textId="77777777" w:rsidTr="00114721">
        <w:tc>
          <w:tcPr>
            <w:tcW w:w="9631" w:type="dxa"/>
          </w:tcPr>
          <w:p w14:paraId="2E17B0F0" w14:textId="36173536" w:rsidR="00732390" w:rsidRPr="001F51C1" w:rsidRDefault="00732390" w:rsidP="00E60D7E">
            <w:pPr>
              <w:rPr>
                <w:lang w:val="en-US"/>
              </w:rPr>
            </w:pPr>
            <w:r w:rsidRPr="001F51C1">
              <w:rPr>
                <w:rFonts w:eastAsia="MS Mincho"/>
                <w:iCs/>
                <w:lang w:val="en-US" w:eastAsia="ja-JP"/>
              </w:rPr>
              <w:t>If multiple processing timelines for a given sTTI combination are allowed, then only one processing timeline per PUCCH group is configured</w:t>
            </w:r>
          </w:p>
        </w:tc>
      </w:tr>
      <w:tr w:rsidR="00114721" w14:paraId="2248A284" w14:textId="77777777" w:rsidTr="00114721">
        <w:tc>
          <w:tcPr>
            <w:tcW w:w="9631" w:type="dxa"/>
          </w:tcPr>
          <w:p w14:paraId="0AE585BF" w14:textId="71BE02D4" w:rsidR="00114721" w:rsidRPr="001F51C1" w:rsidRDefault="00114721" w:rsidP="00E60D7E">
            <w:pPr>
              <w:rPr>
                <w:iCs/>
                <w:lang w:eastAsia="x-none"/>
              </w:rPr>
            </w:pPr>
            <w:r w:rsidRPr="001F51C1">
              <w:rPr>
                <w:iCs/>
                <w:lang w:eastAsia="x-none"/>
              </w:rPr>
              <w:t>The minimum processing time assumption for 2/3os sTTI operation is configured by RRC.</w:t>
            </w:r>
          </w:p>
        </w:tc>
      </w:tr>
      <w:tr w:rsidR="00114721" w14:paraId="608E4471" w14:textId="77777777" w:rsidTr="00114721">
        <w:tc>
          <w:tcPr>
            <w:tcW w:w="9631" w:type="dxa"/>
          </w:tcPr>
          <w:p w14:paraId="1A39BC0A" w14:textId="77777777" w:rsidR="00114721" w:rsidRPr="00E47652" w:rsidRDefault="00114721" w:rsidP="00114721">
            <w:pPr>
              <w:rPr>
                <w:iCs/>
                <w:lang w:eastAsia="x-none"/>
              </w:rPr>
            </w:pPr>
            <w:r w:rsidRPr="00E47652">
              <w:rPr>
                <w:iCs/>
                <w:lang w:eastAsia="x-none"/>
              </w:rPr>
              <w:t xml:space="preserve">For {2,7} sTTI operation, the sPDSCH HARQ-Ack of subslot sPDSCH is mapped to the earliest possible slot UL sTTI. The HARQ-Ack of subslot sPDSCH in sTTI#x of SF#N is to be mapped on the 1-slot UL sTTI in slot/sTTI#y of SF#N+n for a minimum processing time assumption of k subslot sTTIs. </w:t>
            </w:r>
          </w:p>
          <w:p w14:paraId="33EF9271" w14:textId="77777777" w:rsidR="00114721" w:rsidRPr="00E47652" w:rsidRDefault="00114721" w:rsidP="00114721">
            <w:pPr>
              <w:rPr>
                <w:iCs/>
                <w:lang w:eastAsia="x-none"/>
              </w:rPr>
            </w:pPr>
            <w:r w:rsidRPr="00E47652">
              <w:rPr>
                <w:iCs/>
                <w:lang w:eastAsia="x-none"/>
              </w:rPr>
              <w:t>- y=mod{</w:t>
            </w:r>
            <w:r w:rsidRPr="00E47652">
              <w:rPr>
                <w:rFonts w:ascii="Cambria Math" w:hAnsi="Cambria Math" w:cs="Cambria Math"/>
                <w:iCs/>
                <w:lang w:eastAsia="x-none"/>
              </w:rPr>
              <w:t>⌈</w:t>
            </w:r>
            <w:r w:rsidRPr="00E47652">
              <w:rPr>
                <w:iCs/>
                <w:lang w:eastAsia="x-none"/>
              </w:rPr>
              <w:t>(x+k)/3</w:t>
            </w:r>
            <w:r w:rsidRPr="00E47652">
              <w:rPr>
                <w:rFonts w:ascii="Cambria Math" w:hAnsi="Cambria Math" w:cs="Cambria Math"/>
                <w:iCs/>
                <w:lang w:eastAsia="x-none"/>
              </w:rPr>
              <w:t>⌉</w:t>
            </w:r>
            <w:r w:rsidRPr="00E47652">
              <w:rPr>
                <w:iCs/>
                <w:lang w:eastAsia="x-none"/>
              </w:rPr>
              <w:t>,2}</w:t>
            </w:r>
          </w:p>
          <w:p w14:paraId="16B95F6B" w14:textId="08D1C57B" w:rsidR="00114721" w:rsidRPr="00E47652" w:rsidRDefault="00114721" w:rsidP="00114721">
            <w:pPr>
              <w:rPr>
                <w:iCs/>
                <w:lang w:eastAsia="x-none"/>
              </w:rPr>
            </w:pPr>
            <w:r w:rsidRPr="00E47652">
              <w:rPr>
                <w:iCs/>
                <w:lang w:eastAsia="x-none"/>
              </w:rPr>
              <w:t>- n=</w:t>
            </w:r>
            <w:r w:rsidRPr="00E47652">
              <w:rPr>
                <w:rFonts w:ascii="Cambria Math" w:hAnsi="Cambria Math" w:cs="Cambria Math"/>
                <w:iCs/>
                <w:lang w:eastAsia="x-none"/>
              </w:rPr>
              <w:t>⌊⌈</w:t>
            </w:r>
            <w:r w:rsidRPr="00E47652">
              <w:rPr>
                <w:iCs/>
                <w:lang w:eastAsia="x-none"/>
              </w:rPr>
              <w:t>(x+k)/3</w:t>
            </w:r>
            <w:r w:rsidRPr="00E47652">
              <w:rPr>
                <w:rFonts w:ascii="Cambria Math" w:hAnsi="Cambria Math" w:cs="Cambria Math"/>
                <w:iCs/>
                <w:lang w:eastAsia="x-none"/>
              </w:rPr>
              <w:t>⌉</w:t>
            </w:r>
            <w:r w:rsidRPr="00E47652">
              <w:rPr>
                <w:iCs/>
                <w:lang w:eastAsia="x-none"/>
              </w:rPr>
              <w:t>/2</w:t>
            </w:r>
            <w:r w:rsidRPr="00E47652">
              <w:rPr>
                <w:rFonts w:ascii="Cambria Math" w:hAnsi="Cambria Math" w:cs="Cambria Math"/>
                <w:iCs/>
                <w:lang w:eastAsia="x-none"/>
              </w:rPr>
              <w:t>⌋</w:t>
            </w:r>
          </w:p>
        </w:tc>
      </w:tr>
      <w:tr w:rsidR="005E5C6F" w14:paraId="453C1D8D" w14:textId="77777777" w:rsidTr="00114721">
        <w:tc>
          <w:tcPr>
            <w:tcW w:w="9631" w:type="dxa"/>
          </w:tcPr>
          <w:p w14:paraId="2E467BE5" w14:textId="77777777" w:rsidR="005E5C6F" w:rsidRPr="00E47652" w:rsidRDefault="005E5C6F" w:rsidP="005E5C6F">
            <w:pPr>
              <w:rPr>
                <w:rFonts w:eastAsia="SimSun"/>
                <w:lang w:eastAsia="zh-CN"/>
              </w:rPr>
            </w:pPr>
            <w:r w:rsidRPr="00E47652">
              <w:t>For DL/UL combination of {2, 7}, the UL grant for sPUSCH in slot#x of SF#N is sent:</w:t>
            </w:r>
          </w:p>
          <w:p w14:paraId="7E54A48E" w14:textId="77777777" w:rsidR="005E5C6F" w:rsidRPr="00E47652" w:rsidRDefault="005E5C6F" w:rsidP="001F46DF">
            <w:pPr>
              <w:pStyle w:val="BodyText"/>
              <w:numPr>
                <w:ilvl w:val="0"/>
                <w:numId w:val="75"/>
              </w:numPr>
              <w:spacing w:after="0"/>
              <w:jc w:val="both"/>
              <w:rPr>
                <w:rFonts w:eastAsia="SimSun"/>
                <w:lang w:eastAsia="zh-CN"/>
              </w:rPr>
            </w:pPr>
            <w:r w:rsidRPr="00E47652">
              <w:rPr>
                <w:rFonts w:eastAsia="SimSun"/>
                <w:lang w:eastAsia="zh-CN"/>
              </w:rPr>
              <w:t>For x=0: in sTTI#4 of SF#N-3, sTTI#5 of SF#N-3 or sTTI#0 of SF#N-2</w:t>
            </w:r>
          </w:p>
          <w:p w14:paraId="31A5EB2E" w14:textId="67C15131" w:rsidR="005E5C6F" w:rsidRPr="00E47652" w:rsidRDefault="005E5C6F" w:rsidP="001F46DF">
            <w:pPr>
              <w:pStyle w:val="BodyText"/>
              <w:numPr>
                <w:ilvl w:val="0"/>
                <w:numId w:val="75"/>
              </w:numPr>
              <w:spacing w:after="0"/>
              <w:jc w:val="both"/>
              <w:rPr>
                <w:rFonts w:eastAsia="SimSun"/>
                <w:lang w:eastAsia="zh-CN"/>
              </w:rPr>
            </w:pPr>
            <w:r w:rsidRPr="00E47652">
              <w:rPr>
                <w:rFonts w:eastAsia="SimSun"/>
                <w:lang w:eastAsia="zh-CN"/>
              </w:rPr>
              <w:t>For x=1: in sTTI#1, sTTI#2 or sTTI#3 of SF#N-2</w:t>
            </w:r>
          </w:p>
        </w:tc>
      </w:tr>
      <w:tr w:rsidR="00114721" w14:paraId="31B6C84D" w14:textId="77777777" w:rsidTr="00114721">
        <w:tc>
          <w:tcPr>
            <w:tcW w:w="9631" w:type="dxa"/>
          </w:tcPr>
          <w:p w14:paraId="5B0FA605" w14:textId="77777777" w:rsidR="00114721" w:rsidRPr="001F51C1" w:rsidRDefault="00114721" w:rsidP="00114721">
            <w:pPr>
              <w:rPr>
                <w:iCs/>
                <w:lang w:eastAsia="x-none"/>
              </w:rPr>
            </w:pPr>
            <w:r w:rsidRPr="001F51C1">
              <w:rPr>
                <w:iCs/>
                <w:lang w:eastAsia="x-none"/>
              </w:rPr>
              <w:t>For {2,7} sTTI operation, the UL grant for 7OS sPUSCH in a certain slot can be sent in either one of three defined subslot DL sTTIs.</w:t>
            </w:r>
          </w:p>
          <w:p w14:paraId="2C040815" w14:textId="0260E2DD" w:rsidR="00114721" w:rsidRPr="001F51C1" w:rsidRDefault="00114721" w:rsidP="00114721">
            <w:pPr>
              <w:rPr>
                <w:iCs/>
                <w:lang w:eastAsia="x-none"/>
              </w:rPr>
            </w:pPr>
            <w:r w:rsidRPr="001F51C1">
              <w:rPr>
                <w:iCs/>
                <w:lang w:eastAsia="x-none"/>
              </w:rPr>
              <w:t>- NOTE: The UE is expected to only receive one UL grant from the set of 2/3-symbol sTTIs mapped to a single UL slot sTTI</w:t>
            </w:r>
          </w:p>
        </w:tc>
      </w:tr>
      <w:tr w:rsidR="00114721" w14:paraId="5B081B03" w14:textId="77777777" w:rsidTr="00114721">
        <w:tc>
          <w:tcPr>
            <w:tcW w:w="9631" w:type="dxa"/>
          </w:tcPr>
          <w:p w14:paraId="61012C90" w14:textId="58129961" w:rsidR="00114721" w:rsidRPr="00E47652" w:rsidRDefault="00114721" w:rsidP="001F46DF">
            <w:pPr>
              <w:numPr>
                <w:ilvl w:val="0"/>
                <w:numId w:val="54"/>
              </w:numPr>
              <w:spacing w:after="0"/>
              <w:rPr>
                <w:iCs/>
                <w:lang w:eastAsia="x-none"/>
              </w:rPr>
            </w:pPr>
            <w:r w:rsidRPr="00E47652">
              <w:rPr>
                <w:iCs/>
                <w:lang w:eastAsia="x-none"/>
              </w:rPr>
              <w:t xml:space="preserve">For </w:t>
            </w:r>
            <w:r w:rsidR="00625157" w:rsidRPr="00E47652">
              <w:rPr>
                <w:iCs/>
                <w:lang w:eastAsia="x-none"/>
              </w:rPr>
              <w:t>2/3os sTTI</w:t>
            </w:r>
            <w:r w:rsidRPr="00E47652">
              <w:rPr>
                <w:iCs/>
                <w:lang w:eastAsia="x-none"/>
              </w:rPr>
              <w:t xml:space="preserve"> operation</w:t>
            </w:r>
            <w:r w:rsidR="00625157" w:rsidRPr="00E47652">
              <w:rPr>
                <w:iCs/>
                <w:lang w:eastAsia="x-none"/>
              </w:rPr>
              <w:t>,</w:t>
            </w:r>
            <w:r w:rsidRPr="00E47652">
              <w:rPr>
                <w:iCs/>
                <w:lang w:eastAsia="x-none"/>
              </w:rPr>
              <w:t xml:space="preserve"> related to timing advance, the UE signals its capability for 2/3os sTTI between set 1 and set 2 for:</w:t>
            </w:r>
          </w:p>
          <w:p w14:paraId="05176E6D" w14:textId="77777777" w:rsidR="00114721" w:rsidRPr="00E47652" w:rsidRDefault="00114721" w:rsidP="001F46DF">
            <w:pPr>
              <w:numPr>
                <w:ilvl w:val="0"/>
                <w:numId w:val="57"/>
              </w:numPr>
              <w:spacing w:after="0"/>
              <w:rPr>
                <w:iCs/>
                <w:lang w:eastAsia="x-none"/>
              </w:rPr>
            </w:pPr>
            <w:r w:rsidRPr="00E47652">
              <w:rPr>
                <w:iCs/>
                <w:lang w:eastAsia="x-none"/>
              </w:rPr>
              <w:t>1 os CRS based sPDCCH</w:t>
            </w:r>
          </w:p>
          <w:p w14:paraId="6EF40477" w14:textId="77777777" w:rsidR="00114721" w:rsidRPr="00E47652" w:rsidRDefault="00114721" w:rsidP="001F46DF">
            <w:pPr>
              <w:numPr>
                <w:ilvl w:val="0"/>
                <w:numId w:val="57"/>
              </w:numPr>
              <w:spacing w:after="0"/>
              <w:rPr>
                <w:iCs/>
                <w:lang w:eastAsia="x-none"/>
              </w:rPr>
            </w:pPr>
            <w:r w:rsidRPr="00E47652">
              <w:rPr>
                <w:iCs/>
                <w:lang w:eastAsia="x-none"/>
              </w:rPr>
              <w:t xml:space="preserve">2 os CRS based sPDCCH </w:t>
            </w:r>
          </w:p>
          <w:p w14:paraId="225C4444" w14:textId="77777777" w:rsidR="00114721" w:rsidRPr="00E47652" w:rsidRDefault="00114721" w:rsidP="001F46DF">
            <w:pPr>
              <w:numPr>
                <w:ilvl w:val="0"/>
                <w:numId w:val="57"/>
              </w:numPr>
              <w:spacing w:after="0"/>
              <w:rPr>
                <w:iCs/>
                <w:lang w:eastAsia="x-none"/>
              </w:rPr>
            </w:pPr>
            <w:r w:rsidRPr="00E47652">
              <w:rPr>
                <w:iCs/>
                <w:lang w:eastAsia="x-none"/>
              </w:rPr>
              <w:t xml:space="preserve">DMRS based sPDCCH </w:t>
            </w:r>
          </w:p>
          <w:p w14:paraId="4ED1988F" w14:textId="359115E6" w:rsidR="00114721" w:rsidRPr="00E47652" w:rsidRDefault="00114721" w:rsidP="001F46DF">
            <w:pPr>
              <w:numPr>
                <w:ilvl w:val="0"/>
                <w:numId w:val="56"/>
              </w:numPr>
              <w:spacing w:after="0"/>
              <w:rPr>
                <w:iCs/>
                <w:lang w:eastAsia="x-none"/>
              </w:rPr>
            </w:pPr>
            <w:r w:rsidRPr="00E47652">
              <w:rPr>
                <w:iCs/>
                <w:lang w:eastAsia="x-none"/>
              </w:rPr>
              <w:t>The maximum timing advance supported is:</w:t>
            </w:r>
          </w:p>
          <w:p w14:paraId="59D67F43" w14:textId="77777777" w:rsidR="00114721" w:rsidRPr="00E47652" w:rsidRDefault="00114721" w:rsidP="001F46DF">
            <w:pPr>
              <w:numPr>
                <w:ilvl w:val="1"/>
                <w:numId w:val="56"/>
              </w:numPr>
              <w:spacing w:after="0"/>
              <w:rPr>
                <w:iCs/>
                <w:lang w:eastAsia="x-none"/>
              </w:rPr>
            </w:pPr>
            <w:r w:rsidRPr="00E47652">
              <w:rPr>
                <w:iCs/>
                <w:lang w:eastAsia="x-none"/>
              </w:rPr>
              <w:t>7os: 310 us</w:t>
            </w:r>
          </w:p>
          <w:p w14:paraId="14DD1AF7" w14:textId="77777777" w:rsidR="00114721" w:rsidRPr="00E47652" w:rsidRDefault="00114721" w:rsidP="001F46DF">
            <w:pPr>
              <w:numPr>
                <w:ilvl w:val="1"/>
                <w:numId w:val="56"/>
              </w:numPr>
              <w:spacing w:after="0"/>
              <w:rPr>
                <w:iCs/>
                <w:lang w:eastAsia="x-none"/>
              </w:rPr>
            </w:pPr>
            <w:r w:rsidRPr="00E47652">
              <w:rPr>
                <w:iCs/>
                <w:lang w:eastAsia="x-none"/>
              </w:rPr>
              <w:t>2/3os:</w:t>
            </w:r>
          </w:p>
          <w:p w14:paraId="01601F3F" w14:textId="77777777" w:rsidR="00114721" w:rsidRPr="00E47652" w:rsidRDefault="00114721" w:rsidP="001F46DF">
            <w:pPr>
              <w:numPr>
                <w:ilvl w:val="2"/>
                <w:numId w:val="56"/>
              </w:numPr>
              <w:spacing w:after="0"/>
              <w:rPr>
                <w:iCs/>
                <w:lang w:eastAsia="x-none"/>
              </w:rPr>
            </w:pPr>
            <w:r w:rsidRPr="00E47652">
              <w:rPr>
                <w:iCs/>
                <w:lang w:eastAsia="x-none"/>
              </w:rPr>
              <w:t>TA1: 67 us</w:t>
            </w:r>
          </w:p>
          <w:p w14:paraId="5F9B5920" w14:textId="77777777" w:rsidR="00114721" w:rsidRPr="00E47652" w:rsidRDefault="00114721" w:rsidP="001F46DF">
            <w:pPr>
              <w:numPr>
                <w:ilvl w:val="2"/>
                <w:numId w:val="56"/>
              </w:numPr>
              <w:spacing w:after="0"/>
              <w:rPr>
                <w:iCs/>
                <w:lang w:eastAsia="x-none"/>
              </w:rPr>
            </w:pPr>
            <w:r w:rsidRPr="00E47652">
              <w:rPr>
                <w:iCs/>
                <w:lang w:eastAsia="x-none"/>
              </w:rPr>
              <w:t>TA2: 167 us</w:t>
            </w:r>
          </w:p>
          <w:p w14:paraId="259EE01A" w14:textId="6718F600" w:rsidR="00114721" w:rsidRPr="00E47652" w:rsidRDefault="00114721" w:rsidP="001F46DF">
            <w:pPr>
              <w:numPr>
                <w:ilvl w:val="1"/>
                <w:numId w:val="56"/>
              </w:numPr>
              <w:spacing w:after="0"/>
              <w:rPr>
                <w:iCs/>
                <w:lang w:eastAsia="x-none"/>
              </w:rPr>
            </w:pPr>
            <w:r w:rsidRPr="00E47652">
              <w:rPr>
                <w:iCs/>
                <w:lang w:val="en-US" w:eastAsia="x-none"/>
              </w:rPr>
              <w:t>In all above TTI length configurations</w:t>
            </w:r>
            <w:r w:rsidRPr="00E47652">
              <w:t xml:space="preserve"> and processing time configurations</w:t>
            </w:r>
            <w:r w:rsidRPr="00E47652">
              <w:rPr>
                <w:iCs/>
                <w:lang w:val="en-US" w:eastAsia="x-none"/>
              </w:rPr>
              <w:t>, the gap betwe</w:t>
            </w:r>
            <w:r w:rsidRPr="00E47652">
              <w:rPr>
                <w:iCs/>
                <w:lang w:eastAsia="x-none"/>
              </w:rPr>
              <w:t>en first UL and latest DL carrier is less than TA</w:t>
            </w:r>
            <w:r w:rsidRPr="00E47652">
              <w:rPr>
                <w:iCs/>
                <w:vertAlign w:val="subscript"/>
                <w:lang w:eastAsia="x-none"/>
              </w:rPr>
              <w:t>max</w:t>
            </w:r>
            <w:r w:rsidRPr="00E47652">
              <w:rPr>
                <w:iCs/>
                <w:lang w:eastAsia="x-none"/>
              </w:rPr>
              <w:t xml:space="preserve"> given above (expected impact on 3GPP TS 36.133).</w:t>
            </w:r>
          </w:p>
        </w:tc>
      </w:tr>
      <w:tr w:rsidR="005E5C6F" w14:paraId="6037E9D5" w14:textId="77777777" w:rsidTr="00114721">
        <w:tc>
          <w:tcPr>
            <w:tcW w:w="9631" w:type="dxa"/>
          </w:tcPr>
          <w:p w14:paraId="488638A5" w14:textId="4790F13C" w:rsidR="005E5C6F" w:rsidRPr="00E47652" w:rsidRDefault="005E5C6F" w:rsidP="005E5C6F">
            <w:pPr>
              <w:rPr>
                <w:rFonts w:eastAsia="SimSun"/>
                <w:lang w:eastAsia="zh-CN"/>
              </w:rPr>
            </w:pPr>
            <w:r w:rsidRPr="00E47652">
              <w:rPr>
                <w:rFonts w:eastAsia="SimSun"/>
                <w:lang w:eastAsia="zh-CN"/>
              </w:rPr>
              <w:t>For subslot operation the UE can, relating to processing timeline Set 1 and Set 2, indicate the support of either Set 1 or Set 2 for a given reported UE capability. A support of Set 1 implicitly means a support of Set 2, and either set 1 or set 2 can be configured to the UE.</w:t>
            </w:r>
          </w:p>
        </w:tc>
      </w:tr>
      <w:tr w:rsidR="005E5C6F" w14:paraId="4CB1ACD0" w14:textId="77777777" w:rsidTr="00114721">
        <w:tc>
          <w:tcPr>
            <w:tcW w:w="9631" w:type="dxa"/>
          </w:tcPr>
          <w:p w14:paraId="5FA80AC2" w14:textId="573F7676" w:rsidR="005E5C6F" w:rsidRPr="00E47652" w:rsidRDefault="005E5C6F" w:rsidP="005E5C6F">
            <w:pPr>
              <w:rPr>
                <w:rFonts w:eastAsia="SimSun"/>
                <w:lang w:eastAsia="zh-CN"/>
              </w:rPr>
            </w:pPr>
            <w:r w:rsidRPr="00E47652">
              <w:rPr>
                <w:rFonts w:eastAsia="SimSun"/>
                <w:lang w:eastAsia="zh-CN"/>
              </w:rPr>
              <w:t xml:space="preserve">If a UE is configured with subslot sTTI operation for a set of features, i.e., with multiple RB sets of different RS types and/or length, where at least one configured feature requires Set 2 conditions, a single configured processing timeline and maximum TA from higher layer signalling is configured from Set 2 for that PUCCH group. Otherwise, </w:t>
            </w:r>
            <w:r w:rsidRPr="00E47652">
              <w:rPr>
                <w:rFonts w:eastAsia="SimSun"/>
                <w:lang w:eastAsia="zh-CN"/>
              </w:rPr>
              <w:lastRenderedPageBreak/>
              <w:t>the eNB may configure the UE with a single configured processing timeline and maximum TA from either Set 1 or Set 2</w:t>
            </w:r>
          </w:p>
        </w:tc>
      </w:tr>
    </w:tbl>
    <w:p w14:paraId="538508FD" w14:textId="65AA01FD" w:rsidR="006249F6" w:rsidRDefault="00261713" w:rsidP="006249F6">
      <w:pPr>
        <w:pStyle w:val="Heading2"/>
      </w:pPr>
      <w:r>
        <w:lastRenderedPageBreak/>
        <w:t>4</w:t>
      </w:r>
      <w:r w:rsidR="006249F6" w:rsidRPr="003A5CB8">
        <w:t>.</w:t>
      </w:r>
      <w:r w:rsidR="00E6253A">
        <w:t>11</w:t>
      </w:r>
      <w:r w:rsidR="006249F6" w:rsidRPr="003A5CB8">
        <w:tab/>
        <w:t>Other</w:t>
      </w:r>
    </w:p>
    <w:tbl>
      <w:tblPr>
        <w:tblStyle w:val="TableGrid"/>
        <w:tblW w:w="0" w:type="auto"/>
        <w:tblLook w:val="04A0" w:firstRow="1" w:lastRow="0" w:firstColumn="1" w:lastColumn="0" w:noHBand="0" w:noVBand="1"/>
      </w:tblPr>
      <w:tblGrid>
        <w:gridCol w:w="9631"/>
      </w:tblGrid>
      <w:tr w:rsidR="00511F77" w14:paraId="083C0785" w14:textId="77777777" w:rsidTr="00511F77">
        <w:tc>
          <w:tcPr>
            <w:tcW w:w="9781" w:type="dxa"/>
          </w:tcPr>
          <w:p w14:paraId="41BCEF7B" w14:textId="77777777" w:rsidR="00511F77" w:rsidRDefault="00511F77" w:rsidP="00511F77"/>
        </w:tc>
      </w:tr>
    </w:tbl>
    <w:p w14:paraId="48D65AF4" w14:textId="77777777" w:rsidR="00511F77" w:rsidRPr="00511F77" w:rsidRDefault="00511F77" w:rsidP="00511F77"/>
    <w:p w14:paraId="4677C6FA" w14:textId="423BBD52" w:rsidR="0029516E" w:rsidRPr="002D7AFA" w:rsidRDefault="0029516E" w:rsidP="00072B2B"/>
    <w:sectPr w:rsidR="0029516E" w:rsidRPr="002D7AFA" w:rsidSect="00F73663">
      <w:headerReference w:type="default" r:id="rId133"/>
      <w:footerReference w:type="default" r:id="rId134"/>
      <w:footnotePr>
        <w:numRestart w:val="eachSect"/>
      </w:footnotePr>
      <w:pgSz w:w="11907" w:h="16840" w:code="9"/>
      <w:pgMar w:top="1416" w:right="1133" w:bottom="1133" w:left="1133" w:header="850" w:footer="340" w:gutter="0"/>
      <w:pgNumType w:start="7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A8574" w14:textId="77777777" w:rsidR="008C0FC6" w:rsidRDefault="008C0FC6">
      <w:r>
        <w:separator/>
      </w:r>
    </w:p>
  </w:endnote>
  <w:endnote w:type="continuationSeparator" w:id="0">
    <w:p w14:paraId="12B6ED93" w14:textId="77777777" w:rsidR="008C0FC6" w:rsidRDefault="008C0FC6">
      <w:r>
        <w:continuationSeparator/>
      </w:r>
    </w:p>
  </w:endnote>
  <w:endnote w:type="continuationNotice" w:id="1">
    <w:p w14:paraId="316B601E" w14:textId="77777777" w:rsidR="008C0FC6" w:rsidRDefault="008C0F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EFEF" w14:textId="77777777" w:rsidR="005B6343" w:rsidRDefault="005B634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0DB2D" w14:textId="77777777" w:rsidR="008C0FC6" w:rsidRDefault="008C0FC6">
      <w:r>
        <w:separator/>
      </w:r>
    </w:p>
  </w:footnote>
  <w:footnote w:type="continuationSeparator" w:id="0">
    <w:p w14:paraId="38D99BF3" w14:textId="77777777" w:rsidR="008C0FC6" w:rsidRDefault="008C0FC6">
      <w:r>
        <w:continuationSeparator/>
      </w:r>
    </w:p>
  </w:footnote>
  <w:footnote w:type="continuationNotice" w:id="1">
    <w:p w14:paraId="385EF9D8" w14:textId="77777777" w:rsidR="008C0FC6" w:rsidRDefault="008C0F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74FCF" w14:textId="77777777" w:rsidR="005B6343" w:rsidRDefault="005B6343">
    <w:pPr>
      <w:pStyle w:val="Header"/>
      <w:framePr w:wrap="auto" w:vAnchor="text" w:hAnchor="margin" w:xAlign="center" w:y="1"/>
      <w:widowControl/>
    </w:pPr>
  </w:p>
  <w:p w14:paraId="4A9DA465" w14:textId="77777777" w:rsidR="005B6343" w:rsidRDefault="005B6343" w:rsidP="008D5F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47E04DA"/>
    <w:multiLevelType w:val="hybridMultilevel"/>
    <w:tmpl w:val="8D7408DA"/>
    <w:lvl w:ilvl="0" w:tplc="311427E2">
      <w:start w:val="1"/>
      <w:numFmt w:val="bullet"/>
      <w:lvlText w:val="•"/>
      <w:lvlJc w:val="left"/>
      <w:pPr>
        <w:ind w:left="720" w:hanging="360"/>
      </w:pPr>
      <w:rPr>
        <w:rFonts w:ascii="Arial" w:hAnsi="Arial" w:hint="default"/>
      </w:rPr>
    </w:lvl>
    <w:lvl w:ilvl="1" w:tplc="DCFE81C8">
      <w:start w:val="4"/>
      <w:numFmt w:val="bullet"/>
      <w:lvlText w:val=""/>
      <w:lvlJc w:val="left"/>
      <w:pPr>
        <w:ind w:left="1440" w:hanging="360"/>
      </w:pPr>
      <w:rPr>
        <w:rFonts w:ascii="Wingdings" w:eastAsia="MS Mincho" w:hAnsi="Wingdings" w:cs="Times New Roman" w:hint="default"/>
      </w:rPr>
    </w:lvl>
    <w:lvl w:ilvl="2" w:tplc="311427E2">
      <w:start w:val="1"/>
      <w:numFmt w:val="bullet"/>
      <w:lvlText w:val="•"/>
      <w:lvlJc w:val="left"/>
      <w:pPr>
        <w:ind w:left="2160" w:hanging="360"/>
      </w:pPr>
      <w:rPr>
        <w:rFonts w:ascii="Arial" w:hAnsi="Arial" w:hint="default"/>
      </w:rPr>
    </w:lvl>
    <w:lvl w:ilvl="3" w:tplc="311427E2">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4A55EB0"/>
    <w:multiLevelType w:val="hybridMultilevel"/>
    <w:tmpl w:val="919C8850"/>
    <w:lvl w:ilvl="0" w:tplc="DE58548A">
      <w:start w:val="1"/>
      <w:numFmt w:val="bullet"/>
      <w:lvlText w:val="•"/>
      <w:lvlJc w:val="left"/>
      <w:pPr>
        <w:tabs>
          <w:tab w:val="num" w:pos="360"/>
        </w:tabs>
        <w:ind w:left="360" w:hanging="360"/>
      </w:pPr>
      <w:rPr>
        <w:rFonts w:ascii="Arial" w:hAnsi="Arial" w:hint="default"/>
      </w:rPr>
    </w:lvl>
    <w:lvl w:ilvl="1" w:tplc="A39AB65E">
      <w:numFmt w:val="bullet"/>
      <w:lvlText w:val="–"/>
      <w:lvlJc w:val="left"/>
      <w:pPr>
        <w:tabs>
          <w:tab w:val="num" w:pos="1080"/>
        </w:tabs>
        <w:ind w:left="1080" w:hanging="360"/>
      </w:pPr>
      <w:rPr>
        <w:rFonts w:ascii="Arial" w:hAnsi="Arial" w:hint="default"/>
      </w:rPr>
    </w:lvl>
    <w:lvl w:ilvl="2" w:tplc="A9885470">
      <w:start w:val="1"/>
      <w:numFmt w:val="bullet"/>
      <w:lvlText w:val="•"/>
      <w:lvlJc w:val="left"/>
      <w:pPr>
        <w:tabs>
          <w:tab w:val="num" w:pos="1800"/>
        </w:tabs>
        <w:ind w:left="1800" w:hanging="360"/>
      </w:pPr>
      <w:rPr>
        <w:rFonts w:ascii="Arial" w:hAnsi="Arial" w:hint="default"/>
      </w:rPr>
    </w:lvl>
    <w:lvl w:ilvl="3" w:tplc="D514FAD0" w:tentative="1">
      <w:start w:val="1"/>
      <w:numFmt w:val="bullet"/>
      <w:lvlText w:val="•"/>
      <w:lvlJc w:val="left"/>
      <w:pPr>
        <w:tabs>
          <w:tab w:val="num" w:pos="2520"/>
        </w:tabs>
        <w:ind w:left="2520" w:hanging="360"/>
      </w:pPr>
      <w:rPr>
        <w:rFonts w:ascii="Arial" w:hAnsi="Arial" w:hint="default"/>
      </w:rPr>
    </w:lvl>
    <w:lvl w:ilvl="4" w:tplc="8F4E1728" w:tentative="1">
      <w:start w:val="1"/>
      <w:numFmt w:val="bullet"/>
      <w:lvlText w:val="•"/>
      <w:lvlJc w:val="left"/>
      <w:pPr>
        <w:tabs>
          <w:tab w:val="num" w:pos="3240"/>
        </w:tabs>
        <w:ind w:left="3240" w:hanging="360"/>
      </w:pPr>
      <w:rPr>
        <w:rFonts w:ascii="Arial" w:hAnsi="Arial" w:hint="default"/>
      </w:rPr>
    </w:lvl>
    <w:lvl w:ilvl="5" w:tplc="CCFA0BA8" w:tentative="1">
      <w:start w:val="1"/>
      <w:numFmt w:val="bullet"/>
      <w:lvlText w:val="•"/>
      <w:lvlJc w:val="left"/>
      <w:pPr>
        <w:tabs>
          <w:tab w:val="num" w:pos="3960"/>
        </w:tabs>
        <w:ind w:left="3960" w:hanging="360"/>
      </w:pPr>
      <w:rPr>
        <w:rFonts w:ascii="Arial" w:hAnsi="Arial" w:hint="default"/>
      </w:rPr>
    </w:lvl>
    <w:lvl w:ilvl="6" w:tplc="731EA490" w:tentative="1">
      <w:start w:val="1"/>
      <w:numFmt w:val="bullet"/>
      <w:lvlText w:val="•"/>
      <w:lvlJc w:val="left"/>
      <w:pPr>
        <w:tabs>
          <w:tab w:val="num" w:pos="4680"/>
        </w:tabs>
        <w:ind w:left="4680" w:hanging="360"/>
      </w:pPr>
      <w:rPr>
        <w:rFonts w:ascii="Arial" w:hAnsi="Arial" w:hint="default"/>
      </w:rPr>
    </w:lvl>
    <w:lvl w:ilvl="7" w:tplc="98D4A0E6" w:tentative="1">
      <w:start w:val="1"/>
      <w:numFmt w:val="bullet"/>
      <w:lvlText w:val="•"/>
      <w:lvlJc w:val="left"/>
      <w:pPr>
        <w:tabs>
          <w:tab w:val="num" w:pos="5400"/>
        </w:tabs>
        <w:ind w:left="5400" w:hanging="360"/>
      </w:pPr>
      <w:rPr>
        <w:rFonts w:ascii="Arial" w:hAnsi="Arial" w:hint="default"/>
      </w:rPr>
    </w:lvl>
    <w:lvl w:ilvl="8" w:tplc="1A78C61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68D0EBC"/>
    <w:multiLevelType w:val="hybridMultilevel"/>
    <w:tmpl w:val="FCC012D4"/>
    <w:lvl w:ilvl="0" w:tplc="0AF80B58">
      <w:start w:val="1"/>
      <w:numFmt w:val="bullet"/>
      <w:lvlText w:val="•"/>
      <w:lvlJc w:val="left"/>
      <w:pPr>
        <w:tabs>
          <w:tab w:val="num" w:pos="360"/>
        </w:tabs>
        <w:ind w:left="360" w:hanging="360"/>
      </w:pPr>
      <w:rPr>
        <w:rFonts w:ascii="Arial" w:hAnsi="Arial" w:hint="default"/>
      </w:rPr>
    </w:lvl>
    <w:lvl w:ilvl="1" w:tplc="8A508F6E">
      <w:numFmt w:val="bullet"/>
      <w:lvlText w:val="–"/>
      <w:lvlJc w:val="left"/>
      <w:pPr>
        <w:tabs>
          <w:tab w:val="num" w:pos="1080"/>
        </w:tabs>
        <w:ind w:left="1080" w:hanging="360"/>
      </w:pPr>
      <w:rPr>
        <w:rFonts w:ascii="Arial" w:hAnsi="Arial" w:hint="default"/>
      </w:rPr>
    </w:lvl>
    <w:lvl w:ilvl="2" w:tplc="0409000F">
      <w:start w:val="1"/>
      <w:numFmt w:val="decimal"/>
      <w:lvlText w:val="%3."/>
      <w:lvlJc w:val="left"/>
      <w:pPr>
        <w:tabs>
          <w:tab w:val="num" w:pos="1800"/>
        </w:tabs>
        <w:ind w:left="1800" w:hanging="360"/>
      </w:pPr>
      <w:rPr>
        <w:rFonts w:hint="default"/>
      </w:rPr>
    </w:lvl>
    <w:lvl w:ilvl="3" w:tplc="76946BC2">
      <w:start w:val="1"/>
      <w:numFmt w:val="bullet"/>
      <w:lvlText w:val="•"/>
      <w:lvlJc w:val="left"/>
      <w:pPr>
        <w:tabs>
          <w:tab w:val="num" w:pos="2520"/>
        </w:tabs>
        <w:ind w:left="2520" w:hanging="360"/>
      </w:pPr>
      <w:rPr>
        <w:rFonts w:ascii="Arial" w:hAnsi="Arial" w:hint="default"/>
      </w:rPr>
    </w:lvl>
    <w:lvl w:ilvl="4" w:tplc="8386257C" w:tentative="1">
      <w:start w:val="1"/>
      <w:numFmt w:val="bullet"/>
      <w:lvlText w:val="•"/>
      <w:lvlJc w:val="left"/>
      <w:pPr>
        <w:tabs>
          <w:tab w:val="num" w:pos="3240"/>
        </w:tabs>
        <w:ind w:left="3240" w:hanging="360"/>
      </w:pPr>
      <w:rPr>
        <w:rFonts w:ascii="Arial" w:hAnsi="Arial" w:hint="default"/>
      </w:rPr>
    </w:lvl>
    <w:lvl w:ilvl="5" w:tplc="909AEF64" w:tentative="1">
      <w:start w:val="1"/>
      <w:numFmt w:val="bullet"/>
      <w:lvlText w:val="•"/>
      <w:lvlJc w:val="left"/>
      <w:pPr>
        <w:tabs>
          <w:tab w:val="num" w:pos="3960"/>
        </w:tabs>
        <w:ind w:left="3960" w:hanging="360"/>
      </w:pPr>
      <w:rPr>
        <w:rFonts w:ascii="Arial" w:hAnsi="Arial" w:hint="default"/>
      </w:rPr>
    </w:lvl>
    <w:lvl w:ilvl="6" w:tplc="86968984" w:tentative="1">
      <w:start w:val="1"/>
      <w:numFmt w:val="bullet"/>
      <w:lvlText w:val="•"/>
      <w:lvlJc w:val="left"/>
      <w:pPr>
        <w:tabs>
          <w:tab w:val="num" w:pos="4680"/>
        </w:tabs>
        <w:ind w:left="4680" w:hanging="360"/>
      </w:pPr>
      <w:rPr>
        <w:rFonts w:ascii="Arial" w:hAnsi="Arial" w:hint="default"/>
      </w:rPr>
    </w:lvl>
    <w:lvl w:ilvl="7" w:tplc="22687A3C" w:tentative="1">
      <w:start w:val="1"/>
      <w:numFmt w:val="bullet"/>
      <w:lvlText w:val="•"/>
      <w:lvlJc w:val="left"/>
      <w:pPr>
        <w:tabs>
          <w:tab w:val="num" w:pos="5400"/>
        </w:tabs>
        <w:ind w:left="5400" w:hanging="360"/>
      </w:pPr>
      <w:rPr>
        <w:rFonts w:ascii="Arial" w:hAnsi="Arial" w:hint="default"/>
      </w:rPr>
    </w:lvl>
    <w:lvl w:ilvl="8" w:tplc="C49AFB2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6E11E5E"/>
    <w:multiLevelType w:val="hybridMultilevel"/>
    <w:tmpl w:val="4A367C7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A2E93"/>
    <w:multiLevelType w:val="hybridMultilevel"/>
    <w:tmpl w:val="CF0C8ADE"/>
    <w:lvl w:ilvl="0" w:tplc="F702B106">
      <w:start w:val="1"/>
      <w:numFmt w:val="bullet"/>
      <w:lvlText w:val="•"/>
      <w:lvlJc w:val="left"/>
      <w:pPr>
        <w:tabs>
          <w:tab w:val="num" w:pos="360"/>
        </w:tabs>
        <w:ind w:left="360" w:hanging="360"/>
      </w:pPr>
      <w:rPr>
        <w:rFonts w:ascii="Arial" w:hAnsi="Arial" w:hint="default"/>
      </w:rPr>
    </w:lvl>
    <w:lvl w:ilvl="1" w:tplc="A0B6DAC2">
      <w:numFmt w:val="bullet"/>
      <w:lvlText w:val="–"/>
      <w:lvlJc w:val="left"/>
      <w:pPr>
        <w:tabs>
          <w:tab w:val="num" w:pos="1080"/>
        </w:tabs>
        <w:ind w:left="1080" w:hanging="360"/>
      </w:pPr>
      <w:rPr>
        <w:rFonts w:ascii="Arial" w:hAnsi="Arial" w:hint="default"/>
      </w:rPr>
    </w:lvl>
    <w:lvl w:ilvl="2" w:tplc="C8C26E20">
      <w:numFmt w:val="bullet"/>
      <w:lvlText w:val="•"/>
      <w:lvlJc w:val="left"/>
      <w:pPr>
        <w:tabs>
          <w:tab w:val="num" w:pos="1800"/>
        </w:tabs>
        <w:ind w:left="1800" w:hanging="360"/>
      </w:pPr>
      <w:rPr>
        <w:rFonts w:ascii="Arial" w:hAnsi="Arial" w:hint="default"/>
      </w:rPr>
    </w:lvl>
    <w:lvl w:ilvl="3" w:tplc="57E8CB6C" w:tentative="1">
      <w:start w:val="1"/>
      <w:numFmt w:val="bullet"/>
      <w:lvlText w:val="•"/>
      <w:lvlJc w:val="left"/>
      <w:pPr>
        <w:tabs>
          <w:tab w:val="num" w:pos="2520"/>
        </w:tabs>
        <w:ind w:left="2520" w:hanging="360"/>
      </w:pPr>
      <w:rPr>
        <w:rFonts w:ascii="Arial" w:hAnsi="Arial" w:hint="default"/>
      </w:rPr>
    </w:lvl>
    <w:lvl w:ilvl="4" w:tplc="87962892" w:tentative="1">
      <w:start w:val="1"/>
      <w:numFmt w:val="bullet"/>
      <w:lvlText w:val="•"/>
      <w:lvlJc w:val="left"/>
      <w:pPr>
        <w:tabs>
          <w:tab w:val="num" w:pos="3240"/>
        </w:tabs>
        <w:ind w:left="3240" w:hanging="360"/>
      </w:pPr>
      <w:rPr>
        <w:rFonts w:ascii="Arial" w:hAnsi="Arial" w:hint="default"/>
      </w:rPr>
    </w:lvl>
    <w:lvl w:ilvl="5" w:tplc="C4DE16BC" w:tentative="1">
      <w:start w:val="1"/>
      <w:numFmt w:val="bullet"/>
      <w:lvlText w:val="•"/>
      <w:lvlJc w:val="left"/>
      <w:pPr>
        <w:tabs>
          <w:tab w:val="num" w:pos="3960"/>
        </w:tabs>
        <w:ind w:left="3960" w:hanging="360"/>
      </w:pPr>
      <w:rPr>
        <w:rFonts w:ascii="Arial" w:hAnsi="Arial" w:hint="default"/>
      </w:rPr>
    </w:lvl>
    <w:lvl w:ilvl="6" w:tplc="8BEA0A1A" w:tentative="1">
      <w:start w:val="1"/>
      <w:numFmt w:val="bullet"/>
      <w:lvlText w:val="•"/>
      <w:lvlJc w:val="left"/>
      <w:pPr>
        <w:tabs>
          <w:tab w:val="num" w:pos="4680"/>
        </w:tabs>
        <w:ind w:left="4680" w:hanging="360"/>
      </w:pPr>
      <w:rPr>
        <w:rFonts w:ascii="Arial" w:hAnsi="Arial" w:hint="default"/>
      </w:rPr>
    </w:lvl>
    <w:lvl w:ilvl="7" w:tplc="CA28E2B8" w:tentative="1">
      <w:start w:val="1"/>
      <w:numFmt w:val="bullet"/>
      <w:lvlText w:val="•"/>
      <w:lvlJc w:val="left"/>
      <w:pPr>
        <w:tabs>
          <w:tab w:val="num" w:pos="5400"/>
        </w:tabs>
        <w:ind w:left="5400" w:hanging="360"/>
      </w:pPr>
      <w:rPr>
        <w:rFonts w:ascii="Arial" w:hAnsi="Arial" w:hint="default"/>
      </w:rPr>
    </w:lvl>
    <w:lvl w:ilvl="8" w:tplc="6AB63EA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F014566"/>
    <w:multiLevelType w:val="hybridMultilevel"/>
    <w:tmpl w:val="547479D8"/>
    <w:lvl w:ilvl="0" w:tplc="F890494C">
      <w:start w:val="1"/>
      <w:numFmt w:val="bullet"/>
      <w:lvlText w:val="•"/>
      <w:lvlJc w:val="left"/>
      <w:pPr>
        <w:tabs>
          <w:tab w:val="num" w:pos="360"/>
        </w:tabs>
        <w:ind w:left="360" w:hanging="360"/>
      </w:pPr>
      <w:rPr>
        <w:rFonts w:ascii="Arial" w:hAnsi="Arial" w:hint="default"/>
      </w:rPr>
    </w:lvl>
    <w:lvl w:ilvl="1" w:tplc="4B6E4574">
      <w:numFmt w:val="bullet"/>
      <w:lvlText w:val="–"/>
      <w:lvlJc w:val="left"/>
      <w:pPr>
        <w:tabs>
          <w:tab w:val="num" w:pos="1080"/>
        </w:tabs>
        <w:ind w:left="1080" w:hanging="360"/>
      </w:pPr>
      <w:rPr>
        <w:rFonts w:ascii="Arial" w:hAnsi="Arial" w:hint="default"/>
      </w:rPr>
    </w:lvl>
    <w:lvl w:ilvl="2" w:tplc="FEF2150E">
      <w:start w:val="1"/>
      <w:numFmt w:val="bullet"/>
      <w:lvlText w:val="•"/>
      <w:lvlJc w:val="left"/>
      <w:pPr>
        <w:tabs>
          <w:tab w:val="num" w:pos="1800"/>
        </w:tabs>
        <w:ind w:left="1800" w:hanging="360"/>
      </w:pPr>
      <w:rPr>
        <w:rFonts w:ascii="Arial" w:hAnsi="Arial" w:hint="default"/>
      </w:rPr>
    </w:lvl>
    <w:lvl w:ilvl="3" w:tplc="05C469A2" w:tentative="1">
      <w:start w:val="1"/>
      <w:numFmt w:val="bullet"/>
      <w:lvlText w:val="•"/>
      <w:lvlJc w:val="left"/>
      <w:pPr>
        <w:tabs>
          <w:tab w:val="num" w:pos="2520"/>
        </w:tabs>
        <w:ind w:left="2520" w:hanging="360"/>
      </w:pPr>
      <w:rPr>
        <w:rFonts w:ascii="Arial" w:hAnsi="Arial" w:hint="default"/>
      </w:rPr>
    </w:lvl>
    <w:lvl w:ilvl="4" w:tplc="E24E4E64" w:tentative="1">
      <w:start w:val="1"/>
      <w:numFmt w:val="bullet"/>
      <w:lvlText w:val="•"/>
      <w:lvlJc w:val="left"/>
      <w:pPr>
        <w:tabs>
          <w:tab w:val="num" w:pos="3240"/>
        </w:tabs>
        <w:ind w:left="3240" w:hanging="360"/>
      </w:pPr>
      <w:rPr>
        <w:rFonts w:ascii="Arial" w:hAnsi="Arial" w:hint="default"/>
      </w:rPr>
    </w:lvl>
    <w:lvl w:ilvl="5" w:tplc="E29E521E" w:tentative="1">
      <w:start w:val="1"/>
      <w:numFmt w:val="bullet"/>
      <w:lvlText w:val="•"/>
      <w:lvlJc w:val="left"/>
      <w:pPr>
        <w:tabs>
          <w:tab w:val="num" w:pos="3960"/>
        </w:tabs>
        <w:ind w:left="3960" w:hanging="360"/>
      </w:pPr>
      <w:rPr>
        <w:rFonts w:ascii="Arial" w:hAnsi="Arial" w:hint="default"/>
      </w:rPr>
    </w:lvl>
    <w:lvl w:ilvl="6" w:tplc="BDDA02AE" w:tentative="1">
      <w:start w:val="1"/>
      <w:numFmt w:val="bullet"/>
      <w:lvlText w:val="•"/>
      <w:lvlJc w:val="left"/>
      <w:pPr>
        <w:tabs>
          <w:tab w:val="num" w:pos="4680"/>
        </w:tabs>
        <w:ind w:left="4680" w:hanging="360"/>
      </w:pPr>
      <w:rPr>
        <w:rFonts w:ascii="Arial" w:hAnsi="Arial" w:hint="default"/>
      </w:rPr>
    </w:lvl>
    <w:lvl w:ilvl="7" w:tplc="3E92C6CA" w:tentative="1">
      <w:start w:val="1"/>
      <w:numFmt w:val="bullet"/>
      <w:lvlText w:val="•"/>
      <w:lvlJc w:val="left"/>
      <w:pPr>
        <w:tabs>
          <w:tab w:val="num" w:pos="5400"/>
        </w:tabs>
        <w:ind w:left="5400" w:hanging="360"/>
      </w:pPr>
      <w:rPr>
        <w:rFonts w:ascii="Arial" w:hAnsi="Arial" w:hint="default"/>
      </w:rPr>
    </w:lvl>
    <w:lvl w:ilvl="8" w:tplc="C97C23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F06177B"/>
    <w:multiLevelType w:val="hybridMultilevel"/>
    <w:tmpl w:val="16BED2EC"/>
    <w:lvl w:ilvl="0" w:tplc="0AF80B58">
      <w:start w:val="1"/>
      <w:numFmt w:val="bullet"/>
      <w:lvlText w:val="•"/>
      <w:lvlJc w:val="left"/>
      <w:pPr>
        <w:tabs>
          <w:tab w:val="num" w:pos="644"/>
        </w:tabs>
        <w:ind w:left="644" w:hanging="360"/>
      </w:pPr>
      <w:rPr>
        <w:rFonts w:ascii="Arial" w:hAnsi="Arial" w:hint="default"/>
      </w:rPr>
    </w:lvl>
    <w:lvl w:ilvl="1" w:tplc="8A508F6E">
      <w:numFmt w:val="bullet"/>
      <w:lvlText w:val="–"/>
      <w:lvlJc w:val="left"/>
      <w:pPr>
        <w:tabs>
          <w:tab w:val="num" w:pos="1364"/>
        </w:tabs>
        <w:ind w:left="1364" w:hanging="360"/>
      </w:pPr>
      <w:rPr>
        <w:rFonts w:ascii="Arial" w:hAnsi="Arial" w:hint="default"/>
      </w:rPr>
    </w:lvl>
    <w:lvl w:ilvl="2" w:tplc="04090001">
      <w:start w:val="1"/>
      <w:numFmt w:val="bullet"/>
      <w:lvlText w:val=""/>
      <w:lvlJc w:val="left"/>
      <w:pPr>
        <w:tabs>
          <w:tab w:val="num" w:pos="2084"/>
        </w:tabs>
        <w:ind w:left="2084" w:hanging="360"/>
      </w:pPr>
      <w:rPr>
        <w:rFonts w:ascii="Symbol" w:hAnsi="Symbol" w:hint="default"/>
      </w:rPr>
    </w:lvl>
    <w:lvl w:ilvl="3" w:tplc="76946BC2">
      <w:start w:val="1"/>
      <w:numFmt w:val="bullet"/>
      <w:lvlText w:val="•"/>
      <w:lvlJc w:val="left"/>
      <w:pPr>
        <w:tabs>
          <w:tab w:val="num" w:pos="2804"/>
        </w:tabs>
        <w:ind w:left="2804" w:hanging="360"/>
      </w:pPr>
      <w:rPr>
        <w:rFonts w:ascii="Arial" w:hAnsi="Arial" w:hint="default"/>
      </w:rPr>
    </w:lvl>
    <w:lvl w:ilvl="4" w:tplc="8386257C" w:tentative="1">
      <w:start w:val="1"/>
      <w:numFmt w:val="bullet"/>
      <w:lvlText w:val="•"/>
      <w:lvlJc w:val="left"/>
      <w:pPr>
        <w:tabs>
          <w:tab w:val="num" w:pos="3524"/>
        </w:tabs>
        <w:ind w:left="3524" w:hanging="360"/>
      </w:pPr>
      <w:rPr>
        <w:rFonts w:ascii="Arial" w:hAnsi="Arial" w:hint="default"/>
      </w:rPr>
    </w:lvl>
    <w:lvl w:ilvl="5" w:tplc="909AEF64" w:tentative="1">
      <w:start w:val="1"/>
      <w:numFmt w:val="bullet"/>
      <w:lvlText w:val="•"/>
      <w:lvlJc w:val="left"/>
      <w:pPr>
        <w:tabs>
          <w:tab w:val="num" w:pos="4244"/>
        </w:tabs>
        <w:ind w:left="4244" w:hanging="360"/>
      </w:pPr>
      <w:rPr>
        <w:rFonts w:ascii="Arial" w:hAnsi="Arial" w:hint="default"/>
      </w:rPr>
    </w:lvl>
    <w:lvl w:ilvl="6" w:tplc="86968984" w:tentative="1">
      <w:start w:val="1"/>
      <w:numFmt w:val="bullet"/>
      <w:lvlText w:val="•"/>
      <w:lvlJc w:val="left"/>
      <w:pPr>
        <w:tabs>
          <w:tab w:val="num" w:pos="4964"/>
        </w:tabs>
        <w:ind w:left="4964" w:hanging="360"/>
      </w:pPr>
      <w:rPr>
        <w:rFonts w:ascii="Arial" w:hAnsi="Arial" w:hint="default"/>
      </w:rPr>
    </w:lvl>
    <w:lvl w:ilvl="7" w:tplc="22687A3C" w:tentative="1">
      <w:start w:val="1"/>
      <w:numFmt w:val="bullet"/>
      <w:lvlText w:val="•"/>
      <w:lvlJc w:val="left"/>
      <w:pPr>
        <w:tabs>
          <w:tab w:val="num" w:pos="5684"/>
        </w:tabs>
        <w:ind w:left="5684" w:hanging="360"/>
      </w:pPr>
      <w:rPr>
        <w:rFonts w:ascii="Arial" w:hAnsi="Arial" w:hint="default"/>
      </w:rPr>
    </w:lvl>
    <w:lvl w:ilvl="8" w:tplc="C49AFB26"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12F320EA"/>
    <w:multiLevelType w:val="hybridMultilevel"/>
    <w:tmpl w:val="B6B61664"/>
    <w:lvl w:ilvl="0" w:tplc="82A8D06A">
      <w:start w:val="1"/>
      <w:numFmt w:val="bullet"/>
      <w:lvlText w:val="•"/>
      <w:lvlJc w:val="left"/>
      <w:pPr>
        <w:tabs>
          <w:tab w:val="num" w:pos="360"/>
        </w:tabs>
        <w:ind w:left="360" w:hanging="360"/>
      </w:pPr>
      <w:rPr>
        <w:rFonts w:ascii="Arial" w:hAnsi="Arial" w:hint="default"/>
      </w:rPr>
    </w:lvl>
    <w:lvl w:ilvl="1" w:tplc="10D4EE68">
      <w:numFmt w:val="bullet"/>
      <w:lvlText w:val="–"/>
      <w:lvlJc w:val="left"/>
      <w:pPr>
        <w:tabs>
          <w:tab w:val="num" w:pos="1080"/>
        </w:tabs>
        <w:ind w:left="1080" w:hanging="360"/>
      </w:pPr>
      <w:rPr>
        <w:rFonts w:ascii="Arial" w:hAnsi="Arial" w:hint="default"/>
      </w:rPr>
    </w:lvl>
    <w:lvl w:ilvl="2" w:tplc="CB4E1E50" w:tentative="1">
      <w:start w:val="1"/>
      <w:numFmt w:val="bullet"/>
      <w:lvlText w:val="•"/>
      <w:lvlJc w:val="left"/>
      <w:pPr>
        <w:tabs>
          <w:tab w:val="num" w:pos="1800"/>
        </w:tabs>
        <w:ind w:left="1800" w:hanging="360"/>
      </w:pPr>
      <w:rPr>
        <w:rFonts w:ascii="Arial" w:hAnsi="Arial" w:hint="default"/>
      </w:rPr>
    </w:lvl>
    <w:lvl w:ilvl="3" w:tplc="23A022E8" w:tentative="1">
      <w:start w:val="1"/>
      <w:numFmt w:val="bullet"/>
      <w:lvlText w:val="•"/>
      <w:lvlJc w:val="left"/>
      <w:pPr>
        <w:tabs>
          <w:tab w:val="num" w:pos="2520"/>
        </w:tabs>
        <w:ind w:left="2520" w:hanging="360"/>
      </w:pPr>
      <w:rPr>
        <w:rFonts w:ascii="Arial" w:hAnsi="Arial" w:hint="default"/>
      </w:rPr>
    </w:lvl>
    <w:lvl w:ilvl="4" w:tplc="90CC6E8E" w:tentative="1">
      <w:start w:val="1"/>
      <w:numFmt w:val="bullet"/>
      <w:lvlText w:val="•"/>
      <w:lvlJc w:val="left"/>
      <w:pPr>
        <w:tabs>
          <w:tab w:val="num" w:pos="3240"/>
        </w:tabs>
        <w:ind w:left="3240" w:hanging="360"/>
      </w:pPr>
      <w:rPr>
        <w:rFonts w:ascii="Arial" w:hAnsi="Arial" w:hint="default"/>
      </w:rPr>
    </w:lvl>
    <w:lvl w:ilvl="5" w:tplc="BA8C01C2" w:tentative="1">
      <w:start w:val="1"/>
      <w:numFmt w:val="bullet"/>
      <w:lvlText w:val="•"/>
      <w:lvlJc w:val="left"/>
      <w:pPr>
        <w:tabs>
          <w:tab w:val="num" w:pos="3960"/>
        </w:tabs>
        <w:ind w:left="3960" w:hanging="360"/>
      </w:pPr>
      <w:rPr>
        <w:rFonts w:ascii="Arial" w:hAnsi="Arial" w:hint="default"/>
      </w:rPr>
    </w:lvl>
    <w:lvl w:ilvl="6" w:tplc="CF964C80" w:tentative="1">
      <w:start w:val="1"/>
      <w:numFmt w:val="bullet"/>
      <w:lvlText w:val="•"/>
      <w:lvlJc w:val="left"/>
      <w:pPr>
        <w:tabs>
          <w:tab w:val="num" w:pos="4680"/>
        </w:tabs>
        <w:ind w:left="4680" w:hanging="360"/>
      </w:pPr>
      <w:rPr>
        <w:rFonts w:ascii="Arial" w:hAnsi="Arial" w:hint="default"/>
      </w:rPr>
    </w:lvl>
    <w:lvl w:ilvl="7" w:tplc="23361522" w:tentative="1">
      <w:start w:val="1"/>
      <w:numFmt w:val="bullet"/>
      <w:lvlText w:val="•"/>
      <w:lvlJc w:val="left"/>
      <w:pPr>
        <w:tabs>
          <w:tab w:val="num" w:pos="5400"/>
        </w:tabs>
        <w:ind w:left="5400" w:hanging="360"/>
      </w:pPr>
      <w:rPr>
        <w:rFonts w:ascii="Arial" w:hAnsi="Arial" w:hint="default"/>
      </w:rPr>
    </w:lvl>
    <w:lvl w:ilvl="8" w:tplc="1C484BF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3D91BC7"/>
    <w:multiLevelType w:val="hybridMultilevel"/>
    <w:tmpl w:val="8FDE9D1C"/>
    <w:lvl w:ilvl="0" w:tplc="E5D25C9E">
      <w:start w:val="1"/>
      <w:numFmt w:val="bullet"/>
      <w:lvlText w:val="•"/>
      <w:lvlJc w:val="left"/>
      <w:pPr>
        <w:tabs>
          <w:tab w:val="num" w:pos="360"/>
        </w:tabs>
        <w:ind w:left="360" w:hanging="360"/>
      </w:pPr>
      <w:rPr>
        <w:rFonts w:ascii="Arial" w:hAnsi="Arial" w:hint="default"/>
      </w:rPr>
    </w:lvl>
    <w:lvl w:ilvl="1" w:tplc="A78ADE20">
      <w:numFmt w:val="bullet"/>
      <w:lvlText w:val="–"/>
      <w:lvlJc w:val="left"/>
      <w:pPr>
        <w:tabs>
          <w:tab w:val="num" w:pos="1080"/>
        </w:tabs>
        <w:ind w:left="1080" w:hanging="360"/>
      </w:pPr>
      <w:rPr>
        <w:rFonts w:ascii="Arial" w:hAnsi="Arial" w:hint="default"/>
      </w:rPr>
    </w:lvl>
    <w:lvl w:ilvl="2" w:tplc="FBDE2F90">
      <w:numFmt w:val="bullet"/>
      <w:lvlText w:val="•"/>
      <w:lvlJc w:val="left"/>
      <w:pPr>
        <w:tabs>
          <w:tab w:val="num" w:pos="1800"/>
        </w:tabs>
        <w:ind w:left="1800" w:hanging="360"/>
      </w:pPr>
      <w:rPr>
        <w:rFonts w:ascii="Arial" w:hAnsi="Arial" w:hint="default"/>
      </w:rPr>
    </w:lvl>
    <w:lvl w:ilvl="3" w:tplc="212E63D4" w:tentative="1">
      <w:start w:val="1"/>
      <w:numFmt w:val="bullet"/>
      <w:lvlText w:val="•"/>
      <w:lvlJc w:val="left"/>
      <w:pPr>
        <w:tabs>
          <w:tab w:val="num" w:pos="2520"/>
        </w:tabs>
        <w:ind w:left="2520" w:hanging="360"/>
      </w:pPr>
      <w:rPr>
        <w:rFonts w:ascii="Arial" w:hAnsi="Arial" w:hint="default"/>
      </w:rPr>
    </w:lvl>
    <w:lvl w:ilvl="4" w:tplc="34D09672" w:tentative="1">
      <w:start w:val="1"/>
      <w:numFmt w:val="bullet"/>
      <w:lvlText w:val="•"/>
      <w:lvlJc w:val="left"/>
      <w:pPr>
        <w:tabs>
          <w:tab w:val="num" w:pos="3240"/>
        </w:tabs>
        <w:ind w:left="3240" w:hanging="360"/>
      </w:pPr>
      <w:rPr>
        <w:rFonts w:ascii="Arial" w:hAnsi="Arial" w:hint="default"/>
      </w:rPr>
    </w:lvl>
    <w:lvl w:ilvl="5" w:tplc="14347FC4" w:tentative="1">
      <w:start w:val="1"/>
      <w:numFmt w:val="bullet"/>
      <w:lvlText w:val="•"/>
      <w:lvlJc w:val="left"/>
      <w:pPr>
        <w:tabs>
          <w:tab w:val="num" w:pos="3960"/>
        </w:tabs>
        <w:ind w:left="3960" w:hanging="360"/>
      </w:pPr>
      <w:rPr>
        <w:rFonts w:ascii="Arial" w:hAnsi="Arial" w:hint="default"/>
      </w:rPr>
    </w:lvl>
    <w:lvl w:ilvl="6" w:tplc="E09C6394" w:tentative="1">
      <w:start w:val="1"/>
      <w:numFmt w:val="bullet"/>
      <w:lvlText w:val="•"/>
      <w:lvlJc w:val="left"/>
      <w:pPr>
        <w:tabs>
          <w:tab w:val="num" w:pos="4680"/>
        </w:tabs>
        <w:ind w:left="4680" w:hanging="360"/>
      </w:pPr>
      <w:rPr>
        <w:rFonts w:ascii="Arial" w:hAnsi="Arial" w:hint="default"/>
      </w:rPr>
    </w:lvl>
    <w:lvl w:ilvl="7" w:tplc="BB2AEDD0" w:tentative="1">
      <w:start w:val="1"/>
      <w:numFmt w:val="bullet"/>
      <w:lvlText w:val="•"/>
      <w:lvlJc w:val="left"/>
      <w:pPr>
        <w:tabs>
          <w:tab w:val="num" w:pos="5400"/>
        </w:tabs>
        <w:ind w:left="5400" w:hanging="360"/>
      </w:pPr>
      <w:rPr>
        <w:rFonts w:ascii="Arial" w:hAnsi="Arial" w:hint="default"/>
      </w:rPr>
    </w:lvl>
    <w:lvl w:ilvl="8" w:tplc="D49AA8B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4054193"/>
    <w:multiLevelType w:val="hybridMultilevel"/>
    <w:tmpl w:val="CC2AE2E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16655C73"/>
    <w:multiLevelType w:val="hybridMultilevel"/>
    <w:tmpl w:val="CF64E77A"/>
    <w:lvl w:ilvl="0" w:tplc="F8C2E48C">
      <w:start w:val="1"/>
      <w:numFmt w:val="bullet"/>
      <w:lvlText w:val="•"/>
      <w:lvlJc w:val="left"/>
      <w:pPr>
        <w:tabs>
          <w:tab w:val="num" w:pos="360"/>
        </w:tabs>
        <w:ind w:left="360" w:hanging="360"/>
      </w:pPr>
      <w:rPr>
        <w:rFonts w:ascii="Arial" w:hAnsi="Arial" w:hint="default"/>
      </w:rPr>
    </w:lvl>
    <w:lvl w:ilvl="1" w:tplc="8612F260">
      <w:start w:val="1"/>
      <w:numFmt w:val="bullet"/>
      <w:lvlText w:val="•"/>
      <w:lvlJc w:val="left"/>
      <w:pPr>
        <w:tabs>
          <w:tab w:val="num" w:pos="1080"/>
        </w:tabs>
        <w:ind w:left="1080" w:hanging="360"/>
      </w:pPr>
      <w:rPr>
        <w:rFonts w:ascii="Arial" w:hAnsi="Arial" w:hint="default"/>
      </w:rPr>
    </w:lvl>
    <w:lvl w:ilvl="2" w:tplc="E2EE85F8">
      <w:start w:val="1"/>
      <w:numFmt w:val="bullet"/>
      <w:lvlText w:val="•"/>
      <w:lvlJc w:val="left"/>
      <w:pPr>
        <w:tabs>
          <w:tab w:val="num" w:pos="1800"/>
        </w:tabs>
        <w:ind w:left="1800" w:hanging="360"/>
      </w:pPr>
      <w:rPr>
        <w:rFonts w:ascii="Arial" w:hAnsi="Arial" w:hint="default"/>
      </w:rPr>
    </w:lvl>
    <w:lvl w:ilvl="3" w:tplc="1EBC943C" w:tentative="1">
      <w:start w:val="1"/>
      <w:numFmt w:val="bullet"/>
      <w:lvlText w:val="•"/>
      <w:lvlJc w:val="left"/>
      <w:pPr>
        <w:tabs>
          <w:tab w:val="num" w:pos="2520"/>
        </w:tabs>
        <w:ind w:left="2520" w:hanging="360"/>
      </w:pPr>
      <w:rPr>
        <w:rFonts w:ascii="Arial" w:hAnsi="Arial" w:hint="default"/>
      </w:rPr>
    </w:lvl>
    <w:lvl w:ilvl="4" w:tplc="2FA2C94C" w:tentative="1">
      <w:start w:val="1"/>
      <w:numFmt w:val="bullet"/>
      <w:lvlText w:val="•"/>
      <w:lvlJc w:val="left"/>
      <w:pPr>
        <w:tabs>
          <w:tab w:val="num" w:pos="3240"/>
        </w:tabs>
        <w:ind w:left="3240" w:hanging="360"/>
      </w:pPr>
      <w:rPr>
        <w:rFonts w:ascii="Arial" w:hAnsi="Arial" w:hint="default"/>
      </w:rPr>
    </w:lvl>
    <w:lvl w:ilvl="5" w:tplc="DDC8FF08" w:tentative="1">
      <w:start w:val="1"/>
      <w:numFmt w:val="bullet"/>
      <w:lvlText w:val="•"/>
      <w:lvlJc w:val="left"/>
      <w:pPr>
        <w:tabs>
          <w:tab w:val="num" w:pos="3960"/>
        </w:tabs>
        <w:ind w:left="3960" w:hanging="360"/>
      </w:pPr>
      <w:rPr>
        <w:rFonts w:ascii="Arial" w:hAnsi="Arial" w:hint="default"/>
      </w:rPr>
    </w:lvl>
    <w:lvl w:ilvl="6" w:tplc="61209BEA" w:tentative="1">
      <w:start w:val="1"/>
      <w:numFmt w:val="bullet"/>
      <w:lvlText w:val="•"/>
      <w:lvlJc w:val="left"/>
      <w:pPr>
        <w:tabs>
          <w:tab w:val="num" w:pos="4680"/>
        </w:tabs>
        <w:ind w:left="4680" w:hanging="360"/>
      </w:pPr>
      <w:rPr>
        <w:rFonts w:ascii="Arial" w:hAnsi="Arial" w:hint="default"/>
      </w:rPr>
    </w:lvl>
    <w:lvl w:ilvl="7" w:tplc="D3502BC8" w:tentative="1">
      <w:start w:val="1"/>
      <w:numFmt w:val="bullet"/>
      <w:lvlText w:val="•"/>
      <w:lvlJc w:val="left"/>
      <w:pPr>
        <w:tabs>
          <w:tab w:val="num" w:pos="5400"/>
        </w:tabs>
        <w:ind w:left="5400" w:hanging="360"/>
      </w:pPr>
      <w:rPr>
        <w:rFonts w:ascii="Arial" w:hAnsi="Arial" w:hint="default"/>
      </w:rPr>
    </w:lvl>
    <w:lvl w:ilvl="8" w:tplc="F09E8EA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76B1176"/>
    <w:multiLevelType w:val="hybridMultilevel"/>
    <w:tmpl w:val="35F21488"/>
    <w:lvl w:ilvl="0" w:tplc="2B1663B4">
      <w:start w:val="1"/>
      <w:numFmt w:val="bullet"/>
      <w:lvlText w:val="•"/>
      <w:lvlJc w:val="left"/>
      <w:pPr>
        <w:tabs>
          <w:tab w:val="num" w:pos="360"/>
        </w:tabs>
        <w:ind w:left="360" w:hanging="360"/>
      </w:pPr>
      <w:rPr>
        <w:rFonts w:ascii="Arial" w:hAnsi="Arial" w:hint="default"/>
      </w:rPr>
    </w:lvl>
    <w:lvl w:ilvl="1" w:tplc="86782244">
      <w:numFmt w:val="bullet"/>
      <w:lvlText w:val="–"/>
      <w:lvlJc w:val="left"/>
      <w:pPr>
        <w:tabs>
          <w:tab w:val="num" w:pos="1080"/>
        </w:tabs>
        <w:ind w:left="1080" w:hanging="360"/>
      </w:pPr>
      <w:rPr>
        <w:rFonts w:ascii="Arial" w:hAnsi="Arial" w:hint="default"/>
      </w:rPr>
    </w:lvl>
    <w:lvl w:ilvl="2" w:tplc="CB60B1A6">
      <w:numFmt w:val="bullet"/>
      <w:lvlText w:val="•"/>
      <w:lvlJc w:val="left"/>
      <w:pPr>
        <w:tabs>
          <w:tab w:val="num" w:pos="1800"/>
        </w:tabs>
        <w:ind w:left="1800" w:hanging="360"/>
      </w:pPr>
      <w:rPr>
        <w:rFonts w:ascii="Arial" w:hAnsi="Arial" w:hint="default"/>
      </w:rPr>
    </w:lvl>
    <w:lvl w:ilvl="3" w:tplc="AC34B69A" w:tentative="1">
      <w:start w:val="1"/>
      <w:numFmt w:val="bullet"/>
      <w:lvlText w:val="•"/>
      <w:lvlJc w:val="left"/>
      <w:pPr>
        <w:tabs>
          <w:tab w:val="num" w:pos="2520"/>
        </w:tabs>
        <w:ind w:left="2520" w:hanging="360"/>
      </w:pPr>
      <w:rPr>
        <w:rFonts w:ascii="Arial" w:hAnsi="Arial" w:hint="default"/>
      </w:rPr>
    </w:lvl>
    <w:lvl w:ilvl="4" w:tplc="AA9815BA" w:tentative="1">
      <w:start w:val="1"/>
      <w:numFmt w:val="bullet"/>
      <w:lvlText w:val="•"/>
      <w:lvlJc w:val="left"/>
      <w:pPr>
        <w:tabs>
          <w:tab w:val="num" w:pos="3240"/>
        </w:tabs>
        <w:ind w:left="3240" w:hanging="360"/>
      </w:pPr>
      <w:rPr>
        <w:rFonts w:ascii="Arial" w:hAnsi="Arial" w:hint="default"/>
      </w:rPr>
    </w:lvl>
    <w:lvl w:ilvl="5" w:tplc="F16E8E4A" w:tentative="1">
      <w:start w:val="1"/>
      <w:numFmt w:val="bullet"/>
      <w:lvlText w:val="•"/>
      <w:lvlJc w:val="left"/>
      <w:pPr>
        <w:tabs>
          <w:tab w:val="num" w:pos="3960"/>
        </w:tabs>
        <w:ind w:left="3960" w:hanging="360"/>
      </w:pPr>
      <w:rPr>
        <w:rFonts w:ascii="Arial" w:hAnsi="Arial" w:hint="default"/>
      </w:rPr>
    </w:lvl>
    <w:lvl w:ilvl="6" w:tplc="55A87AFC" w:tentative="1">
      <w:start w:val="1"/>
      <w:numFmt w:val="bullet"/>
      <w:lvlText w:val="•"/>
      <w:lvlJc w:val="left"/>
      <w:pPr>
        <w:tabs>
          <w:tab w:val="num" w:pos="4680"/>
        </w:tabs>
        <w:ind w:left="4680" w:hanging="360"/>
      </w:pPr>
      <w:rPr>
        <w:rFonts w:ascii="Arial" w:hAnsi="Arial" w:hint="default"/>
      </w:rPr>
    </w:lvl>
    <w:lvl w:ilvl="7" w:tplc="82DA7DB6" w:tentative="1">
      <w:start w:val="1"/>
      <w:numFmt w:val="bullet"/>
      <w:lvlText w:val="•"/>
      <w:lvlJc w:val="left"/>
      <w:pPr>
        <w:tabs>
          <w:tab w:val="num" w:pos="5400"/>
        </w:tabs>
        <w:ind w:left="5400" w:hanging="360"/>
      </w:pPr>
      <w:rPr>
        <w:rFonts w:ascii="Arial" w:hAnsi="Arial" w:hint="default"/>
      </w:rPr>
    </w:lvl>
    <w:lvl w:ilvl="8" w:tplc="1FFC7A3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9481346"/>
    <w:multiLevelType w:val="hybridMultilevel"/>
    <w:tmpl w:val="2C869390"/>
    <w:lvl w:ilvl="0" w:tplc="F6DE3358">
      <w:numFmt w:val="bullet"/>
      <w:lvlText w:val="-"/>
      <w:lvlJc w:val="left"/>
      <w:pPr>
        <w:ind w:left="360" w:hanging="360"/>
      </w:pPr>
      <w:rPr>
        <w:rFonts w:ascii="Times New Roman" w:eastAsia="MS Mincho"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1A6B2A8B"/>
    <w:multiLevelType w:val="hybridMultilevel"/>
    <w:tmpl w:val="685AB738"/>
    <w:lvl w:ilvl="0" w:tplc="09B02604">
      <w:start w:val="1"/>
      <w:numFmt w:val="bullet"/>
      <w:lvlText w:val="•"/>
      <w:lvlJc w:val="left"/>
      <w:pPr>
        <w:tabs>
          <w:tab w:val="num" w:pos="360"/>
        </w:tabs>
        <w:ind w:left="360" w:hanging="360"/>
      </w:pPr>
      <w:rPr>
        <w:rFonts w:ascii="Arial" w:hAnsi="Arial" w:hint="default"/>
      </w:rPr>
    </w:lvl>
    <w:lvl w:ilvl="1" w:tplc="BD1A1344">
      <w:numFmt w:val="bullet"/>
      <w:lvlText w:val="–"/>
      <w:lvlJc w:val="left"/>
      <w:pPr>
        <w:tabs>
          <w:tab w:val="num" w:pos="1080"/>
        </w:tabs>
        <w:ind w:left="1080" w:hanging="360"/>
      </w:pPr>
      <w:rPr>
        <w:rFonts w:ascii="Arial" w:hAnsi="Arial" w:hint="default"/>
      </w:rPr>
    </w:lvl>
    <w:lvl w:ilvl="2" w:tplc="0409000F">
      <w:start w:val="1"/>
      <w:numFmt w:val="decimal"/>
      <w:lvlText w:val="%3."/>
      <w:lvlJc w:val="left"/>
      <w:pPr>
        <w:tabs>
          <w:tab w:val="num" w:pos="1800"/>
        </w:tabs>
        <w:ind w:left="1800" w:hanging="360"/>
      </w:pPr>
      <w:rPr>
        <w:rFonts w:hint="default"/>
      </w:rPr>
    </w:lvl>
    <w:lvl w:ilvl="3" w:tplc="68CE469A" w:tentative="1">
      <w:start w:val="1"/>
      <w:numFmt w:val="bullet"/>
      <w:lvlText w:val="•"/>
      <w:lvlJc w:val="left"/>
      <w:pPr>
        <w:tabs>
          <w:tab w:val="num" w:pos="2520"/>
        </w:tabs>
        <w:ind w:left="2520" w:hanging="360"/>
      </w:pPr>
      <w:rPr>
        <w:rFonts w:ascii="Arial" w:hAnsi="Arial" w:hint="default"/>
      </w:rPr>
    </w:lvl>
    <w:lvl w:ilvl="4" w:tplc="D65404FA" w:tentative="1">
      <w:start w:val="1"/>
      <w:numFmt w:val="bullet"/>
      <w:lvlText w:val="•"/>
      <w:lvlJc w:val="left"/>
      <w:pPr>
        <w:tabs>
          <w:tab w:val="num" w:pos="3240"/>
        </w:tabs>
        <w:ind w:left="3240" w:hanging="360"/>
      </w:pPr>
      <w:rPr>
        <w:rFonts w:ascii="Arial" w:hAnsi="Arial" w:hint="default"/>
      </w:rPr>
    </w:lvl>
    <w:lvl w:ilvl="5" w:tplc="3634F30C" w:tentative="1">
      <w:start w:val="1"/>
      <w:numFmt w:val="bullet"/>
      <w:lvlText w:val="•"/>
      <w:lvlJc w:val="left"/>
      <w:pPr>
        <w:tabs>
          <w:tab w:val="num" w:pos="3960"/>
        </w:tabs>
        <w:ind w:left="3960" w:hanging="360"/>
      </w:pPr>
      <w:rPr>
        <w:rFonts w:ascii="Arial" w:hAnsi="Arial" w:hint="default"/>
      </w:rPr>
    </w:lvl>
    <w:lvl w:ilvl="6" w:tplc="9EAA835C" w:tentative="1">
      <w:start w:val="1"/>
      <w:numFmt w:val="bullet"/>
      <w:lvlText w:val="•"/>
      <w:lvlJc w:val="left"/>
      <w:pPr>
        <w:tabs>
          <w:tab w:val="num" w:pos="4680"/>
        </w:tabs>
        <w:ind w:left="4680" w:hanging="360"/>
      </w:pPr>
      <w:rPr>
        <w:rFonts w:ascii="Arial" w:hAnsi="Arial" w:hint="default"/>
      </w:rPr>
    </w:lvl>
    <w:lvl w:ilvl="7" w:tplc="D566383A" w:tentative="1">
      <w:start w:val="1"/>
      <w:numFmt w:val="bullet"/>
      <w:lvlText w:val="•"/>
      <w:lvlJc w:val="left"/>
      <w:pPr>
        <w:tabs>
          <w:tab w:val="num" w:pos="5400"/>
        </w:tabs>
        <w:ind w:left="5400" w:hanging="360"/>
      </w:pPr>
      <w:rPr>
        <w:rFonts w:ascii="Arial" w:hAnsi="Arial" w:hint="default"/>
      </w:rPr>
    </w:lvl>
    <w:lvl w:ilvl="8" w:tplc="87C4F38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tentative="1">
      <w:start w:val="1"/>
      <w:numFmt w:val="bullet"/>
      <w:lvlText w:val=""/>
      <w:lvlJc w:val="left"/>
      <w:pPr>
        <w:tabs>
          <w:tab w:val="num" w:pos="3240"/>
        </w:tabs>
        <w:ind w:left="3240" w:hanging="360"/>
      </w:pPr>
      <w:rPr>
        <w:rFonts w:ascii="Wingdings" w:hAnsi="Wingdings" w:hint="default"/>
      </w:rPr>
    </w:lvl>
    <w:lvl w:ilvl="5" w:tplc="234A5782" w:tentative="1">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CBA4252"/>
    <w:multiLevelType w:val="hybridMultilevel"/>
    <w:tmpl w:val="2520A2E6"/>
    <w:lvl w:ilvl="0" w:tplc="5EDCB4D6">
      <w:numFmt w:val="bullet"/>
      <w:lvlText w:val="-"/>
      <w:lvlJc w:val="left"/>
      <w:pPr>
        <w:ind w:left="720" w:hanging="360"/>
      </w:pPr>
      <w:rPr>
        <w:rFonts w:ascii="Times" w:eastAsia="MS Mincho"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D5F7E0A"/>
    <w:multiLevelType w:val="hybridMultilevel"/>
    <w:tmpl w:val="38544738"/>
    <w:lvl w:ilvl="0" w:tplc="BA246894">
      <w:start w:val="1"/>
      <w:numFmt w:val="bullet"/>
      <w:lvlText w:val="•"/>
      <w:lvlJc w:val="left"/>
      <w:pPr>
        <w:tabs>
          <w:tab w:val="num" w:pos="360"/>
        </w:tabs>
        <w:ind w:left="360" w:hanging="360"/>
      </w:pPr>
      <w:rPr>
        <w:rFonts w:ascii="Arial" w:hAnsi="Arial" w:hint="default"/>
      </w:rPr>
    </w:lvl>
    <w:lvl w:ilvl="1" w:tplc="6FDEFB10">
      <w:start w:val="1248"/>
      <w:numFmt w:val="bullet"/>
      <w:lvlText w:val="–"/>
      <w:lvlJc w:val="left"/>
      <w:pPr>
        <w:tabs>
          <w:tab w:val="num" w:pos="1080"/>
        </w:tabs>
        <w:ind w:left="1080" w:hanging="360"/>
      </w:pPr>
      <w:rPr>
        <w:rFonts w:ascii="Arial" w:hAnsi="Arial" w:hint="default"/>
      </w:rPr>
    </w:lvl>
    <w:lvl w:ilvl="2" w:tplc="36B886C4" w:tentative="1">
      <w:start w:val="1"/>
      <w:numFmt w:val="bullet"/>
      <w:lvlText w:val="•"/>
      <w:lvlJc w:val="left"/>
      <w:pPr>
        <w:tabs>
          <w:tab w:val="num" w:pos="1800"/>
        </w:tabs>
        <w:ind w:left="1800" w:hanging="360"/>
      </w:pPr>
      <w:rPr>
        <w:rFonts w:ascii="Arial" w:hAnsi="Arial" w:hint="default"/>
      </w:rPr>
    </w:lvl>
    <w:lvl w:ilvl="3" w:tplc="B762D582" w:tentative="1">
      <w:start w:val="1"/>
      <w:numFmt w:val="bullet"/>
      <w:lvlText w:val="•"/>
      <w:lvlJc w:val="left"/>
      <w:pPr>
        <w:tabs>
          <w:tab w:val="num" w:pos="2520"/>
        </w:tabs>
        <w:ind w:left="2520" w:hanging="360"/>
      </w:pPr>
      <w:rPr>
        <w:rFonts w:ascii="Arial" w:hAnsi="Arial" w:hint="default"/>
      </w:rPr>
    </w:lvl>
    <w:lvl w:ilvl="4" w:tplc="73E48C96" w:tentative="1">
      <w:start w:val="1"/>
      <w:numFmt w:val="bullet"/>
      <w:lvlText w:val="•"/>
      <w:lvlJc w:val="left"/>
      <w:pPr>
        <w:tabs>
          <w:tab w:val="num" w:pos="3240"/>
        </w:tabs>
        <w:ind w:left="3240" w:hanging="360"/>
      </w:pPr>
      <w:rPr>
        <w:rFonts w:ascii="Arial" w:hAnsi="Arial" w:hint="default"/>
      </w:rPr>
    </w:lvl>
    <w:lvl w:ilvl="5" w:tplc="D8D866A0" w:tentative="1">
      <w:start w:val="1"/>
      <w:numFmt w:val="bullet"/>
      <w:lvlText w:val="•"/>
      <w:lvlJc w:val="left"/>
      <w:pPr>
        <w:tabs>
          <w:tab w:val="num" w:pos="3960"/>
        </w:tabs>
        <w:ind w:left="3960" w:hanging="360"/>
      </w:pPr>
      <w:rPr>
        <w:rFonts w:ascii="Arial" w:hAnsi="Arial" w:hint="default"/>
      </w:rPr>
    </w:lvl>
    <w:lvl w:ilvl="6" w:tplc="6468693C" w:tentative="1">
      <w:start w:val="1"/>
      <w:numFmt w:val="bullet"/>
      <w:lvlText w:val="•"/>
      <w:lvlJc w:val="left"/>
      <w:pPr>
        <w:tabs>
          <w:tab w:val="num" w:pos="4680"/>
        </w:tabs>
        <w:ind w:left="4680" w:hanging="360"/>
      </w:pPr>
      <w:rPr>
        <w:rFonts w:ascii="Arial" w:hAnsi="Arial" w:hint="default"/>
      </w:rPr>
    </w:lvl>
    <w:lvl w:ilvl="7" w:tplc="BA9A229E" w:tentative="1">
      <w:start w:val="1"/>
      <w:numFmt w:val="bullet"/>
      <w:lvlText w:val="•"/>
      <w:lvlJc w:val="left"/>
      <w:pPr>
        <w:tabs>
          <w:tab w:val="num" w:pos="5400"/>
        </w:tabs>
        <w:ind w:left="5400" w:hanging="360"/>
      </w:pPr>
      <w:rPr>
        <w:rFonts w:ascii="Arial" w:hAnsi="Arial" w:hint="default"/>
      </w:rPr>
    </w:lvl>
    <w:lvl w:ilvl="8" w:tplc="7556EC1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56E374B"/>
    <w:multiLevelType w:val="hybridMultilevel"/>
    <w:tmpl w:val="E14A5DF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8A276A2"/>
    <w:multiLevelType w:val="hybridMultilevel"/>
    <w:tmpl w:val="F5C4E80A"/>
    <w:lvl w:ilvl="0" w:tplc="5B6A6C18">
      <w:start w:val="1"/>
      <w:numFmt w:val="bullet"/>
      <w:lvlText w:val="•"/>
      <w:lvlJc w:val="left"/>
      <w:pPr>
        <w:tabs>
          <w:tab w:val="num" w:pos="360"/>
        </w:tabs>
        <w:ind w:left="360" w:hanging="360"/>
      </w:pPr>
      <w:rPr>
        <w:rFonts w:ascii="Arial" w:hAnsi="Arial" w:hint="default"/>
      </w:rPr>
    </w:lvl>
    <w:lvl w:ilvl="1" w:tplc="50D68E86">
      <w:numFmt w:val="bullet"/>
      <w:lvlText w:val="–"/>
      <w:lvlJc w:val="left"/>
      <w:pPr>
        <w:tabs>
          <w:tab w:val="num" w:pos="1080"/>
        </w:tabs>
        <w:ind w:left="1080" w:hanging="360"/>
      </w:pPr>
      <w:rPr>
        <w:rFonts w:ascii="Arial" w:hAnsi="Arial" w:hint="default"/>
      </w:rPr>
    </w:lvl>
    <w:lvl w:ilvl="2" w:tplc="4B3EE430" w:tentative="1">
      <w:start w:val="1"/>
      <w:numFmt w:val="bullet"/>
      <w:lvlText w:val="•"/>
      <w:lvlJc w:val="left"/>
      <w:pPr>
        <w:tabs>
          <w:tab w:val="num" w:pos="1800"/>
        </w:tabs>
        <w:ind w:left="1800" w:hanging="360"/>
      </w:pPr>
      <w:rPr>
        <w:rFonts w:ascii="Arial" w:hAnsi="Arial" w:hint="default"/>
      </w:rPr>
    </w:lvl>
    <w:lvl w:ilvl="3" w:tplc="C3DEA90C" w:tentative="1">
      <w:start w:val="1"/>
      <w:numFmt w:val="bullet"/>
      <w:lvlText w:val="•"/>
      <w:lvlJc w:val="left"/>
      <w:pPr>
        <w:tabs>
          <w:tab w:val="num" w:pos="2520"/>
        </w:tabs>
        <w:ind w:left="2520" w:hanging="360"/>
      </w:pPr>
      <w:rPr>
        <w:rFonts w:ascii="Arial" w:hAnsi="Arial" w:hint="default"/>
      </w:rPr>
    </w:lvl>
    <w:lvl w:ilvl="4" w:tplc="ACF231B4" w:tentative="1">
      <w:start w:val="1"/>
      <w:numFmt w:val="bullet"/>
      <w:lvlText w:val="•"/>
      <w:lvlJc w:val="left"/>
      <w:pPr>
        <w:tabs>
          <w:tab w:val="num" w:pos="3240"/>
        </w:tabs>
        <w:ind w:left="3240" w:hanging="360"/>
      </w:pPr>
      <w:rPr>
        <w:rFonts w:ascii="Arial" w:hAnsi="Arial" w:hint="default"/>
      </w:rPr>
    </w:lvl>
    <w:lvl w:ilvl="5" w:tplc="40FA4A5C" w:tentative="1">
      <w:start w:val="1"/>
      <w:numFmt w:val="bullet"/>
      <w:lvlText w:val="•"/>
      <w:lvlJc w:val="left"/>
      <w:pPr>
        <w:tabs>
          <w:tab w:val="num" w:pos="3960"/>
        </w:tabs>
        <w:ind w:left="3960" w:hanging="360"/>
      </w:pPr>
      <w:rPr>
        <w:rFonts w:ascii="Arial" w:hAnsi="Arial" w:hint="default"/>
      </w:rPr>
    </w:lvl>
    <w:lvl w:ilvl="6" w:tplc="1FBCE37C" w:tentative="1">
      <w:start w:val="1"/>
      <w:numFmt w:val="bullet"/>
      <w:lvlText w:val="•"/>
      <w:lvlJc w:val="left"/>
      <w:pPr>
        <w:tabs>
          <w:tab w:val="num" w:pos="4680"/>
        </w:tabs>
        <w:ind w:left="4680" w:hanging="360"/>
      </w:pPr>
      <w:rPr>
        <w:rFonts w:ascii="Arial" w:hAnsi="Arial" w:hint="default"/>
      </w:rPr>
    </w:lvl>
    <w:lvl w:ilvl="7" w:tplc="A14EC25C" w:tentative="1">
      <w:start w:val="1"/>
      <w:numFmt w:val="bullet"/>
      <w:lvlText w:val="•"/>
      <w:lvlJc w:val="left"/>
      <w:pPr>
        <w:tabs>
          <w:tab w:val="num" w:pos="5400"/>
        </w:tabs>
        <w:ind w:left="5400" w:hanging="360"/>
      </w:pPr>
      <w:rPr>
        <w:rFonts w:ascii="Arial" w:hAnsi="Arial" w:hint="default"/>
      </w:rPr>
    </w:lvl>
    <w:lvl w:ilvl="8" w:tplc="FE32833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90F4DBA"/>
    <w:multiLevelType w:val="hybridMultilevel"/>
    <w:tmpl w:val="57083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C213C14"/>
    <w:multiLevelType w:val="multilevel"/>
    <w:tmpl w:val="2C213C14"/>
    <w:lvl w:ilvl="0">
      <w:start w:val="1"/>
      <w:numFmt w:val="bullet"/>
      <w:lvlText w:val="•"/>
      <w:lvlJc w:val="left"/>
      <w:pPr>
        <w:ind w:left="780" w:hanging="42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198" w:hanging="420"/>
      </w:pPr>
      <w:rPr>
        <w:rFonts w:ascii="Arial" w:hAnsi="Arial"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15:restartNumberingAfterBreak="0">
    <w:nsid w:val="2C4054EE"/>
    <w:multiLevelType w:val="hybridMultilevel"/>
    <w:tmpl w:val="074678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2D2343FC"/>
    <w:multiLevelType w:val="hybridMultilevel"/>
    <w:tmpl w:val="BF443D00"/>
    <w:lvl w:ilvl="0" w:tplc="D75C8F48">
      <w:start w:val="4"/>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E900DDE"/>
    <w:multiLevelType w:val="hybridMultilevel"/>
    <w:tmpl w:val="BBBA4DE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2EBE683D"/>
    <w:multiLevelType w:val="hybridMultilevel"/>
    <w:tmpl w:val="86CCEABE"/>
    <w:lvl w:ilvl="0" w:tplc="0F860DCE">
      <w:start w:val="1"/>
      <w:numFmt w:val="bullet"/>
      <w:lvlText w:val="•"/>
      <w:lvlJc w:val="left"/>
      <w:pPr>
        <w:tabs>
          <w:tab w:val="num" w:pos="360"/>
        </w:tabs>
        <w:ind w:left="360" w:hanging="360"/>
      </w:pPr>
      <w:rPr>
        <w:rFonts w:ascii="Arial" w:hAnsi="Arial" w:hint="default"/>
      </w:rPr>
    </w:lvl>
    <w:lvl w:ilvl="1" w:tplc="06765D7A">
      <w:start w:val="1"/>
      <w:numFmt w:val="bullet"/>
      <w:lvlText w:val="•"/>
      <w:lvlJc w:val="left"/>
      <w:pPr>
        <w:tabs>
          <w:tab w:val="num" w:pos="1080"/>
        </w:tabs>
        <w:ind w:left="1080" w:hanging="360"/>
      </w:pPr>
      <w:rPr>
        <w:rFonts w:ascii="Arial" w:hAnsi="Arial" w:hint="default"/>
      </w:rPr>
    </w:lvl>
    <w:lvl w:ilvl="2" w:tplc="930810CE">
      <w:start w:val="1"/>
      <w:numFmt w:val="bullet"/>
      <w:lvlText w:val="•"/>
      <w:lvlJc w:val="left"/>
      <w:pPr>
        <w:tabs>
          <w:tab w:val="num" w:pos="1800"/>
        </w:tabs>
        <w:ind w:left="1800" w:hanging="360"/>
      </w:pPr>
      <w:rPr>
        <w:rFonts w:ascii="Arial" w:hAnsi="Arial" w:hint="default"/>
      </w:rPr>
    </w:lvl>
    <w:lvl w:ilvl="3" w:tplc="067E7234" w:tentative="1">
      <w:start w:val="1"/>
      <w:numFmt w:val="bullet"/>
      <w:lvlText w:val="•"/>
      <w:lvlJc w:val="left"/>
      <w:pPr>
        <w:tabs>
          <w:tab w:val="num" w:pos="2520"/>
        </w:tabs>
        <w:ind w:left="2520" w:hanging="360"/>
      </w:pPr>
      <w:rPr>
        <w:rFonts w:ascii="Arial" w:hAnsi="Arial" w:hint="default"/>
      </w:rPr>
    </w:lvl>
    <w:lvl w:ilvl="4" w:tplc="A1E673F0" w:tentative="1">
      <w:start w:val="1"/>
      <w:numFmt w:val="bullet"/>
      <w:lvlText w:val="•"/>
      <w:lvlJc w:val="left"/>
      <w:pPr>
        <w:tabs>
          <w:tab w:val="num" w:pos="3240"/>
        </w:tabs>
        <w:ind w:left="3240" w:hanging="360"/>
      </w:pPr>
      <w:rPr>
        <w:rFonts w:ascii="Arial" w:hAnsi="Arial" w:hint="default"/>
      </w:rPr>
    </w:lvl>
    <w:lvl w:ilvl="5" w:tplc="2E8637C4" w:tentative="1">
      <w:start w:val="1"/>
      <w:numFmt w:val="bullet"/>
      <w:lvlText w:val="•"/>
      <w:lvlJc w:val="left"/>
      <w:pPr>
        <w:tabs>
          <w:tab w:val="num" w:pos="3960"/>
        </w:tabs>
        <w:ind w:left="3960" w:hanging="360"/>
      </w:pPr>
      <w:rPr>
        <w:rFonts w:ascii="Arial" w:hAnsi="Arial" w:hint="default"/>
      </w:rPr>
    </w:lvl>
    <w:lvl w:ilvl="6" w:tplc="C49C0E60" w:tentative="1">
      <w:start w:val="1"/>
      <w:numFmt w:val="bullet"/>
      <w:lvlText w:val="•"/>
      <w:lvlJc w:val="left"/>
      <w:pPr>
        <w:tabs>
          <w:tab w:val="num" w:pos="4680"/>
        </w:tabs>
        <w:ind w:left="4680" w:hanging="360"/>
      </w:pPr>
      <w:rPr>
        <w:rFonts w:ascii="Arial" w:hAnsi="Arial" w:hint="default"/>
      </w:rPr>
    </w:lvl>
    <w:lvl w:ilvl="7" w:tplc="BCAA49E8" w:tentative="1">
      <w:start w:val="1"/>
      <w:numFmt w:val="bullet"/>
      <w:lvlText w:val="•"/>
      <w:lvlJc w:val="left"/>
      <w:pPr>
        <w:tabs>
          <w:tab w:val="num" w:pos="5400"/>
        </w:tabs>
        <w:ind w:left="5400" w:hanging="360"/>
      </w:pPr>
      <w:rPr>
        <w:rFonts w:ascii="Arial" w:hAnsi="Arial" w:hint="default"/>
      </w:rPr>
    </w:lvl>
    <w:lvl w:ilvl="8" w:tplc="E236C380"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2CC7E0E"/>
    <w:multiLevelType w:val="hybridMultilevel"/>
    <w:tmpl w:val="6EF8B580"/>
    <w:lvl w:ilvl="0" w:tplc="6F744DCA">
      <w:start w:val="1"/>
      <w:numFmt w:val="bullet"/>
      <w:lvlText w:val="•"/>
      <w:lvlJc w:val="left"/>
      <w:pPr>
        <w:tabs>
          <w:tab w:val="num" w:pos="360"/>
        </w:tabs>
        <w:ind w:left="360" w:hanging="360"/>
      </w:pPr>
      <w:rPr>
        <w:rFonts w:ascii="Arial" w:hAnsi="Arial" w:hint="default"/>
      </w:rPr>
    </w:lvl>
    <w:lvl w:ilvl="1" w:tplc="BC626E58">
      <w:numFmt w:val="bullet"/>
      <w:lvlText w:val="–"/>
      <w:lvlJc w:val="left"/>
      <w:pPr>
        <w:tabs>
          <w:tab w:val="num" w:pos="1080"/>
        </w:tabs>
        <w:ind w:left="1080" w:hanging="360"/>
      </w:pPr>
      <w:rPr>
        <w:rFonts w:ascii="Arial" w:hAnsi="Arial" w:hint="default"/>
      </w:rPr>
    </w:lvl>
    <w:lvl w:ilvl="2" w:tplc="ABC2AC34" w:tentative="1">
      <w:start w:val="1"/>
      <w:numFmt w:val="bullet"/>
      <w:lvlText w:val="•"/>
      <w:lvlJc w:val="left"/>
      <w:pPr>
        <w:tabs>
          <w:tab w:val="num" w:pos="1800"/>
        </w:tabs>
        <w:ind w:left="1800" w:hanging="360"/>
      </w:pPr>
      <w:rPr>
        <w:rFonts w:ascii="Arial" w:hAnsi="Arial" w:hint="default"/>
      </w:rPr>
    </w:lvl>
    <w:lvl w:ilvl="3" w:tplc="B9BCEC0C" w:tentative="1">
      <w:start w:val="1"/>
      <w:numFmt w:val="bullet"/>
      <w:lvlText w:val="•"/>
      <w:lvlJc w:val="left"/>
      <w:pPr>
        <w:tabs>
          <w:tab w:val="num" w:pos="2520"/>
        </w:tabs>
        <w:ind w:left="2520" w:hanging="360"/>
      </w:pPr>
      <w:rPr>
        <w:rFonts w:ascii="Arial" w:hAnsi="Arial" w:hint="default"/>
      </w:rPr>
    </w:lvl>
    <w:lvl w:ilvl="4" w:tplc="426824A8" w:tentative="1">
      <w:start w:val="1"/>
      <w:numFmt w:val="bullet"/>
      <w:lvlText w:val="•"/>
      <w:lvlJc w:val="left"/>
      <w:pPr>
        <w:tabs>
          <w:tab w:val="num" w:pos="3240"/>
        </w:tabs>
        <w:ind w:left="3240" w:hanging="360"/>
      </w:pPr>
      <w:rPr>
        <w:rFonts w:ascii="Arial" w:hAnsi="Arial" w:hint="default"/>
      </w:rPr>
    </w:lvl>
    <w:lvl w:ilvl="5" w:tplc="9F18EB2A" w:tentative="1">
      <w:start w:val="1"/>
      <w:numFmt w:val="bullet"/>
      <w:lvlText w:val="•"/>
      <w:lvlJc w:val="left"/>
      <w:pPr>
        <w:tabs>
          <w:tab w:val="num" w:pos="3960"/>
        </w:tabs>
        <w:ind w:left="3960" w:hanging="360"/>
      </w:pPr>
      <w:rPr>
        <w:rFonts w:ascii="Arial" w:hAnsi="Arial" w:hint="default"/>
      </w:rPr>
    </w:lvl>
    <w:lvl w:ilvl="6" w:tplc="412A7AA0" w:tentative="1">
      <w:start w:val="1"/>
      <w:numFmt w:val="bullet"/>
      <w:lvlText w:val="•"/>
      <w:lvlJc w:val="left"/>
      <w:pPr>
        <w:tabs>
          <w:tab w:val="num" w:pos="4680"/>
        </w:tabs>
        <w:ind w:left="4680" w:hanging="360"/>
      </w:pPr>
      <w:rPr>
        <w:rFonts w:ascii="Arial" w:hAnsi="Arial" w:hint="default"/>
      </w:rPr>
    </w:lvl>
    <w:lvl w:ilvl="7" w:tplc="B094CBF4" w:tentative="1">
      <w:start w:val="1"/>
      <w:numFmt w:val="bullet"/>
      <w:lvlText w:val="•"/>
      <w:lvlJc w:val="left"/>
      <w:pPr>
        <w:tabs>
          <w:tab w:val="num" w:pos="5400"/>
        </w:tabs>
        <w:ind w:left="5400" w:hanging="360"/>
      </w:pPr>
      <w:rPr>
        <w:rFonts w:ascii="Arial" w:hAnsi="Arial" w:hint="default"/>
      </w:rPr>
    </w:lvl>
    <w:lvl w:ilvl="8" w:tplc="E2461AC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52B6FCF"/>
    <w:multiLevelType w:val="hybridMultilevel"/>
    <w:tmpl w:val="CB04D49E"/>
    <w:lvl w:ilvl="0" w:tplc="8C9CA544">
      <w:numFmt w:val="bullet"/>
      <w:lvlText w:val=""/>
      <w:lvlJc w:val="left"/>
      <w:pPr>
        <w:ind w:left="360" w:hanging="360"/>
      </w:pPr>
      <w:rPr>
        <w:rFonts w:ascii="Symbol" w:eastAsia="Batang"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356D443C"/>
    <w:multiLevelType w:val="hybridMultilevel"/>
    <w:tmpl w:val="E3EED6B0"/>
    <w:lvl w:ilvl="0" w:tplc="67F22F46">
      <w:start w:val="1"/>
      <w:numFmt w:val="bullet"/>
      <w:lvlText w:val="•"/>
      <w:lvlJc w:val="left"/>
      <w:pPr>
        <w:ind w:left="400" w:hanging="400"/>
      </w:pPr>
      <w:rPr>
        <w:rFonts w:ascii="Arial" w:hAnsi="Arial" w:hint="default"/>
      </w:rPr>
    </w:lvl>
    <w:lvl w:ilvl="1" w:tplc="67F22F46">
      <w:start w:val="1"/>
      <w:numFmt w:val="bullet"/>
      <w:lvlText w:val="•"/>
      <w:lvlJc w:val="left"/>
      <w:pPr>
        <w:ind w:left="800" w:hanging="400"/>
      </w:pPr>
      <w:rPr>
        <w:rFonts w:ascii="Arial" w:hAnsi="Aria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361E69E2"/>
    <w:multiLevelType w:val="hybridMultilevel"/>
    <w:tmpl w:val="AEEC475E"/>
    <w:lvl w:ilvl="0" w:tplc="311427E2">
      <w:start w:val="1"/>
      <w:numFmt w:val="bullet"/>
      <w:lvlText w:val="•"/>
      <w:lvlJc w:val="left"/>
      <w:pPr>
        <w:tabs>
          <w:tab w:val="num" w:pos="360"/>
        </w:tabs>
        <w:ind w:left="360" w:hanging="360"/>
      </w:pPr>
      <w:rPr>
        <w:rFonts w:ascii="Arial" w:hAnsi="Arial" w:hint="default"/>
      </w:rPr>
    </w:lvl>
    <w:lvl w:ilvl="1" w:tplc="8C2C0274">
      <w:numFmt w:val="bullet"/>
      <w:lvlText w:val="–"/>
      <w:lvlJc w:val="left"/>
      <w:pPr>
        <w:tabs>
          <w:tab w:val="num" w:pos="1080"/>
        </w:tabs>
        <w:ind w:left="1080" w:hanging="360"/>
      </w:pPr>
      <w:rPr>
        <w:rFonts w:ascii="Arial" w:hAnsi="Arial" w:hint="default"/>
      </w:rPr>
    </w:lvl>
    <w:lvl w:ilvl="2" w:tplc="64F8EA8C">
      <w:numFmt w:val="bullet"/>
      <w:lvlText w:val="•"/>
      <w:lvlJc w:val="left"/>
      <w:pPr>
        <w:tabs>
          <w:tab w:val="num" w:pos="1800"/>
        </w:tabs>
        <w:ind w:left="1800" w:hanging="360"/>
      </w:pPr>
      <w:rPr>
        <w:rFonts w:ascii="Arial" w:hAnsi="Arial" w:hint="default"/>
      </w:rPr>
    </w:lvl>
    <w:lvl w:ilvl="3" w:tplc="83D87F18">
      <w:numFmt w:val="bullet"/>
      <w:lvlText w:val="–"/>
      <w:lvlJc w:val="left"/>
      <w:pPr>
        <w:tabs>
          <w:tab w:val="num" w:pos="2520"/>
        </w:tabs>
        <w:ind w:left="2520" w:hanging="360"/>
      </w:pPr>
      <w:rPr>
        <w:rFonts w:ascii="Arial" w:hAnsi="Arial" w:hint="default"/>
      </w:rPr>
    </w:lvl>
    <w:lvl w:ilvl="4" w:tplc="607265B0" w:tentative="1">
      <w:start w:val="1"/>
      <w:numFmt w:val="bullet"/>
      <w:lvlText w:val="•"/>
      <w:lvlJc w:val="left"/>
      <w:pPr>
        <w:tabs>
          <w:tab w:val="num" w:pos="3240"/>
        </w:tabs>
        <w:ind w:left="3240" w:hanging="360"/>
      </w:pPr>
      <w:rPr>
        <w:rFonts w:ascii="Arial" w:hAnsi="Arial" w:hint="default"/>
      </w:rPr>
    </w:lvl>
    <w:lvl w:ilvl="5" w:tplc="9A507038" w:tentative="1">
      <w:start w:val="1"/>
      <w:numFmt w:val="bullet"/>
      <w:lvlText w:val="•"/>
      <w:lvlJc w:val="left"/>
      <w:pPr>
        <w:tabs>
          <w:tab w:val="num" w:pos="3960"/>
        </w:tabs>
        <w:ind w:left="3960" w:hanging="360"/>
      </w:pPr>
      <w:rPr>
        <w:rFonts w:ascii="Arial" w:hAnsi="Arial" w:hint="default"/>
      </w:rPr>
    </w:lvl>
    <w:lvl w:ilvl="6" w:tplc="A3D80268" w:tentative="1">
      <w:start w:val="1"/>
      <w:numFmt w:val="bullet"/>
      <w:lvlText w:val="•"/>
      <w:lvlJc w:val="left"/>
      <w:pPr>
        <w:tabs>
          <w:tab w:val="num" w:pos="4680"/>
        </w:tabs>
        <w:ind w:left="4680" w:hanging="360"/>
      </w:pPr>
      <w:rPr>
        <w:rFonts w:ascii="Arial" w:hAnsi="Arial" w:hint="default"/>
      </w:rPr>
    </w:lvl>
    <w:lvl w:ilvl="7" w:tplc="94725E14" w:tentative="1">
      <w:start w:val="1"/>
      <w:numFmt w:val="bullet"/>
      <w:lvlText w:val="•"/>
      <w:lvlJc w:val="left"/>
      <w:pPr>
        <w:tabs>
          <w:tab w:val="num" w:pos="5400"/>
        </w:tabs>
        <w:ind w:left="5400" w:hanging="360"/>
      </w:pPr>
      <w:rPr>
        <w:rFonts w:ascii="Arial" w:hAnsi="Arial" w:hint="default"/>
      </w:rPr>
    </w:lvl>
    <w:lvl w:ilvl="8" w:tplc="923C8F8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7707384"/>
    <w:multiLevelType w:val="hybridMultilevel"/>
    <w:tmpl w:val="E36A11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7C36004"/>
    <w:multiLevelType w:val="hybridMultilevel"/>
    <w:tmpl w:val="DB4EE87E"/>
    <w:lvl w:ilvl="0" w:tplc="67F22F4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38096F97"/>
    <w:multiLevelType w:val="hybridMultilevel"/>
    <w:tmpl w:val="1AB84C72"/>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3" w15:restartNumberingAfterBreak="0">
    <w:nsid w:val="38F132F2"/>
    <w:multiLevelType w:val="hybridMultilevel"/>
    <w:tmpl w:val="370E8006"/>
    <w:lvl w:ilvl="0" w:tplc="0D34FC42">
      <w:start w:val="1"/>
      <w:numFmt w:val="bullet"/>
      <w:lvlText w:val="•"/>
      <w:lvlJc w:val="left"/>
      <w:pPr>
        <w:tabs>
          <w:tab w:val="num" w:pos="360"/>
        </w:tabs>
        <w:ind w:left="360" w:hanging="360"/>
      </w:pPr>
      <w:rPr>
        <w:rFonts w:ascii="Arial" w:hAnsi="Arial" w:hint="default"/>
      </w:rPr>
    </w:lvl>
    <w:lvl w:ilvl="1" w:tplc="0C8E1650">
      <w:numFmt w:val="bullet"/>
      <w:lvlText w:val="–"/>
      <w:lvlJc w:val="left"/>
      <w:pPr>
        <w:tabs>
          <w:tab w:val="num" w:pos="1080"/>
        </w:tabs>
        <w:ind w:left="1080" w:hanging="360"/>
      </w:pPr>
      <w:rPr>
        <w:rFonts w:ascii="Arial" w:hAnsi="Arial" w:hint="default"/>
      </w:rPr>
    </w:lvl>
    <w:lvl w:ilvl="2" w:tplc="73CE4692" w:tentative="1">
      <w:start w:val="1"/>
      <w:numFmt w:val="bullet"/>
      <w:lvlText w:val="•"/>
      <w:lvlJc w:val="left"/>
      <w:pPr>
        <w:tabs>
          <w:tab w:val="num" w:pos="1800"/>
        </w:tabs>
        <w:ind w:left="1800" w:hanging="360"/>
      </w:pPr>
      <w:rPr>
        <w:rFonts w:ascii="Arial" w:hAnsi="Arial" w:hint="default"/>
      </w:rPr>
    </w:lvl>
    <w:lvl w:ilvl="3" w:tplc="D972888E" w:tentative="1">
      <w:start w:val="1"/>
      <w:numFmt w:val="bullet"/>
      <w:lvlText w:val="•"/>
      <w:lvlJc w:val="left"/>
      <w:pPr>
        <w:tabs>
          <w:tab w:val="num" w:pos="2520"/>
        </w:tabs>
        <w:ind w:left="2520" w:hanging="360"/>
      </w:pPr>
      <w:rPr>
        <w:rFonts w:ascii="Arial" w:hAnsi="Arial" w:hint="default"/>
      </w:rPr>
    </w:lvl>
    <w:lvl w:ilvl="4" w:tplc="538A3660" w:tentative="1">
      <w:start w:val="1"/>
      <w:numFmt w:val="bullet"/>
      <w:lvlText w:val="•"/>
      <w:lvlJc w:val="left"/>
      <w:pPr>
        <w:tabs>
          <w:tab w:val="num" w:pos="3240"/>
        </w:tabs>
        <w:ind w:left="3240" w:hanging="360"/>
      </w:pPr>
      <w:rPr>
        <w:rFonts w:ascii="Arial" w:hAnsi="Arial" w:hint="default"/>
      </w:rPr>
    </w:lvl>
    <w:lvl w:ilvl="5" w:tplc="575E1272" w:tentative="1">
      <w:start w:val="1"/>
      <w:numFmt w:val="bullet"/>
      <w:lvlText w:val="•"/>
      <w:lvlJc w:val="left"/>
      <w:pPr>
        <w:tabs>
          <w:tab w:val="num" w:pos="3960"/>
        </w:tabs>
        <w:ind w:left="3960" w:hanging="360"/>
      </w:pPr>
      <w:rPr>
        <w:rFonts w:ascii="Arial" w:hAnsi="Arial" w:hint="default"/>
      </w:rPr>
    </w:lvl>
    <w:lvl w:ilvl="6" w:tplc="F55093A0" w:tentative="1">
      <w:start w:val="1"/>
      <w:numFmt w:val="bullet"/>
      <w:lvlText w:val="•"/>
      <w:lvlJc w:val="left"/>
      <w:pPr>
        <w:tabs>
          <w:tab w:val="num" w:pos="4680"/>
        </w:tabs>
        <w:ind w:left="4680" w:hanging="360"/>
      </w:pPr>
      <w:rPr>
        <w:rFonts w:ascii="Arial" w:hAnsi="Arial" w:hint="default"/>
      </w:rPr>
    </w:lvl>
    <w:lvl w:ilvl="7" w:tplc="F08CEA74" w:tentative="1">
      <w:start w:val="1"/>
      <w:numFmt w:val="bullet"/>
      <w:lvlText w:val="•"/>
      <w:lvlJc w:val="left"/>
      <w:pPr>
        <w:tabs>
          <w:tab w:val="num" w:pos="5400"/>
        </w:tabs>
        <w:ind w:left="5400" w:hanging="360"/>
      </w:pPr>
      <w:rPr>
        <w:rFonts w:ascii="Arial" w:hAnsi="Arial" w:hint="default"/>
      </w:rPr>
    </w:lvl>
    <w:lvl w:ilvl="8" w:tplc="F77AA0F2"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C455858"/>
    <w:multiLevelType w:val="hybridMultilevel"/>
    <w:tmpl w:val="DEDE8318"/>
    <w:lvl w:ilvl="0" w:tplc="D5BAC4AA">
      <w:start w:val="1"/>
      <w:numFmt w:val="bullet"/>
      <w:lvlText w:val="•"/>
      <w:lvlJc w:val="left"/>
      <w:pPr>
        <w:tabs>
          <w:tab w:val="num" w:pos="360"/>
        </w:tabs>
        <w:ind w:left="360" w:hanging="360"/>
      </w:pPr>
      <w:rPr>
        <w:rFonts w:ascii="Arial" w:hAnsi="Arial" w:hint="default"/>
      </w:rPr>
    </w:lvl>
    <w:lvl w:ilvl="1" w:tplc="2CDAEF4A">
      <w:numFmt w:val="bullet"/>
      <w:lvlText w:val="–"/>
      <w:lvlJc w:val="left"/>
      <w:pPr>
        <w:tabs>
          <w:tab w:val="num" w:pos="1080"/>
        </w:tabs>
        <w:ind w:left="1080" w:hanging="360"/>
      </w:pPr>
      <w:rPr>
        <w:rFonts w:ascii="Arial" w:hAnsi="Arial" w:hint="default"/>
      </w:rPr>
    </w:lvl>
    <w:lvl w:ilvl="2" w:tplc="7EA29A84">
      <w:numFmt w:val="bullet"/>
      <w:lvlText w:val="•"/>
      <w:lvlJc w:val="left"/>
      <w:pPr>
        <w:tabs>
          <w:tab w:val="num" w:pos="1800"/>
        </w:tabs>
        <w:ind w:left="1800" w:hanging="360"/>
      </w:pPr>
      <w:rPr>
        <w:rFonts w:ascii="Arial" w:hAnsi="Arial" w:hint="default"/>
      </w:rPr>
    </w:lvl>
    <w:lvl w:ilvl="3" w:tplc="39B6446E">
      <w:numFmt w:val="bullet"/>
      <w:lvlText w:val="–"/>
      <w:lvlJc w:val="left"/>
      <w:pPr>
        <w:tabs>
          <w:tab w:val="num" w:pos="2520"/>
        </w:tabs>
        <w:ind w:left="2520" w:hanging="360"/>
      </w:pPr>
      <w:rPr>
        <w:rFonts w:ascii="Arial" w:hAnsi="Arial" w:hint="default"/>
      </w:rPr>
    </w:lvl>
    <w:lvl w:ilvl="4" w:tplc="82962408" w:tentative="1">
      <w:start w:val="1"/>
      <w:numFmt w:val="bullet"/>
      <w:lvlText w:val="•"/>
      <w:lvlJc w:val="left"/>
      <w:pPr>
        <w:tabs>
          <w:tab w:val="num" w:pos="3240"/>
        </w:tabs>
        <w:ind w:left="3240" w:hanging="360"/>
      </w:pPr>
      <w:rPr>
        <w:rFonts w:ascii="Arial" w:hAnsi="Arial" w:hint="default"/>
      </w:rPr>
    </w:lvl>
    <w:lvl w:ilvl="5" w:tplc="96D8738A" w:tentative="1">
      <w:start w:val="1"/>
      <w:numFmt w:val="bullet"/>
      <w:lvlText w:val="•"/>
      <w:lvlJc w:val="left"/>
      <w:pPr>
        <w:tabs>
          <w:tab w:val="num" w:pos="3960"/>
        </w:tabs>
        <w:ind w:left="3960" w:hanging="360"/>
      </w:pPr>
      <w:rPr>
        <w:rFonts w:ascii="Arial" w:hAnsi="Arial" w:hint="default"/>
      </w:rPr>
    </w:lvl>
    <w:lvl w:ilvl="6" w:tplc="F356CE94" w:tentative="1">
      <w:start w:val="1"/>
      <w:numFmt w:val="bullet"/>
      <w:lvlText w:val="•"/>
      <w:lvlJc w:val="left"/>
      <w:pPr>
        <w:tabs>
          <w:tab w:val="num" w:pos="4680"/>
        </w:tabs>
        <w:ind w:left="4680" w:hanging="360"/>
      </w:pPr>
      <w:rPr>
        <w:rFonts w:ascii="Arial" w:hAnsi="Arial" w:hint="default"/>
      </w:rPr>
    </w:lvl>
    <w:lvl w:ilvl="7" w:tplc="8A3483CE" w:tentative="1">
      <w:start w:val="1"/>
      <w:numFmt w:val="bullet"/>
      <w:lvlText w:val="•"/>
      <w:lvlJc w:val="left"/>
      <w:pPr>
        <w:tabs>
          <w:tab w:val="num" w:pos="5400"/>
        </w:tabs>
        <w:ind w:left="5400" w:hanging="360"/>
      </w:pPr>
      <w:rPr>
        <w:rFonts w:ascii="Arial" w:hAnsi="Arial" w:hint="default"/>
      </w:rPr>
    </w:lvl>
    <w:lvl w:ilvl="8" w:tplc="E766BFC8"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3C681B41"/>
    <w:multiLevelType w:val="hybridMultilevel"/>
    <w:tmpl w:val="9D401DF6"/>
    <w:lvl w:ilvl="0" w:tplc="A9DE167A">
      <w:start w:val="1"/>
      <w:numFmt w:val="bullet"/>
      <w:lvlText w:val="•"/>
      <w:lvlJc w:val="left"/>
      <w:pPr>
        <w:tabs>
          <w:tab w:val="num" w:pos="360"/>
        </w:tabs>
        <w:ind w:left="360" w:hanging="360"/>
      </w:pPr>
      <w:rPr>
        <w:rFonts w:ascii="Arial" w:hAnsi="Arial" w:hint="default"/>
      </w:rPr>
    </w:lvl>
    <w:lvl w:ilvl="1" w:tplc="936AD5C8">
      <w:numFmt w:val="bullet"/>
      <w:lvlText w:val="•"/>
      <w:lvlJc w:val="left"/>
      <w:pPr>
        <w:tabs>
          <w:tab w:val="num" w:pos="1080"/>
        </w:tabs>
        <w:ind w:left="1080" w:hanging="360"/>
      </w:pPr>
      <w:rPr>
        <w:rFonts w:ascii="Arial" w:hAnsi="Arial" w:hint="default"/>
      </w:rPr>
    </w:lvl>
    <w:lvl w:ilvl="2" w:tplc="1B640A84">
      <w:numFmt w:val="bullet"/>
      <w:lvlText w:val="•"/>
      <w:lvlJc w:val="left"/>
      <w:pPr>
        <w:tabs>
          <w:tab w:val="num" w:pos="1800"/>
        </w:tabs>
        <w:ind w:left="1800" w:hanging="360"/>
      </w:pPr>
      <w:rPr>
        <w:rFonts w:ascii="Arial" w:hAnsi="Arial" w:hint="default"/>
      </w:rPr>
    </w:lvl>
    <w:lvl w:ilvl="3" w:tplc="AEF8DEAA" w:tentative="1">
      <w:start w:val="1"/>
      <w:numFmt w:val="bullet"/>
      <w:lvlText w:val="•"/>
      <w:lvlJc w:val="left"/>
      <w:pPr>
        <w:tabs>
          <w:tab w:val="num" w:pos="2520"/>
        </w:tabs>
        <w:ind w:left="2520" w:hanging="360"/>
      </w:pPr>
      <w:rPr>
        <w:rFonts w:ascii="Arial" w:hAnsi="Arial" w:hint="default"/>
      </w:rPr>
    </w:lvl>
    <w:lvl w:ilvl="4" w:tplc="D6EEF4FE" w:tentative="1">
      <w:start w:val="1"/>
      <w:numFmt w:val="bullet"/>
      <w:lvlText w:val="•"/>
      <w:lvlJc w:val="left"/>
      <w:pPr>
        <w:tabs>
          <w:tab w:val="num" w:pos="3240"/>
        </w:tabs>
        <w:ind w:left="3240" w:hanging="360"/>
      </w:pPr>
      <w:rPr>
        <w:rFonts w:ascii="Arial" w:hAnsi="Arial" w:hint="default"/>
      </w:rPr>
    </w:lvl>
    <w:lvl w:ilvl="5" w:tplc="7A34AE64" w:tentative="1">
      <w:start w:val="1"/>
      <w:numFmt w:val="bullet"/>
      <w:lvlText w:val="•"/>
      <w:lvlJc w:val="left"/>
      <w:pPr>
        <w:tabs>
          <w:tab w:val="num" w:pos="3960"/>
        </w:tabs>
        <w:ind w:left="3960" w:hanging="360"/>
      </w:pPr>
      <w:rPr>
        <w:rFonts w:ascii="Arial" w:hAnsi="Arial" w:hint="default"/>
      </w:rPr>
    </w:lvl>
    <w:lvl w:ilvl="6" w:tplc="B3DC817E" w:tentative="1">
      <w:start w:val="1"/>
      <w:numFmt w:val="bullet"/>
      <w:lvlText w:val="•"/>
      <w:lvlJc w:val="left"/>
      <w:pPr>
        <w:tabs>
          <w:tab w:val="num" w:pos="4680"/>
        </w:tabs>
        <w:ind w:left="4680" w:hanging="360"/>
      </w:pPr>
      <w:rPr>
        <w:rFonts w:ascii="Arial" w:hAnsi="Arial" w:hint="default"/>
      </w:rPr>
    </w:lvl>
    <w:lvl w:ilvl="7" w:tplc="1DC0C9FA" w:tentative="1">
      <w:start w:val="1"/>
      <w:numFmt w:val="bullet"/>
      <w:lvlText w:val="•"/>
      <w:lvlJc w:val="left"/>
      <w:pPr>
        <w:tabs>
          <w:tab w:val="num" w:pos="5400"/>
        </w:tabs>
        <w:ind w:left="5400" w:hanging="360"/>
      </w:pPr>
      <w:rPr>
        <w:rFonts w:ascii="Arial" w:hAnsi="Arial" w:hint="default"/>
      </w:rPr>
    </w:lvl>
    <w:lvl w:ilvl="8" w:tplc="26F017FA"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3F503010"/>
    <w:multiLevelType w:val="hybridMultilevel"/>
    <w:tmpl w:val="897CCA16"/>
    <w:lvl w:ilvl="0" w:tplc="04090001">
      <w:start w:val="1"/>
      <w:numFmt w:val="bullet"/>
      <w:lvlText w:val=""/>
      <w:lvlJc w:val="left"/>
      <w:pPr>
        <w:ind w:left="36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40E71FFC"/>
    <w:multiLevelType w:val="hybridMultilevel"/>
    <w:tmpl w:val="72664DA2"/>
    <w:lvl w:ilvl="0" w:tplc="9D5EC484">
      <w:start w:val="1"/>
      <w:numFmt w:val="bullet"/>
      <w:lvlText w:val="•"/>
      <w:lvlJc w:val="left"/>
      <w:pPr>
        <w:tabs>
          <w:tab w:val="num" w:pos="360"/>
        </w:tabs>
        <w:ind w:left="360" w:hanging="360"/>
      </w:pPr>
      <w:rPr>
        <w:rFonts w:ascii="Arial" w:hAnsi="Arial" w:hint="default"/>
      </w:rPr>
    </w:lvl>
    <w:lvl w:ilvl="1" w:tplc="726052CE">
      <w:numFmt w:val="bullet"/>
      <w:lvlText w:val="–"/>
      <w:lvlJc w:val="left"/>
      <w:pPr>
        <w:tabs>
          <w:tab w:val="num" w:pos="1080"/>
        </w:tabs>
        <w:ind w:left="1080" w:hanging="360"/>
      </w:pPr>
      <w:rPr>
        <w:rFonts w:ascii="Arial" w:hAnsi="Arial" w:hint="default"/>
      </w:rPr>
    </w:lvl>
    <w:lvl w:ilvl="2" w:tplc="1E0CF990">
      <w:numFmt w:val="bullet"/>
      <w:lvlText w:val="•"/>
      <w:lvlJc w:val="left"/>
      <w:pPr>
        <w:tabs>
          <w:tab w:val="num" w:pos="1800"/>
        </w:tabs>
        <w:ind w:left="1800" w:hanging="360"/>
      </w:pPr>
      <w:rPr>
        <w:rFonts w:ascii="Arial" w:hAnsi="Arial" w:hint="default"/>
      </w:rPr>
    </w:lvl>
    <w:lvl w:ilvl="3" w:tplc="B37AC2A6" w:tentative="1">
      <w:start w:val="1"/>
      <w:numFmt w:val="bullet"/>
      <w:lvlText w:val="•"/>
      <w:lvlJc w:val="left"/>
      <w:pPr>
        <w:tabs>
          <w:tab w:val="num" w:pos="2520"/>
        </w:tabs>
        <w:ind w:left="2520" w:hanging="360"/>
      </w:pPr>
      <w:rPr>
        <w:rFonts w:ascii="Arial" w:hAnsi="Arial" w:hint="default"/>
      </w:rPr>
    </w:lvl>
    <w:lvl w:ilvl="4" w:tplc="01883CD4" w:tentative="1">
      <w:start w:val="1"/>
      <w:numFmt w:val="bullet"/>
      <w:lvlText w:val="•"/>
      <w:lvlJc w:val="left"/>
      <w:pPr>
        <w:tabs>
          <w:tab w:val="num" w:pos="3240"/>
        </w:tabs>
        <w:ind w:left="3240" w:hanging="360"/>
      </w:pPr>
      <w:rPr>
        <w:rFonts w:ascii="Arial" w:hAnsi="Arial" w:hint="default"/>
      </w:rPr>
    </w:lvl>
    <w:lvl w:ilvl="5" w:tplc="FCB8AABC" w:tentative="1">
      <w:start w:val="1"/>
      <w:numFmt w:val="bullet"/>
      <w:lvlText w:val="•"/>
      <w:lvlJc w:val="left"/>
      <w:pPr>
        <w:tabs>
          <w:tab w:val="num" w:pos="3960"/>
        </w:tabs>
        <w:ind w:left="3960" w:hanging="360"/>
      </w:pPr>
      <w:rPr>
        <w:rFonts w:ascii="Arial" w:hAnsi="Arial" w:hint="default"/>
      </w:rPr>
    </w:lvl>
    <w:lvl w:ilvl="6" w:tplc="9B3A8A68" w:tentative="1">
      <w:start w:val="1"/>
      <w:numFmt w:val="bullet"/>
      <w:lvlText w:val="•"/>
      <w:lvlJc w:val="left"/>
      <w:pPr>
        <w:tabs>
          <w:tab w:val="num" w:pos="4680"/>
        </w:tabs>
        <w:ind w:left="4680" w:hanging="360"/>
      </w:pPr>
      <w:rPr>
        <w:rFonts w:ascii="Arial" w:hAnsi="Arial" w:hint="default"/>
      </w:rPr>
    </w:lvl>
    <w:lvl w:ilvl="7" w:tplc="53D81C70" w:tentative="1">
      <w:start w:val="1"/>
      <w:numFmt w:val="bullet"/>
      <w:lvlText w:val="•"/>
      <w:lvlJc w:val="left"/>
      <w:pPr>
        <w:tabs>
          <w:tab w:val="num" w:pos="5400"/>
        </w:tabs>
        <w:ind w:left="5400" w:hanging="360"/>
      </w:pPr>
      <w:rPr>
        <w:rFonts w:ascii="Arial" w:hAnsi="Arial" w:hint="default"/>
      </w:rPr>
    </w:lvl>
    <w:lvl w:ilvl="8" w:tplc="3B941F24"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41DC69B6"/>
    <w:multiLevelType w:val="hybridMultilevel"/>
    <w:tmpl w:val="EC54E4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25B6A97"/>
    <w:multiLevelType w:val="hybridMultilevel"/>
    <w:tmpl w:val="CFD835A8"/>
    <w:lvl w:ilvl="0" w:tplc="AB66D296">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43EB5A9C"/>
    <w:multiLevelType w:val="hybridMultilevel"/>
    <w:tmpl w:val="6CDE0B7C"/>
    <w:lvl w:ilvl="0" w:tplc="311427E2">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3F602BC"/>
    <w:multiLevelType w:val="hybridMultilevel"/>
    <w:tmpl w:val="0FDA6110"/>
    <w:lvl w:ilvl="0" w:tplc="08D4FDD8">
      <w:start w:val="1"/>
      <w:numFmt w:val="bullet"/>
      <w:lvlText w:val="•"/>
      <w:lvlJc w:val="left"/>
      <w:pPr>
        <w:tabs>
          <w:tab w:val="num" w:pos="360"/>
        </w:tabs>
        <w:ind w:left="360" w:hanging="360"/>
      </w:pPr>
      <w:rPr>
        <w:rFonts w:ascii="Arial" w:hAnsi="Arial" w:hint="default"/>
      </w:rPr>
    </w:lvl>
    <w:lvl w:ilvl="1" w:tplc="E6E45C54">
      <w:numFmt w:val="bullet"/>
      <w:lvlText w:val="–"/>
      <w:lvlJc w:val="left"/>
      <w:pPr>
        <w:tabs>
          <w:tab w:val="num" w:pos="1080"/>
        </w:tabs>
        <w:ind w:left="1080" w:hanging="360"/>
      </w:pPr>
      <w:rPr>
        <w:rFonts w:ascii="Arial" w:hAnsi="Arial" w:hint="default"/>
      </w:rPr>
    </w:lvl>
    <w:lvl w:ilvl="2" w:tplc="946A2464" w:tentative="1">
      <w:start w:val="1"/>
      <w:numFmt w:val="bullet"/>
      <w:lvlText w:val="•"/>
      <w:lvlJc w:val="left"/>
      <w:pPr>
        <w:tabs>
          <w:tab w:val="num" w:pos="1800"/>
        </w:tabs>
        <w:ind w:left="1800" w:hanging="360"/>
      </w:pPr>
      <w:rPr>
        <w:rFonts w:ascii="Arial" w:hAnsi="Arial" w:hint="default"/>
      </w:rPr>
    </w:lvl>
    <w:lvl w:ilvl="3" w:tplc="70DC1E56" w:tentative="1">
      <w:start w:val="1"/>
      <w:numFmt w:val="bullet"/>
      <w:lvlText w:val="•"/>
      <w:lvlJc w:val="left"/>
      <w:pPr>
        <w:tabs>
          <w:tab w:val="num" w:pos="2520"/>
        </w:tabs>
        <w:ind w:left="2520" w:hanging="360"/>
      </w:pPr>
      <w:rPr>
        <w:rFonts w:ascii="Arial" w:hAnsi="Arial" w:hint="default"/>
      </w:rPr>
    </w:lvl>
    <w:lvl w:ilvl="4" w:tplc="4EC8C2B2" w:tentative="1">
      <w:start w:val="1"/>
      <w:numFmt w:val="bullet"/>
      <w:lvlText w:val="•"/>
      <w:lvlJc w:val="left"/>
      <w:pPr>
        <w:tabs>
          <w:tab w:val="num" w:pos="3240"/>
        </w:tabs>
        <w:ind w:left="3240" w:hanging="360"/>
      </w:pPr>
      <w:rPr>
        <w:rFonts w:ascii="Arial" w:hAnsi="Arial" w:hint="default"/>
      </w:rPr>
    </w:lvl>
    <w:lvl w:ilvl="5" w:tplc="9A120DE0" w:tentative="1">
      <w:start w:val="1"/>
      <w:numFmt w:val="bullet"/>
      <w:lvlText w:val="•"/>
      <w:lvlJc w:val="left"/>
      <w:pPr>
        <w:tabs>
          <w:tab w:val="num" w:pos="3960"/>
        </w:tabs>
        <w:ind w:left="3960" w:hanging="360"/>
      </w:pPr>
      <w:rPr>
        <w:rFonts w:ascii="Arial" w:hAnsi="Arial" w:hint="default"/>
      </w:rPr>
    </w:lvl>
    <w:lvl w:ilvl="6" w:tplc="BFC44402" w:tentative="1">
      <w:start w:val="1"/>
      <w:numFmt w:val="bullet"/>
      <w:lvlText w:val="•"/>
      <w:lvlJc w:val="left"/>
      <w:pPr>
        <w:tabs>
          <w:tab w:val="num" w:pos="4680"/>
        </w:tabs>
        <w:ind w:left="4680" w:hanging="360"/>
      </w:pPr>
      <w:rPr>
        <w:rFonts w:ascii="Arial" w:hAnsi="Arial" w:hint="default"/>
      </w:rPr>
    </w:lvl>
    <w:lvl w:ilvl="7" w:tplc="6686BA3A" w:tentative="1">
      <w:start w:val="1"/>
      <w:numFmt w:val="bullet"/>
      <w:lvlText w:val="•"/>
      <w:lvlJc w:val="left"/>
      <w:pPr>
        <w:tabs>
          <w:tab w:val="num" w:pos="5400"/>
        </w:tabs>
        <w:ind w:left="5400" w:hanging="360"/>
      </w:pPr>
      <w:rPr>
        <w:rFonts w:ascii="Arial" w:hAnsi="Arial" w:hint="default"/>
      </w:rPr>
    </w:lvl>
    <w:lvl w:ilvl="8" w:tplc="C388B956"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hint="default"/>
      </w:rPr>
    </w:lvl>
    <w:lvl w:ilvl="1" w:tplc="A90E1BBE">
      <w:numFmt w:val="bullet"/>
      <w:lvlText w:val="–"/>
      <w:lvlJc w:val="left"/>
      <w:pPr>
        <w:tabs>
          <w:tab w:val="num" w:pos="1440"/>
        </w:tabs>
        <w:ind w:left="1440" w:hanging="360"/>
      </w:pPr>
      <w:rPr>
        <w:rFonts w:ascii="Arial" w:hAnsi="Arial" w:hint="default"/>
      </w:rPr>
    </w:lvl>
    <w:lvl w:ilvl="2" w:tplc="8B5E2152" w:tentative="1">
      <w:start w:val="1"/>
      <w:numFmt w:val="bullet"/>
      <w:lvlText w:val="•"/>
      <w:lvlJc w:val="left"/>
      <w:pPr>
        <w:tabs>
          <w:tab w:val="num" w:pos="2160"/>
        </w:tabs>
        <w:ind w:left="2160" w:hanging="360"/>
      </w:pPr>
      <w:rPr>
        <w:rFonts w:ascii="Arial" w:hAnsi="Arial" w:hint="default"/>
      </w:rPr>
    </w:lvl>
    <w:lvl w:ilvl="3" w:tplc="D264CAFC" w:tentative="1">
      <w:start w:val="1"/>
      <w:numFmt w:val="bullet"/>
      <w:lvlText w:val="•"/>
      <w:lvlJc w:val="left"/>
      <w:pPr>
        <w:tabs>
          <w:tab w:val="num" w:pos="2880"/>
        </w:tabs>
        <w:ind w:left="2880" w:hanging="360"/>
      </w:pPr>
      <w:rPr>
        <w:rFonts w:ascii="Arial" w:hAnsi="Arial" w:hint="default"/>
      </w:rPr>
    </w:lvl>
    <w:lvl w:ilvl="4" w:tplc="BF9AEEBE" w:tentative="1">
      <w:start w:val="1"/>
      <w:numFmt w:val="bullet"/>
      <w:lvlText w:val="•"/>
      <w:lvlJc w:val="left"/>
      <w:pPr>
        <w:tabs>
          <w:tab w:val="num" w:pos="3600"/>
        </w:tabs>
        <w:ind w:left="3600" w:hanging="360"/>
      </w:pPr>
      <w:rPr>
        <w:rFonts w:ascii="Arial" w:hAnsi="Arial" w:hint="default"/>
      </w:rPr>
    </w:lvl>
    <w:lvl w:ilvl="5" w:tplc="8516079C" w:tentative="1">
      <w:start w:val="1"/>
      <w:numFmt w:val="bullet"/>
      <w:lvlText w:val="•"/>
      <w:lvlJc w:val="left"/>
      <w:pPr>
        <w:tabs>
          <w:tab w:val="num" w:pos="4320"/>
        </w:tabs>
        <w:ind w:left="4320" w:hanging="360"/>
      </w:pPr>
      <w:rPr>
        <w:rFonts w:ascii="Arial" w:hAnsi="Arial" w:hint="default"/>
      </w:rPr>
    </w:lvl>
    <w:lvl w:ilvl="6" w:tplc="375AE652" w:tentative="1">
      <w:start w:val="1"/>
      <w:numFmt w:val="bullet"/>
      <w:lvlText w:val="•"/>
      <w:lvlJc w:val="left"/>
      <w:pPr>
        <w:tabs>
          <w:tab w:val="num" w:pos="5040"/>
        </w:tabs>
        <w:ind w:left="5040" w:hanging="360"/>
      </w:pPr>
      <w:rPr>
        <w:rFonts w:ascii="Arial" w:hAnsi="Arial" w:hint="default"/>
      </w:rPr>
    </w:lvl>
    <w:lvl w:ilvl="7" w:tplc="824880B6" w:tentative="1">
      <w:start w:val="1"/>
      <w:numFmt w:val="bullet"/>
      <w:lvlText w:val="•"/>
      <w:lvlJc w:val="left"/>
      <w:pPr>
        <w:tabs>
          <w:tab w:val="num" w:pos="5760"/>
        </w:tabs>
        <w:ind w:left="5760" w:hanging="360"/>
      </w:pPr>
      <w:rPr>
        <w:rFonts w:ascii="Arial" w:hAnsi="Arial" w:hint="default"/>
      </w:rPr>
    </w:lvl>
    <w:lvl w:ilvl="8" w:tplc="5E0E92D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8C90760"/>
    <w:multiLevelType w:val="hybridMultilevel"/>
    <w:tmpl w:val="443ABF8E"/>
    <w:lvl w:ilvl="0" w:tplc="D75C8F48">
      <w:start w:val="4"/>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4A804F54"/>
    <w:multiLevelType w:val="hybridMultilevel"/>
    <w:tmpl w:val="4476E1A4"/>
    <w:lvl w:ilvl="0" w:tplc="FCE43946">
      <w:start w:val="1"/>
      <w:numFmt w:val="bullet"/>
      <w:lvlText w:val="•"/>
      <w:lvlJc w:val="left"/>
      <w:pPr>
        <w:tabs>
          <w:tab w:val="num" w:pos="360"/>
        </w:tabs>
        <w:ind w:left="360" w:hanging="360"/>
      </w:pPr>
      <w:rPr>
        <w:rFonts w:ascii="Arial" w:hAnsi="Arial" w:hint="default"/>
      </w:rPr>
    </w:lvl>
    <w:lvl w:ilvl="1" w:tplc="A0F093B6">
      <w:numFmt w:val="bullet"/>
      <w:lvlText w:val="–"/>
      <w:lvlJc w:val="left"/>
      <w:pPr>
        <w:tabs>
          <w:tab w:val="num" w:pos="1080"/>
        </w:tabs>
        <w:ind w:left="1080" w:hanging="360"/>
      </w:pPr>
      <w:rPr>
        <w:rFonts w:ascii="Arial" w:hAnsi="Arial" w:hint="default"/>
      </w:rPr>
    </w:lvl>
    <w:lvl w:ilvl="2" w:tplc="23DAA4BA">
      <w:numFmt w:val="bullet"/>
      <w:lvlText w:val="•"/>
      <w:lvlJc w:val="left"/>
      <w:pPr>
        <w:tabs>
          <w:tab w:val="num" w:pos="1800"/>
        </w:tabs>
        <w:ind w:left="1800" w:hanging="360"/>
      </w:pPr>
      <w:rPr>
        <w:rFonts w:ascii="Arial" w:hAnsi="Arial" w:hint="default"/>
      </w:rPr>
    </w:lvl>
    <w:lvl w:ilvl="3" w:tplc="16E842F2">
      <w:start w:val="1"/>
      <w:numFmt w:val="bullet"/>
      <w:lvlText w:val="•"/>
      <w:lvlJc w:val="left"/>
      <w:pPr>
        <w:tabs>
          <w:tab w:val="num" w:pos="2520"/>
        </w:tabs>
        <w:ind w:left="2520" w:hanging="360"/>
      </w:pPr>
      <w:rPr>
        <w:rFonts w:ascii="Arial" w:hAnsi="Arial" w:hint="default"/>
      </w:rPr>
    </w:lvl>
    <w:lvl w:ilvl="4" w:tplc="C6043028" w:tentative="1">
      <w:start w:val="1"/>
      <w:numFmt w:val="bullet"/>
      <w:lvlText w:val="•"/>
      <w:lvlJc w:val="left"/>
      <w:pPr>
        <w:tabs>
          <w:tab w:val="num" w:pos="3240"/>
        </w:tabs>
        <w:ind w:left="3240" w:hanging="360"/>
      </w:pPr>
      <w:rPr>
        <w:rFonts w:ascii="Arial" w:hAnsi="Arial" w:hint="default"/>
      </w:rPr>
    </w:lvl>
    <w:lvl w:ilvl="5" w:tplc="DD3E1D2C" w:tentative="1">
      <w:start w:val="1"/>
      <w:numFmt w:val="bullet"/>
      <w:lvlText w:val="•"/>
      <w:lvlJc w:val="left"/>
      <w:pPr>
        <w:tabs>
          <w:tab w:val="num" w:pos="3960"/>
        </w:tabs>
        <w:ind w:left="3960" w:hanging="360"/>
      </w:pPr>
      <w:rPr>
        <w:rFonts w:ascii="Arial" w:hAnsi="Arial" w:hint="default"/>
      </w:rPr>
    </w:lvl>
    <w:lvl w:ilvl="6" w:tplc="8A960EE4" w:tentative="1">
      <w:start w:val="1"/>
      <w:numFmt w:val="bullet"/>
      <w:lvlText w:val="•"/>
      <w:lvlJc w:val="left"/>
      <w:pPr>
        <w:tabs>
          <w:tab w:val="num" w:pos="4680"/>
        </w:tabs>
        <w:ind w:left="4680" w:hanging="360"/>
      </w:pPr>
      <w:rPr>
        <w:rFonts w:ascii="Arial" w:hAnsi="Arial" w:hint="default"/>
      </w:rPr>
    </w:lvl>
    <w:lvl w:ilvl="7" w:tplc="9CEC9828" w:tentative="1">
      <w:start w:val="1"/>
      <w:numFmt w:val="bullet"/>
      <w:lvlText w:val="•"/>
      <w:lvlJc w:val="left"/>
      <w:pPr>
        <w:tabs>
          <w:tab w:val="num" w:pos="5400"/>
        </w:tabs>
        <w:ind w:left="5400" w:hanging="360"/>
      </w:pPr>
      <w:rPr>
        <w:rFonts w:ascii="Arial" w:hAnsi="Arial" w:hint="default"/>
      </w:rPr>
    </w:lvl>
    <w:lvl w:ilvl="8" w:tplc="AEAA3C30"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4E5F5C52"/>
    <w:multiLevelType w:val="hybridMultilevel"/>
    <w:tmpl w:val="10B2B8A2"/>
    <w:lvl w:ilvl="0" w:tplc="BB8C6968">
      <w:start w:val="1"/>
      <w:numFmt w:val="bullet"/>
      <w:lvlText w:val="•"/>
      <w:lvlJc w:val="left"/>
      <w:pPr>
        <w:tabs>
          <w:tab w:val="num" w:pos="360"/>
        </w:tabs>
        <w:ind w:left="360" w:hanging="360"/>
      </w:pPr>
      <w:rPr>
        <w:rFonts w:ascii="Arial" w:hAnsi="Arial" w:hint="default"/>
      </w:rPr>
    </w:lvl>
    <w:lvl w:ilvl="1" w:tplc="4C2E0B5C">
      <w:numFmt w:val="bullet"/>
      <w:lvlText w:val="–"/>
      <w:lvlJc w:val="left"/>
      <w:pPr>
        <w:tabs>
          <w:tab w:val="num" w:pos="1080"/>
        </w:tabs>
        <w:ind w:left="1080" w:hanging="360"/>
      </w:pPr>
      <w:rPr>
        <w:rFonts w:ascii="Arial" w:hAnsi="Arial" w:hint="default"/>
      </w:rPr>
    </w:lvl>
    <w:lvl w:ilvl="2" w:tplc="2352588C">
      <w:numFmt w:val="bullet"/>
      <w:lvlText w:val="•"/>
      <w:lvlJc w:val="left"/>
      <w:pPr>
        <w:tabs>
          <w:tab w:val="num" w:pos="1800"/>
        </w:tabs>
        <w:ind w:left="1800" w:hanging="360"/>
      </w:pPr>
      <w:rPr>
        <w:rFonts w:ascii="Arial" w:hAnsi="Arial" w:hint="default"/>
      </w:rPr>
    </w:lvl>
    <w:lvl w:ilvl="3" w:tplc="6F5ECAAE" w:tentative="1">
      <w:start w:val="1"/>
      <w:numFmt w:val="bullet"/>
      <w:lvlText w:val="•"/>
      <w:lvlJc w:val="left"/>
      <w:pPr>
        <w:tabs>
          <w:tab w:val="num" w:pos="2520"/>
        </w:tabs>
        <w:ind w:left="2520" w:hanging="360"/>
      </w:pPr>
      <w:rPr>
        <w:rFonts w:ascii="Arial" w:hAnsi="Arial" w:hint="default"/>
      </w:rPr>
    </w:lvl>
    <w:lvl w:ilvl="4" w:tplc="089A5EA4" w:tentative="1">
      <w:start w:val="1"/>
      <w:numFmt w:val="bullet"/>
      <w:lvlText w:val="•"/>
      <w:lvlJc w:val="left"/>
      <w:pPr>
        <w:tabs>
          <w:tab w:val="num" w:pos="3240"/>
        </w:tabs>
        <w:ind w:left="3240" w:hanging="360"/>
      </w:pPr>
      <w:rPr>
        <w:rFonts w:ascii="Arial" w:hAnsi="Arial" w:hint="default"/>
      </w:rPr>
    </w:lvl>
    <w:lvl w:ilvl="5" w:tplc="16029F14" w:tentative="1">
      <w:start w:val="1"/>
      <w:numFmt w:val="bullet"/>
      <w:lvlText w:val="•"/>
      <w:lvlJc w:val="left"/>
      <w:pPr>
        <w:tabs>
          <w:tab w:val="num" w:pos="3960"/>
        </w:tabs>
        <w:ind w:left="3960" w:hanging="360"/>
      </w:pPr>
      <w:rPr>
        <w:rFonts w:ascii="Arial" w:hAnsi="Arial" w:hint="default"/>
      </w:rPr>
    </w:lvl>
    <w:lvl w:ilvl="6" w:tplc="413267F2" w:tentative="1">
      <w:start w:val="1"/>
      <w:numFmt w:val="bullet"/>
      <w:lvlText w:val="•"/>
      <w:lvlJc w:val="left"/>
      <w:pPr>
        <w:tabs>
          <w:tab w:val="num" w:pos="4680"/>
        </w:tabs>
        <w:ind w:left="4680" w:hanging="360"/>
      </w:pPr>
      <w:rPr>
        <w:rFonts w:ascii="Arial" w:hAnsi="Arial" w:hint="default"/>
      </w:rPr>
    </w:lvl>
    <w:lvl w:ilvl="7" w:tplc="28163D14" w:tentative="1">
      <w:start w:val="1"/>
      <w:numFmt w:val="bullet"/>
      <w:lvlText w:val="•"/>
      <w:lvlJc w:val="left"/>
      <w:pPr>
        <w:tabs>
          <w:tab w:val="num" w:pos="5400"/>
        </w:tabs>
        <w:ind w:left="5400" w:hanging="360"/>
      </w:pPr>
      <w:rPr>
        <w:rFonts w:ascii="Arial" w:hAnsi="Arial" w:hint="default"/>
      </w:rPr>
    </w:lvl>
    <w:lvl w:ilvl="8" w:tplc="AE9E59B8"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4F316195"/>
    <w:multiLevelType w:val="hybridMultilevel"/>
    <w:tmpl w:val="BA0285BC"/>
    <w:lvl w:ilvl="0" w:tplc="EB96709A">
      <w:start w:val="1"/>
      <w:numFmt w:val="bullet"/>
      <w:lvlText w:val="•"/>
      <w:lvlJc w:val="left"/>
      <w:pPr>
        <w:tabs>
          <w:tab w:val="num" w:pos="360"/>
        </w:tabs>
        <w:ind w:left="360" w:hanging="360"/>
      </w:pPr>
      <w:rPr>
        <w:rFonts w:ascii="Arial" w:hAnsi="Arial" w:hint="default"/>
      </w:rPr>
    </w:lvl>
    <w:lvl w:ilvl="1" w:tplc="2F8A1BC0">
      <w:numFmt w:val="bullet"/>
      <w:lvlText w:val="–"/>
      <w:lvlJc w:val="left"/>
      <w:pPr>
        <w:tabs>
          <w:tab w:val="num" w:pos="1080"/>
        </w:tabs>
        <w:ind w:left="1080" w:hanging="360"/>
      </w:pPr>
      <w:rPr>
        <w:rFonts w:ascii="Arial" w:hAnsi="Arial" w:hint="default"/>
      </w:rPr>
    </w:lvl>
    <w:lvl w:ilvl="2" w:tplc="D678369C" w:tentative="1">
      <w:start w:val="1"/>
      <w:numFmt w:val="bullet"/>
      <w:lvlText w:val="•"/>
      <w:lvlJc w:val="left"/>
      <w:pPr>
        <w:tabs>
          <w:tab w:val="num" w:pos="1800"/>
        </w:tabs>
        <w:ind w:left="1800" w:hanging="360"/>
      </w:pPr>
      <w:rPr>
        <w:rFonts w:ascii="Arial" w:hAnsi="Arial" w:hint="default"/>
      </w:rPr>
    </w:lvl>
    <w:lvl w:ilvl="3" w:tplc="58423EA0" w:tentative="1">
      <w:start w:val="1"/>
      <w:numFmt w:val="bullet"/>
      <w:lvlText w:val="•"/>
      <w:lvlJc w:val="left"/>
      <w:pPr>
        <w:tabs>
          <w:tab w:val="num" w:pos="2520"/>
        </w:tabs>
        <w:ind w:left="2520" w:hanging="360"/>
      </w:pPr>
      <w:rPr>
        <w:rFonts w:ascii="Arial" w:hAnsi="Arial" w:hint="default"/>
      </w:rPr>
    </w:lvl>
    <w:lvl w:ilvl="4" w:tplc="E752B83A" w:tentative="1">
      <w:start w:val="1"/>
      <w:numFmt w:val="bullet"/>
      <w:lvlText w:val="•"/>
      <w:lvlJc w:val="left"/>
      <w:pPr>
        <w:tabs>
          <w:tab w:val="num" w:pos="3240"/>
        </w:tabs>
        <w:ind w:left="3240" w:hanging="360"/>
      </w:pPr>
      <w:rPr>
        <w:rFonts w:ascii="Arial" w:hAnsi="Arial" w:hint="default"/>
      </w:rPr>
    </w:lvl>
    <w:lvl w:ilvl="5" w:tplc="097AD1E4" w:tentative="1">
      <w:start w:val="1"/>
      <w:numFmt w:val="bullet"/>
      <w:lvlText w:val="•"/>
      <w:lvlJc w:val="left"/>
      <w:pPr>
        <w:tabs>
          <w:tab w:val="num" w:pos="3960"/>
        </w:tabs>
        <w:ind w:left="3960" w:hanging="360"/>
      </w:pPr>
      <w:rPr>
        <w:rFonts w:ascii="Arial" w:hAnsi="Arial" w:hint="default"/>
      </w:rPr>
    </w:lvl>
    <w:lvl w:ilvl="6" w:tplc="B52CF854" w:tentative="1">
      <w:start w:val="1"/>
      <w:numFmt w:val="bullet"/>
      <w:lvlText w:val="•"/>
      <w:lvlJc w:val="left"/>
      <w:pPr>
        <w:tabs>
          <w:tab w:val="num" w:pos="4680"/>
        </w:tabs>
        <w:ind w:left="4680" w:hanging="360"/>
      </w:pPr>
      <w:rPr>
        <w:rFonts w:ascii="Arial" w:hAnsi="Arial" w:hint="default"/>
      </w:rPr>
    </w:lvl>
    <w:lvl w:ilvl="7" w:tplc="7B887CFA" w:tentative="1">
      <w:start w:val="1"/>
      <w:numFmt w:val="bullet"/>
      <w:lvlText w:val="•"/>
      <w:lvlJc w:val="left"/>
      <w:pPr>
        <w:tabs>
          <w:tab w:val="num" w:pos="5400"/>
        </w:tabs>
        <w:ind w:left="5400" w:hanging="360"/>
      </w:pPr>
      <w:rPr>
        <w:rFonts w:ascii="Arial" w:hAnsi="Arial" w:hint="default"/>
      </w:rPr>
    </w:lvl>
    <w:lvl w:ilvl="8" w:tplc="F912D30A"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4FBD5C34"/>
    <w:multiLevelType w:val="hybridMultilevel"/>
    <w:tmpl w:val="211C7D78"/>
    <w:lvl w:ilvl="0" w:tplc="DB1A015A">
      <w:start w:val="1"/>
      <w:numFmt w:val="bullet"/>
      <w:lvlText w:val="•"/>
      <w:lvlJc w:val="left"/>
      <w:pPr>
        <w:tabs>
          <w:tab w:val="num" w:pos="360"/>
        </w:tabs>
        <w:ind w:left="360" w:hanging="360"/>
      </w:pPr>
      <w:rPr>
        <w:rFonts w:ascii="Arial" w:hAnsi="Arial" w:hint="default"/>
      </w:rPr>
    </w:lvl>
    <w:lvl w:ilvl="1" w:tplc="14008288">
      <w:start w:val="4045"/>
      <w:numFmt w:val="bullet"/>
      <w:lvlText w:val="–"/>
      <w:lvlJc w:val="left"/>
      <w:pPr>
        <w:tabs>
          <w:tab w:val="num" w:pos="1080"/>
        </w:tabs>
        <w:ind w:left="1080" w:hanging="360"/>
      </w:pPr>
      <w:rPr>
        <w:rFonts w:ascii="Arial" w:hAnsi="Arial" w:hint="default"/>
      </w:rPr>
    </w:lvl>
    <w:lvl w:ilvl="2" w:tplc="11C6347A" w:tentative="1">
      <w:start w:val="1"/>
      <w:numFmt w:val="bullet"/>
      <w:lvlText w:val="•"/>
      <w:lvlJc w:val="left"/>
      <w:pPr>
        <w:tabs>
          <w:tab w:val="num" w:pos="1800"/>
        </w:tabs>
        <w:ind w:left="1800" w:hanging="360"/>
      </w:pPr>
      <w:rPr>
        <w:rFonts w:ascii="Arial" w:hAnsi="Arial" w:hint="default"/>
      </w:rPr>
    </w:lvl>
    <w:lvl w:ilvl="3" w:tplc="9F74C81E" w:tentative="1">
      <w:start w:val="1"/>
      <w:numFmt w:val="bullet"/>
      <w:lvlText w:val="•"/>
      <w:lvlJc w:val="left"/>
      <w:pPr>
        <w:tabs>
          <w:tab w:val="num" w:pos="2520"/>
        </w:tabs>
        <w:ind w:left="2520" w:hanging="360"/>
      </w:pPr>
      <w:rPr>
        <w:rFonts w:ascii="Arial" w:hAnsi="Arial" w:hint="default"/>
      </w:rPr>
    </w:lvl>
    <w:lvl w:ilvl="4" w:tplc="DE8098D2" w:tentative="1">
      <w:start w:val="1"/>
      <w:numFmt w:val="bullet"/>
      <w:lvlText w:val="•"/>
      <w:lvlJc w:val="left"/>
      <w:pPr>
        <w:tabs>
          <w:tab w:val="num" w:pos="3240"/>
        </w:tabs>
        <w:ind w:left="3240" w:hanging="360"/>
      </w:pPr>
      <w:rPr>
        <w:rFonts w:ascii="Arial" w:hAnsi="Arial" w:hint="default"/>
      </w:rPr>
    </w:lvl>
    <w:lvl w:ilvl="5" w:tplc="381ACA4E" w:tentative="1">
      <w:start w:val="1"/>
      <w:numFmt w:val="bullet"/>
      <w:lvlText w:val="•"/>
      <w:lvlJc w:val="left"/>
      <w:pPr>
        <w:tabs>
          <w:tab w:val="num" w:pos="3960"/>
        </w:tabs>
        <w:ind w:left="3960" w:hanging="360"/>
      </w:pPr>
      <w:rPr>
        <w:rFonts w:ascii="Arial" w:hAnsi="Arial" w:hint="default"/>
      </w:rPr>
    </w:lvl>
    <w:lvl w:ilvl="6" w:tplc="93522A0A" w:tentative="1">
      <w:start w:val="1"/>
      <w:numFmt w:val="bullet"/>
      <w:lvlText w:val="•"/>
      <w:lvlJc w:val="left"/>
      <w:pPr>
        <w:tabs>
          <w:tab w:val="num" w:pos="4680"/>
        </w:tabs>
        <w:ind w:left="4680" w:hanging="360"/>
      </w:pPr>
      <w:rPr>
        <w:rFonts w:ascii="Arial" w:hAnsi="Arial" w:hint="default"/>
      </w:rPr>
    </w:lvl>
    <w:lvl w:ilvl="7" w:tplc="2C74B0CA" w:tentative="1">
      <w:start w:val="1"/>
      <w:numFmt w:val="bullet"/>
      <w:lvlText w:val="•"/>
      <w:lvlJc w:val="left"/>
      <w:pPr>
        <w:tabs>
          <w:tab w:val="num" w:pos="5400"/>
        </w:tabs>
        <w:ind w:left="5400" w:hanging="360"/>
      </w:pPr>
      <w:rPr>
        <w:rFonts w:ascii="Arial" w:hAnsi="Arial" w:hint="default"/>
      </w:rPr>
    </w:lvl>
    <w:lvl w:ilvl="8" w:tplc="B4B037BC"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2416008"/>
    <w:multiLevelType w:val="hybridMultilevel"/>
    <w:tmpl w:val="C370243C"/>
    <w:lvl w:ilvl="0" w:tplc="8F901626">
      <w:start w:val="1"/>
      <w:numFmt w:val="bullet"/>
      <w:lvlText w:val="•"/>
      <w:lvlJc w:val="left"/>
      <w:pPr>
        <w:tabs>
          <w:tab w:val="num" w:pos="360"/>
        </w:tabs>
        <w:ind w:left="360" w:hanging="360"/>
      </w:pPr>
      <w:rPr>
        <w:rFonts w:ascii="Arial" w:hAnsi="Arial" w:hint="default"/>
      </w:rPr>
    </w:lvl>
    <w:lvl w:ilvl="1" w:tplc="375AD80E">
      <w:numFmt w:val="bullet"/>
      <w:lvlText w:val="–"/>
      <w:lvlJc w:val="left"/>
      <w:pPr>
        <w:tabs>
          <w:tab w:val="num" w:pos="1080"/>
        </w:tabs>
        <w:ind w:left="1080" w:hanging="360"/>
      </w:pPr>
      <w:rPr>
        <w:rFonts w:ascii="Arial" w:hAnsi="Arial" w:hint="default"/>
      </w:rPr>
    </w:lvl>
    <w:lvl w:ilvl="2" w:tplc="0D141542">
      <w:numFmt w:val="bullet"/>
      <w:lvlText w:val="•"/>
      <w:lvlJc w:val="left"/>
      <w:pPr>
        <w:tabs>
          <w:tab w:val="num" w:pos="1800"/>
        </w:tabs>
        <w:ind w:left="1800" w:hanging="360"/>
      </w:pPr>
      <w:rPr>
        <w:rFonts w:ascii="Arial" w:hAnsi="Arial" w:hint="default"/>
      </w:rPr>
    </w:lvl>
    <w:lvl w:ilvl="3" w:tplc="E03635B8" w:tentative="1">
      <w:start w:val="1"/>
      <w:numFmt w:val="bullet"/>
      <w:lvlText w:val="•"/>
      <w:lvlJc w:val="left"/>
      <w:pPr>
        <w:tabs>
          <w:tab w:val="num" w:pos="2520"/>
        </w:tabs>
        <w:ind w:left="2520" w:hanging="360"/>
      </w:pPr>
      <w:rPr>
        <w:rFonts w:ascii="Arial" w:hAnsi="Arial" w:hint="default"/>
      </w:rPr>
    </w:lvl>
    <w:lvl w:ilvl="4" w:tplc="320C4620" w:tentative="1">
      <w:start w:val="1"/>
      <w:numFmt w:val="bullet"/>
      <w:lvlText w:val="•"/>
      <w:lvlJc w:val="left"/>
      <w:pPr>
        <w:tabs>
          <w:tab w:val="num" w:pos="3240"/>
        </w:tabs>
        <w:ind w:left="3240" w:hanging="360"/>
      </w:pPr>
      <w:rPr>
        <w:rFonts w:ascii="Arial" w:hAnsi="Arial" w:hint="default"/>
      </w:rPr>
    </w:lvl>
    <w:lvl w:ilvl="5" w:tplc="A960616C" w:tentative="1">
      <w:start w:val="1"/>
      <w:numFmt w:val="bullet"/>
      <w:lvlText w:val="•"/>
      <w:lvlJc w:val="left"/>
      <w:pPr>
        <w:tabs>
          <w:tab w:val="num" w:pos="3960"/>
        </w:tabs>
        <w:ind w:left="3960" w:hanging="360"/>
      </w:pPr>
      <w:rPr>
        <w:rFonts w:ascii="Arial" w:hAnsi="Arial" w:hint="default"/>
      </w:rPr>
    </w:lvl>
    <w:lvl w:ilvl="6" w:tplc="02B67960" w:tentative="1">
      <w:start w:val="1"/>
      <w:numFmt w:val="bullet"/>
      <w:lvlText w:val="•"/>
      <w:lvlJc w:val="left"/>
      <w:pPr>
        <w:tabs>
          <w:tab w:val="num" w:pos="4680"/>
        </w:tabs>
        <w:ind w:left="4680" w:hanging="360"/>
      </w:pPr>
      <w:rPr>
        <w:rFonts w:ascii="Arial" w:hAnsi="Arial" w:hint="default"/>
      </w:rPr>
    </w:lvl>
    <w:lvl w:ilvl="7" w:tplc="D8AE4004" w:tentative="1">
      <w:start w:val="1"/>
      <w:numFmt w:val="bullet"/>
      <w:lvlText w:val="•"/>
      <w:lvlJc w:val="left"/>
      <w:pPr>
        <w:tabs>
          <w:tab w:val="num" w:pos="5400"/>
        </w:tabs>
        <w:ind w:left="5400" w:hanging="360"/>
      </w:pPr>
      <w:rPr>
        <w:rFonts w:ascii="Arial" w:hAnsi="Arial" w:hint="default"/>
      </w:rPr>
    </w:lvl>
    <w:lvl w:ilvl="8" w:tplc="29A63B6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52E67B8E"/>
    <w:multiLevelType w:val="hybridMultilevel"/>
    <w:tmpl w:val="85BE49E8"/>
    <w:lvl w:ilvl="0" w:tplc="DFEAB4DA">
      <w:start w:val="1"/>
      <w:numFmt w:val="bullet"/>
      <w:lvlText w:val="•"/>
      <w:lvlJc w:val="left"/>
      <w:pPr>
        <w:tabs>
          <w:tab w:val="num" w:pos="360"/>
        </w:tabs>
        <w:ind w:left="360" w:hanging="360"/>
      </w:pPr>
      <w:rPr>
        <w:rFonts w:ascii="Arial" w:hAnsi="Arial" w:hint="default"/>
      </w:rPr>
    </w:lvl>
    <w:lvl w:ilvl="1" w:tplc="C6D209BE">
      <w:numFmt w:val="bullet"/>
      <w:lvlText w:val="–"/>
      <w:lvlJc w:val="left"/>
      <w:pPr>
        <w:tabs>
          <w:tab w:val="num" w:pos="1080"/>
        </w:tabs>
        <w:ind w:left="1080" w:hanging="360"/>
      </w:pPr>
      <w:rPr>
        <w:rFonts w:ascii="Arial" w:hAnsi="Arial" w:hint="default"/>
      </w:rPr>
    </w:lvl>
    <w:lvl w:ilvl="2" w:tplc="110415FC">
      <w:numFmt w:val="bullet"/>
      <w:lvlText w:val="•"/>
      <w:lvlJc w:val="left"/>
      <w:pPr>
        <w:tabs>
          <w:tab w:val="num" w:pos="1800"/>
        </w:tabs>
        <w:ind w:left="1800" w:hanging="360"/>
      </w:pPr>
      <w:rPr>
        <w:rFonts w:ascii="Arial" w:hAnsi="Arial" w:hint="default"/>
      </w:rPr>
    </w:lvl>
    <w:lvl w:ilvl="3" w:tplc="C59C93AE" w:tentative="1">
      <w:start w:val="1"/>
      <w:numFmt w:val="bullet"/>
      <w:lvlText w:val="•"/>
      <w:lvlJc w:val="left"/>
      <w:pPr>
        <w:tabs>
          <w:tab w:val="num" w:pos="2520"/>
        </w:tabs>
        <w:ind w:left="2520" w:hanging="360"/>
      </w:pPr>
      <w:rPr>
        <w:rFonts w:ascii="Arial" w:hAnsi="Arial" w:hint="default"/>
      </w:rPr>
    </w:lvl>
    <w:lvl w:ilvl="4" w:tplc="F8347300" w:tentative="1">
      <w:start w:val="1"/>
      <w:numFmt w:val="bullet"/>
      <w:lvlText w:val="•"/>
      <w:lvlJc w:val="left"/>
      <w:pPr>
        <w:tabs>
          <w:tab w:val="num" w:pos="3240"/>
        </w:tabs>
        <w:ind w:left="3240" w:hanging="360"/>
      </w:pPr>
      <w:rPr>
        <w:rFonts w:ascii="Arial" w:hAnsi="Arial" w:hint="default"/>
      </w:rPr>
    </w:lvl>
    <w:lvl w:ilvl="5" w:tplc="350A1FF6" w:tentative="1">
      <w:start w:val="1"/>
      <w:numFmt w:val="bullet"/>
      <w:lvlText w:val="•"/>
      <w:lvlJc w:val="left"/>
      <w:pPr>
        <w:tabs>
          <w:tab w:val="num" w:pos="3960"/>
        </w:tabs>
        <w:ind w:left="3960" w:hanging="360"/>
      </w:pPr>
      <w:rPr>
        <w:rFonts w:ascii="Arial" w:hAnsi="Arial" w:hint="default"/>
      </w:rPr>
    </w:lvl>
    <w:lvl w:ilvl="6" w:tplc="A7B41A68" w:tentative="1">
      <w:start w:val="1"/>
      <w:numFmt w:val="bullet"/>
      <w:lvlText w:val="•"/>
      <w:lvlJc w:val="left"/>
      <w:pPr>
        <w:tabs>
          <w:tab w:val="num" w:pos="4680"/>
        </w:tabs>
        <w:ind w:left="4680" w:hanging="360"/>
      </w:pPr>
      <w:rPr>
        <w:rFonts w:ascii="Arial" w:hAnsi="Arial" w:hint="default"/>
      </w:rPr>
    </w:lvl>
    <w:lvl w:ilvl="7" w:tplc="6636B8C4" w:tentative="1">
      <w:start w:val="1"/>
      <w:numFmt w:val="bullet"/>
      <w:lvlText w:val="•"/>
      <w:lvlJc w:val="left"/>
      <w:pPr>
        <w:tabs>
          <w:tab w:val="num" w:pos="5400"/>
        </w:tabs>
        <w:ind w:left="5400" w:hanging="360"/>
      </w:pPr>
      <w:rPr>
        <w:rFonts w:ascii="Arial" w:hAnsi="Arial" w:hint="default"/>
      </w:rPr>
    </w:lvl>
    <w:lvl w:ilvl="8" w:tplc="B4CA2E28"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54132827"/>
    <w:multiLevelType w:val="hybridMultilevel"/>
    <w:tmpl w:val="09602258"/>
    <w:lvl w:ilvl="0" w:tplc="A134BF92">
      <w:start w:val="1"/>
      <w:numFmt w:val="bullet"/>
      <w:lvlText w:val=""/>
      <w:lvlJc w:val="left"/>
      <w:pPr>
        <w:ind w:left="400" w:hanging="400"/>
      </w:pPr>
      <w:rPr>
        <w:rFonts w:ascii="Wingdings" w:hAnsi="Wingdings" w:hint="default"/>
      </w:rPr>
    </w:lvl>
    <w:lvl w:ilvl="1" w:tplc="AC84B880">
      <w:start w:val="1"/>
      <w:numFmt w:val="bullet"/>
      <w:lvlText w:val="‒"/>
      <w:lvlJc w:val="left"/>
      <w:pPr>
        <w:ind w:left="800" w:hanging="400"/>
      </w:pPr>
      <w:rPr>
        <w:rFonts w:ascii="Calibri" w:hAnsi="Calibri" w:hint="default"/>
      </w:rPr>
    </w:lvl>
    <w:lvl w:ilvl="2" w:tplc="0409000B">
      <w:start w:val="1"/>
      <w:numFmt w:val="bullet"/>
      <w:lvlText w:val=""/>
      <w:lvlJc w:val="left"/>
      <w:pPr>
        <w:ind w:left="1200" w:hanging="400"/>
      </w:pPr>
      <w:rPr>
        <w:rFonts w:ascii="Wingdings" w:hAnsi="Wingdings" w:hint="default"/>
      </w:rPr>
    </w:lvl>
    <w:lvl w:ilvl="3" w:tplc="04090009">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3" w15:restartNumberingAfterBreak="0">
    <w:nsid w:val="564B3D15"/>
    <w:multiLevelType w:val="hybridMultilevel"/>
    <w:tmpl w:val="12409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598207FD"/>
    <w:multiLevelType w:val="hybridMultilevel"/>
    <w:tmpl w:val="60309C0A"/>
    <w:lvl w:ilvl="0" w:tplc="C56A3040">
      <w:start w:val="1"/>
      <w:numFmt w:val="bullet"/>
      <w:lvlText w:val="•"/>
      <w:lvlJc w:val="left"/>
      <w:pPr>
        <w:tabs>
          <w:tab w:val="num" w:pos="360"/>
        </w:tabs>
        <w:ind w:left="360" w:hanging="360"/>
      </w:pPr>
      <w:rPr>
        <w:rFonts w:ascii="Arial" w:hAnsi="Arial" w:hint="default"/>
      </w:rPr>
    </w:lvl>
    <w:lvl w:ilvl="1" w:tplc="88E64476">
      <w:start w:val="1"/>
      <w:numFmt w:val="bullet"/>
      <w:lvlText w:val="•"/>
      <w:lvlJc w:val="left"/>
      <w:pPr>
        <w:tabs>
          <w:tab w:val="num" w:pos="1080"/>
        </w:tabs>
        <w:ind w:left="1080" w:hanging="360"/>
      </w:pPr>
      <w:rPr>
        <w:rFonts w:ascii="Arial" w:hAnsi="Arial" w:hint="default"/>
      </w:rPr>
    </w:lvl>
    <w:lvl w:ilvl="2" w:tplc="B0C4C98A" w:tentative="1">
      <w:start w:val="1"/>
      <w:numFmt w:val="bullet"/>
      <w:lvlText w:val="•"/>
      <w:lvlJc w:val="left"/>
      <w:pPr>
        <w:tabs>
          <w:tab w:val="num" w:pos="1800"/>
        </w:tabs>
        <w:ind w:left="1800" w:hanging="360"/>
      </w:pPr>
      <w:rPr>
        <w:rFonts w:ascii="Arial" w:hAnsi="Arial" w:hint="default"/>
      </w:rPr>
    </w:lvl>
    <w:lvl w:ilvl="3" w:tplc="61C2D6C6" w:tentative="1">
      <w:start w:val="1"/>
      <w:numFmt w:val="bullet"/>
      <w:lvlText w:val="•"/>
      <w:lvlJc w:val="left"/>
      <w:pPr>
        <w:tabs>
          <w:tab w:val="num" w:pos="2520"/>
        </w:tabs>
        <w:ind w:left="2520" w:hanging="360"/>
      </w:pPr>
      <w:rPr>
        <w:rFonts w:ascii="Arial" w:hAnsi="Arial" w:hint="default"/>
      </w:rPr>
    </w:lvl>
    <w:lvl w:ilvl="4" w:tplc="11B0EC36" w:tentative="1">
      <w:start w:val="1"/>
      <w:numFmt w:val="bullet"/>
      <w:lvlText w:val="•"/>
      <w:lvlJc w:val="left"/>
      <w:pPr>
        <w:tabs>
          <w:tab w:val="num" w:pos="3240"/>
        </w:tabs>
        <w:ind w:left="3240" w:hanging="360"/>
      </w:pPr>
      <w:rPr>
        <w:rFonts w:ascii="Arial" w:hAnsi="Arial" w:hint="default"/>
      </w:rPr>
    </w:lvl>
    <w:lvl w:ilvl="5" w:tplc="6C0C83EE" w:tentative="1">
      <w:start w:val="1"/>
      <w:numFmt w:val="bullet"/>
      <w:lvlText w:val="•"/>
      <w:lvlJc w:val="left"/>
      <w:pPr>
        <w:tabs>
          <w:tab w:val="num" w:pos="3960"/>
        </w:tabs>
        <w:ind w:left="3960" w:hanging="360"/>
      </w:pPr>
      <w:rPr>
        <w:rFonts w:ascii="Arial" w:hAnsi="Arial" w:hint="default"/>
      </w:rPr>
    </w:lvl>
    <w:lvl w:ilvl="6" w:tplc="B4D2939C" w:tentative="1">
      <w:start w:val="1"/>
      <w:numFmt w:val="bullet"/>
      <w:lvlText w:val="•"/>
      <w:lvlJc w:val="left"/>
      <w:pPr>
        <w:tabs>
          <w:tab w:val="num" w:pos="4680"/>
        </w:tabs>
        <w:ind w:left="4680" w:hanging="360"/>
      </w:pPr>
      <w:rPr>
        <w:rFonts w:ascii="Arial" w:hAnsi="Arial" w:hint="default"/>
      </w:rPr>
    </w:lvl>
    <w:lvl w:ilvl="7" w:tplc="3B467088" w:tentative="1">
      <w:start w:val="1"/>
      <w:numFmt w:val="bullet"/>
      <w:lvlText w:val="•"/>
      <w:lvlJc w:val="left"/>
      <w:pPr>
        <w:tabs>
          <w:tab w:val="num" w:pos="5400"/>
        </w:tabs>
        <w:ind w:left="5400" w:hanging="360"/>
      </w:pPr>
      <w:rPr>
        <w:rFonts w:ascii="Arial" w:hAnsi="Arial" w:hint="default"/>
      </w:rPr>
    </w:lvl>
    <w:lvl w:ilvl="8" w:tplc="A36A85E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9862331"/>
    <w:multiLevelType w:val="hybridMultilevel"/>
    <w:tmpl w:val="9962C62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6" w15:restartNumberingAfterBreak="0">
    <w:nsid w:val="5A217D4A"/>
    <w:multiLevelType w:val="hybridMultilevel"/>
    <w:tmpl w:val="A0427B76"/>
    <w:lvl w:ilvl="0" w:tplc="371211C2">
      <w:start w:val="7"/>
      <w:numFmt w:val="bullet"/>
      <w:lvlText w:val=""/>
      <w:lvlJc w:val="left"/>
      <w:pPr>
        <w:ind w:left="720" w:hanging="360"/>
      </w:pPr>
      <w:rPr>
        <w:rFonts w:ascii="Symbol" w:eastAsia="Batang"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5C125598"/>
    <w:multiLevelType w:val="hybridMultilevel"/>
    <w:tmpl w:val="DCB6E5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5D4440C1"/>
    <w:multiLevelType w:val="hybridMultilevel"/>
    <w:tmpl w:val="A7027F08"/>
    <w:lvl w:ilvl="0" w:tplc="04090001">
      <w:start w:val="1"/>
      <w:numFmt w:val="bullet"/>
      <w:lvlText w:val=""/>
      <w:lvlJc w:val="left"/>
      <w:pPr>
        <w:ind w:left="360" w:hanging="360"/>
      </w:pPr>
      <w:rPr>
        <w:rFonts w:ascii="Symbol" w:hAnsi="Symbol" w:hint="default"/>
      </w:rPr>
    </w:lvl>
    <w:lvl w:ilvl="1" w:tplc="DC2E91F8">
      <w:numFmt w:val="bullet"/>
      <w:lvlText w:val="-"/>
      <w:lvlJc w:val="left"/>
      <w:pPr>
        <w:ind w:left="1080" w:hanging="360"/>
      </w:pPr>
      <w:rPr>
        <w:rFonts w:ascii="Calibri" w:eastAsia="Calibri" w:hAnsi="Calibri"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9" w15:restartNumberingAfterBreak="0">
    <w:nsid w:val="61443DF8"/>
    <w:multiLevelType w:val="hybridMultilevel"/>
    <w:tmpl w:val="38C4175E"/>
    <w:lvl w:ilvl="0" w:tplc="FC922964">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63AA49EF"/>
    <w:multiLevelType w:val="hybridMultilevel"/>
    <w:tmpl w:val="325682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1" w15:restartNumberingAfterBreak="0">
    <w:nsid w:val="652B6E1E"/>
    <w:multiLevelType w:val="hybridMultilevel"/>
    <w:tmpl w:val="95B4A090"/>
    <w:lvl w:ilvl="0" w:tplc="FC922964">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652F0882"/>
    <w:multiLevelType w:val="hybridMultilevel"/>
    <w:tmpl w:val="AD8EBA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545510B"/>
    <w:multiLevelType w:val="hybridMultilevel"/>
    <w:tmpl w:val="714844A6"/>
    <w:lvl w:ilvl="0" w:tplc="3022FF22">
      <w:start w:val="5"/>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4"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69896C54"/>
    <w:multiLevelType w:val="hybridMultilevel"/>
    <w:tmpl w:val="38B4AC5E"/>
    <w:lvl w:ilvl="0" w:tplc="04AED4C0">
      <w:start w:val="1"/>
      <w:numFmt w:val="bullet"/>
      <w:lvlText w:val="•"/>
      <w:lvlJc w:val="left"/>
      <w:pPr>
        <w:tabs>
          <w:tab w:val="num" w:pos="360"/>
        </w:tabs>
        <w:ind w:left="360" w:hanging="360"/>
      </w:pPr>
      <w:rPr>
        <w:rFonts w:ascii="Arial" w:hAnsi="Arial" w:hint="default"/>
      </w:rPr>
    </w:lvl>
    <w:lvl w:ilvl="1" w:tplc="43E298F6">
      <w:numFmt w:val="bullet"/>
      <w:lvlText w:val="–"/>
      <w:lvlJc w:val="left"/>
      <w:pPr>
        <w:tabs>
          <w:tab w:val="num" w:pos="1080"/>
        </w:tabs>
        <w:ind w:left="1080" w:hanging="360"/>
      </w:pPr>
      <w:rPr>
        <w:rFonts w:ascii="Arial" w:hAnsi="Arial" w:hint="default"/>
      </w:rPr>
    </w:lvl>
    <w:lvl w:ilvl="2" w:tplc="8B3AAB22">
      <w:start w:val="1"/>
      <w:numFmt w:val="bullet"/>
      <w:lvlText w:val="•"/>
      <w:lvlJc w:val="left"/>
      <w:pPr>
        <w:tabs>
          <w:tab w:val="num" w:pos="1800"/>
        </w:tabs>
        <w:ind w:left="1800" w:hanging="360"/>
      </w:pPr>
      <w:rPr>
        <w:rFonts w:ascii="Arial" w:hAnsi="Arial" w:hint="default"/>
      </w:rPr>
    </w:lvl>
    <w:lvl w:ilvl="3" w:tplc="CA8E6874" w:tentative="1">
      <w:start w:val="1"/>
      <w:numFmt w:val="bullet"/>
      <w:lvlText w:val="•"/>
      <w:lvlJc w:val="left"/>
      <w:pPr>
        <w:tabs>
          <w:tab w:val="num" w:pos="2520"/>
        </w:tabs>
        <w:ind w:left="2520" w:hanging="360"/>
      </w:pPr>
      <w:rPr>
        <w:rFonts w:ascii="Arial" w:hAnsi="Arial" w:hint="default"/>
      </w:rPr>
    </w:lvl>
    <w:lvl w:ilvl="4" w:tplc="8E467D90" w:tentative="1">
      <w:start w:val="1"/>
      <w:numFmt w:val="bullet"/>
      <w:lvlText w:val="•"/>
      <w:lvlJc w:val="left"/>
      <w:pPr>
        <w:tabs>
          <w:tab w:val="num" w:pos="3240"/>
        </w:tabs>
        <w:ind w:left="3240" w:hanging="360"/>
      </w:pPr>
      <w:rPr>
        <w:rFonts w:ascii="Arial" w:hAnsi="Arial" w:hint="default"/>
      </w:rPr>
    </w:lvl>
    <w:lvl w:ilvl="5" w:tplc="9D1E1C72" w:tentative="1">
      <w:start w:val="1"/>
      <w:numFmt w:val="bullet"/>
      <w:lvlText w:val="•"/>
      <w:lvlJc w:val="left"/>
      <w:pPr>
        <w:tabs>
          <w:tab w:val="num" w:pos="3960"/>
        </w:tabs>
        <w:ind w:left="3960" w:hanging="360"/>
      </w:pPr>
      <w:rPr>
        <w:rFonts w:ascii="Arial" w:hAnsi="Arial" w:hint="default"/>
      </w:rPr>
    </w:lvl>
    <w:lvl w:ilvl="6" w:tplc="C5E2FEC4" w:tentative="1">
      <w:start w:val="1"/>
      <w:numFmt w:val="bullet"/>
      <w:lvlText w:val="•"/>
      <w:lvlJc w:val="left"/>
      <w:pPr>
        <w:tabs>
          <w:tab w:val="num" w:pos="4680"/>
        </w:tabs>
        <w:ind w:left="4680" w:hanging="360"/>
      </w:pPr>
      <w:rPr>
        <w:rFonts w:ascii="Arial" w:hAnsi="Arial" w:hint="default"/>
      </w:rPr>
    </w:lvl>
    <w:lvl w:ilvl="7" w:tplc="32B0E376" w:tentative="1">
      <w:start w:val="1"/>
      <w:numFmt w:val="bullet"/>
      <w:lvlText w:val="•"/>
      <w:lvlJc w:val="left"/>
      <w:pPr>
        <w:tabs>
          <w:tab w:val="num" w:pos="5400"/>
        </w:tabs>
        <w:ind w:left="5400" w:hanging="360"/>
      </w:pPr>
      <w:rPr>
        <w:rFonts w:ascii="Arial" w:hAnsi="Arial" w:hint="default"/>
      </w:rPr>
    </w:lvl>
    <w:lvl w:ilvl="8" w:tplc="C05C07C4" w:tentative="1">
      <w:start w:val="1"/>
      <w:numFmt w:val="bullet"/>
      <w:lvlText w:val="•"/>
      <w:lvlJc w:val="left"/>
      <w:pPr>
        <w:tabs>
          <w:tab w:val="num" w:pos="6120"/>
        </w:tabs>
        <w:ind w:left="6120" w:hanging="360"/>
      </w:pPr>
      <w:rPr>
        <w:rFonts w:ascii="Arial" w:hAnsi="Arial" w:hint="default"/>
      </w:rPr>
    </w:lvl>
  </w:abstractNum>
  <w:abstractNum w:abstractNumId="66"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6AAB7E85"/>
    <w:multiLevelType w:val="hybridMultilevel"/>
    <w:tmpl w:val="017C4BE0"/>
    <w:lvl w:ilvl="0" w:tplc="5B1EFC2A">
      <w:start w:val="1"/>
      <w:numFmt w:val="bullet"/>
      <w:lvlText w:val="•"/>
      <w:lvlJc w:val="left"/>
      <w:pPr>
        <w:tabs>
          <w:tab w:val="num" w:pos="360"/>
        </w:tabs>
        <w:ind w:left="360" w:hanging="360"/>
      </w:pPr>
      <w:rPr>
        <w:rFonts w:ascii="Arial" w:hAnsi="Arial" w:hint="default"/>
      </w:rPr>
    </w:lvl>
    <w:lvl w:ilvl="1" w:tplc="8708AE26">
      <w:numFmt w:val="bullet"/>
      <w:lvlText w:val="•"/>
      <w:lvlJc w:val="left"/>
      <w:pPr>
        <w:tabs>
          <w:tab w:val="num" w:pos="1080"/>
        </w:tabs>
        <w:ind w:left="1080" w:hanging="360"/>
      </w:pPr>
      <w:rPr>
        <w:rFonts w:ascii="Arial" w:hAnsi="Arial" w:hint="default"/>
      </w:rPr>
    </w:lvl>
    <w:lvl w:ilvl="2" w:tplc="71A40666" w:tentative="1">
      <w:start w:val="1"/>
      <w:numFmt w:val="bullet"/>
      <w:lvlText w:val="•"/>
      <w:lvlJc w:val="left"/>
      <w:pPr>
        <w:tabs>
          <w:tab w:val="num" w:pos="1800"/>
        </w:tabs>
        <w:ind w:left="1800" w:hanging="360"/>
      </w:pPr>
      <w:rPr>
        <w:rFonts w:ascii="Arial" w:hAnsi="Arial" w:hint="default"/>
      </w:rPr>
    </w:lvl>
    <w:lvl w:ilvl="3" w:tplc="E2964014" w:tentative="1">
      <w:start w:val="1"/>
      <w:numFmt w:val="bullet"/>
      <w:lvlText w:val="•"/>
      <w:lvlJc w:val="left"/>
      <w:pPr>
        <w:tabs>
          <w:tab w:val="num" w:pos="2520"/>
        </w:tabs>
        <w:ind w:left="2520" w:hanging="360"/>
      </w:pPr>
      <w:rPr>
        <w:rFonts w:ascii="Arial" w:hAnsi="Arial" w:hint="default"/>
      </w:rPr>
    </w:lvl>
    <w:lvl w:ilvl="4" w:tplc="C3124112" w:tentative="1">
      <w:start w:val="1"/>
      <w:numFmt w:val="bullet"/>
      <w:lvlText w:val="•"/>
      <w:lvlJc w:val="left"/>
      <w:pPr>
        <w:tabs>
          <w:tab w:val="num" w:pos="3240"/>
        </w:tabs>
        <w:ind w:left="3240" w:hanging="360"/>
      </w:pPr>
      <w:rPr>
        <w:rFonts w:ascii="Arial" w:hAnsi="Arial" w:hint="default"/>
      </w:rPr>
    </w:lvl>
    <w:lvl w:ilvl="5" w:tplc="A84C0CA2" w:tentative="1">
      <w:start w:val="1"/>
      <w:numFmt w:val="bullet"/>
      <w:lvlText w:val="•"/>
      <w:lvlJc w:val="left"/>
      <w:pPr>
        <w:tabs>
          <w:tab w:val="num" w:pos="3960"/>
        </w:tabs>
        <w:ind w:left="3960" w:hanging="360"/>
      </w:pPr>
      <w:rPr>
        <w:rFonts w:ascii="Arial" w:hAnsi="Arial" w:hint="default"/>
      </w:rPr>
    </w:lvl>
    <w:lvl w:ilvl="6" w:tplc="213EC1E0" w:tentative="1">
      <w:start w:val="1"/>
      <w:numFmt w:val="bullet"/>
      <w:lvlText w:val="•"/>
      <w:lvlJc w:val="left"/>
      <w:pPr>
        <w:tabs>
          <w:tab w:val="num" w:pos="4680"/>
        </w:tabs>
        <w:ind w:left="4680" w:hanging="360"/>
      </w:pPr>
      <w:rPr>
        <w:rFonts w:ascii="Arial" w:hAnsi="Arial" w:hint="default"/>
      </w:rPr>
    </w:lvl>
    <w:lvl w:ilvl="7" w:tplc="532ACB16" w:tentative="1">
      <w:start w:val="1"/>
      <w:numFmt w:val="bullet"/>
      <w:lvlText w:val="•"/>
      <w:lvlJc w:val="left"/>
      <w:pPr>
        <w:tabs>
          <w:tab w:val="num" w:pos="5400"/>
        </w:tabs>
        <w:ind w:left="5400" w:hanging="360"/>
      </w:pPr>
      <w:rPr>
        <w:rFonts w:ascii="Arial" w:hAnsi="Arial" w:hint="default"/>
      </w:rPr>
    </w:lvl>
    <w:lvl w:ilvl="8" w:tplc="C1F8CCF0" w:tentative="1">
      <w:start w:val="1"/>
      <w:numFmt w:val="bullet"/>
      <w:lvlText w:val="•"/>
      <w:lvlJc w:val="left"/>
      <w:pPr>
        <w:tabs>
          <w:tab w:val="num" w:pos="6120"/>
        </w:tabs>
        <w:ind w:left="6120" w:hanging="360"/>
      </w:pPr>
      <w:rPr>
        <w:rFonts w:ascii="Arial" w:hAnsi="Arial" w:hint="default"/>
      </w:rPr>
    </w:lvl>
  </w:abstractNum>
  <w:abstractNum w:abstractNumId="68" w15:restartNumberingAfterBreak="0">
    <w:nsid w:val="6B19716D"/>
    <w:multiLevelType w:val="hybridMultilevel"/>
    <w:tmpl w:val="4CE69CD4"/>
    <w:lvl w:ilvl="0" w:tplc="04CA1A68">
      <w:start w:val="1"/>
      <w:numFmt w:val="bullet"/>
      <w:lvlText w:val="•"/>
      <w:lvlJc w:val="left"/>
      <w:pPr>
        <w:tabs>
          <w:tab w:val="num" w:pos="360"/>
        </w:tabs>
        <w:ind w:left="360" w:hanging="360"/>
      </w:pPr>
      <w:rPr>
        <w:rFonts w:ascii="Arial" w:hAnsi="Arial" w:hint="default"/>
      </w:rPr>
    </w:lvl>
    <w:lvl w:ilvl="1" w:tplc="6B063336">
      <w:numFmt w:val="bullet"/>
      <w:lvlText w:val="–"/>
      <w:lvlJc w:val="left"/>
      <w:pPr>
        <w:tabs>
          <w:tab w:val="num" w:pos="1080"/>
        </w:tabs>
        <w:ind w:left="1080" w:hanging="360"/>
      </w:pPr>
      <w:rPr>
        <w:rFonts w:ascii="Arial" w:hAnsi="Arial" w:hint="default"/>
      </w:rPr>
    </w:lvl>
    <w:lvl w:ilvl="2" w:tplc="22DC98E6">
      <w:start w:val="1"/>
      <w:numFmt w:val="bullet"/>
      <w:lvlText w:val="•"/>
      <w:lvlJc w:val="left"/>
      <w:pPr>
        <w:tabs>
          <w:tab w:val="num" w:pos="1800"/>
        </w:tabs>
        <w:ind w:left="1800" w:hanging="360"/>
      </w:pPr>
      <w:rPr>
        <w:rFonts w:ascii="Arial" w:hAnsi="Arial" w:hint="default"/>
      </w:rPr>
    </w:lvl>
    <w:lvl w:ilvl="3" w:tplc="5EB6F7BA">
      <w:start w:val="1"/>
      <w:numFmt w:val="bullet"/>
      <w:lvlText w:val="•"/>
      <w:lvlJc w:val="left"/>
      <w:pPr>
        <w:tabs>
          <w:tab w:val="num" w:pos="2520"/>
        </w:tabs>
        <w:ind w:left="2520" w:hanging="360"/>
      </w:pPr>
      <w:rPr>
        <w:rFonts w:ascii="Arial" w:hAnsi="Arial" w:hint="default"/>
      </w:rPr>
    </w:lvl>
    <w:lvl w:ilvl="4" w:tplc="61CE74C8" w:tentative="1">
      <w:start w:val="1"/>
      <w:numFmt w:val="bullet"/>
      <w:lvlText w:val="•"/>
      <w:lvlJc w:val="left"/>
      <w:pPr>
        <w:tabs>
          <w:tab w:val="num" w:pos="3240"/>
        </w:tabs>
        <w:ind w:left="3240" w:hanging="360"/>
      </w:pPr>
      <w:rPr>
        <w:rFonts w:ascii="Arial" w:hAnsi="Arial" w:hint="default"/>
      </w:rPr>
    </w:lvl>
    <w:lvl w:ilvl="5" w:tplc="B3BE1568" w:tentative="1">
      <w:start w:val="1"/>
      <w:numFmt w:val="bullet"/>
      <w:lvlText w:val="•"/>
      <w:lvlJc w:val="left"/>
      <w:pPr>
        <w:tabs>
          <w:tab w:val="num" w:pos="3960"/>
        </w:tabs>
        <w:ind w:left="3960" w:hanging="360"/>
      </w:pPr>
      <w:rPr>
        <w:rFonts w:ascii="Arial" w:hAnsi="Arial" w:hint="default"/>
      </w:rPr>
    </w:lvl>
    <w:lvl w:ilvl="6" w:tplc="86DAF23C" w:tentative="1">
      <w:start w:val="1"/>
      <w:numFmt w:val="bullet"/>
      <w:lvlText w:val="•"/>
      <w:lvlJc w:val="left"/>
      <w:pPr>
        <w:tabs>
          <w:tab w:val="num" w:pos="4680"/>
        </w:tabs>
        <w:ind w:left="4680" w:hanging="360"/>
      </w:pPr>
      <w:rPr>
        <w:rFonts w:ascii="Arial" w:hAnsi="Arial" w:hint="default"/>
      </w:rPr>
    </w:lvl>
    <w:lvl w:ilvl="7" w:tplc="81EA52C4" w:tentative="1">
      <w:start w:val="1"/>
      <w:numFmt w:val="bullet"/>
      <w:lvlText w:val="•"/>
      <w:lvlJc w:val="left"/>
      <w:pPr>
        <w:tabs>
          <w:tab w:val="num" w:pos="5400"/>
        </w:tabs>
        <w:ind w:left="5400" w:hanging="360"/>
      </w:pPr>
      <w:rPr>
        <w:rFonts w:ascii="Arial" w:hAnsi="Arial" w:hint="default"/>
      </w:rPr>
    </w:lvl>
    <w:lvl w:ilvl="8" w:tplc="BEE83F26" w:tentative="1">
      <w:start w:val="1"/>
      <w:numFmt w:val="bullet"/>
      <w:lvlText w:val="•"/>
      <w:lvlJc w:val="left"/>
      <w:pPr>
        <w:tabs>
          <w:tab w:val="num" w:pos="6120"/>
        </w:tabs>
        <w:ind w:left="6120" w:hanging="360"/>
      </w:pPr>
      <w:rPr>
        <w:rFonts w:ascii="Arial" w:hAnsi="Arial" w:hint="default"/>
      </w:rPr>
    </w:lvl>
  </w:abstractNum>
  <w:abstractNum w:abstractNumId="69" w15:restartNumberingAfterBreak="0">
    <w:nsid w:val="6D866F80"/>
    <w:multiLevelType w:val="hybridMultilevel"/>
    <w:tmpl w:val="BB261500"/>
    <w:lvl w:ilvl="0" w:tplc="1456ABF0">
      <w:start w:val="1"/>
      <w:numFmt w:val="bullet"/>
      <w:lvlText w:val="•"/>
      <w:lvlJc w:val="left"/>
      <w:pPr>
        <w:tabs>
          <w:tab w:val="num" w:pos="360"/>
        </w:tabs>
        <w:ind w:left="360" w:hanging="360"/>
      </w:pPr>
      <w:rPr>
        <w:rFonts w:ascii="Arial" w:hAnsi="Arial" w:hint="default"/>
      </w:rPr>
    </w:lvl>
    <w:lvl w:ilvl="1" w:tplc="A218EF5E">
      <w:numFmt w:val="bullet"/>
      <w:lvlText w:val="–"/>
      <w:lvlJc w:val="left"/>
      <w:pPr>
        <w:tabs>
          <w:tab w:val="num" w:pos="1080"/>
        </w:tabs>
        <w:ind w:left="1080" w:hanging="360"/>
      </w:pPr>
      <w:rPr>
        <w:rFonts w:ascii="Arial" w:hAnsi="Arial" w:hint="default"/>
      </w:rPr>
    </w:lvl>
    <w:lvl w:ilvl="2" w:tplc="A8E4CB08" w:tentative="1">
      <w:start w:val="1"/>
      <w:numFmt w:val="bullet"/>
      <w:lvlText w:val="•"/>
      <w:lvlJc w:val="left"/>
      <w:pPr>
        <w:tabs>
          <w:tab w:val="num" w:pos="1800"/>
        </w:tabs>
        <w:ind w:left="1800" w:hanging="360"/>
      </w:pPr>
      <w:rPr>
        <w:rFonts w:ascii="Arial" w:hAnsi="Arial" w:hint="default"/>
      </w:rPr>
    </w:lvl>
    <w:lvl w:ilvl="3" w:tplc="709692FE" w:tentative="1">
      <w:start w:val="1"/>
      <w:numFmt w:val="bullet"/>
      <w:lvlText w:val="•"/>
      <w:lvlJc w:val="left"/>
      <w:pPr>
        <w:tabs>
          <w:tab w:val="num" w:pos="2520"/>
        </w:tabs>
        <w:ind w:left="2520" w:hanging="360"/>
      </w:pPr>
      <w:rPr>
        <w:rFonts w:ascii="Arial" w:hAnsi="Arial" w:hint="default"/>
      </w:rPr>
    </w:lvl>
    <w:lvl w:ilvl="4" w:tplc="7EFC061E" w:tentative="1">
      <w:start w:val="1"/>
      <w:numFmt w:val="bullet"/>
      <w:lvlText w:val="•"/>
      <w:lvlJc w:val="left"/>
      <w:pPr>
        <w:tabs>
          <w:tab w:val="num" w:pos="3240"/>
        </w:tabs>
        <w:ind w:left="3240" w:hanging="360"/>
      </w:pPr>
      <w:rPr>
        <w:rFonts w:ascii="Arial" w:hAnsi="Arial" w:hint="default"/>
      </w:rPr>
    </w:lvl>
    <w:lvl w:ilvl="5" w:tplc="EBC8FC08" w:tentative="1">
      <w:start w:val="1"/>
      <w:numFmt w:val="bullet"/>
      <w:lvlText w:val="•"/>
      <w:lvlJc w:val="left"/>
      <w:pPr>
        <w:tabs>
          <w:tab w:val="num" w:pos="3960"/>
        </w:tabs>
        <w:ind w:left="3960" w:hanging="360"/>
      </w:pPr>
      <w:rPr>
        <w:rFonts w:ascii="Arial" w:hAnsi="Arial" w:hint="default"/>
      </w:rPr>
    </w:lvl>
    <w:lvl w:ilvl="6" w:tplc="54047198" w:tentative="1">
      <w:start w:val="1"/>
      <w:numFmt w:val="bullet"/>
      <w:lvlText w:val="•"/>
      <w:lvlJc w:val="left"/>
      <w:pPr>
        <w:tabs>
          <w:tab w:val="num" w:pos="4680"/>
        </w:tabs>
        <w:ind w:left="4680" w:hanging="360"/>
      </w:pPr>
      <w:rPr>
        <w:rFonts w:ascii="Arial" w:hAnsi="Arial" w:hint="default"/>
      </w:rPr>
    </w:lvl>
    <w:lvl w:ilvl="7" w:tplc="38FCA6E2" w:tentative="1">
      <w:start w:val="1"/>
      <w:numFmt w:val="bullet"/>
      <w:lvlText w:val="•"/>
      <w:lvlJc w:val="left"/>
      <w:pPr>
        <w:tabs>
          <w:tab w:val="num" w:pos="5400"/>
        </w:tabs>
        <w:ind w:left="5400" w:hanging="360"/>
      </w:pPr>
      <w:rPr>
        <w:rFonts w:ascii="Arial" w:hAnsi="Arial" w:hint="default"/>
      </w:rPr>
    </w:lvl>
    <w:lvl w:ilvl="8" w:tplc="AB1CDCB8" w:tentative="1">
      <w:start w:val="1"/>
      <w:numFmt w:val="bullet"/>
      <w:lvlText w:val="•"/>
      <w:lvlJc w:val="left"/>
      <w:pPr>
        <w:tabs>
          <w:tab w:val="num" w:pos="6120"/>
        </w:tabs>
        <w:ind w:left="6120" w:hanging="360"/>
      </w:pPr>
      <w:rPr>
        <w:rFonts w:ascii="Arial" w:hAnsi="Arial" w:hint="default"/>
      </w:rPr>
    </w:lvl>
  </w:abstractNum>
  <w:abstractNum w:abstractNumId="70" w15:restartNumberingAfterBreak="0">
    <w:nsid w:val="6E9A4BCE"/>
    <w:multiLevelType w:val="hybridMultilevel"/>
    <w:tmpl w:val="DB40B0E6"/>
    <w:lvl w:ilvl="0" w:tplc="146CC3D4">
      <w:start w:val="1"/>
      <w:numFmt w:val="bullet"/>
      <w:lvlText w:val="•"/>
      <w:lvlJc w:val="left"/>
      <w:pPr>
        <w:tabs>
          <w:tab w:val="num" w:pos="360"/>
        </w:tabs>
        <w:ind w:left="360" w:hanging="360"/>
      </w:pPr>
      <w:rPr>
        <w:rFonts w:ascii="Arial" w:hAnsi="Arial" w:hint="default"/>
      </w:rPr>
    </w:lvl>
    <w:lvl w:ilvl="1" w:tplc="40488608">
      <w:numFmt w:val="bullet"/>
      <w:lvlText w:val="–"/>
      <w:lvlJc w:val="left"/>
      <w:pPr>
        <w:tabs>
          <w:tab w:val="num" w:pos="1080"/>
        </w:tabs>
        <w:ind w:left="1080" w:hanging="360"/>
      </w:pPr>
      <w:rPr>
        <w:rFonts w:ascii="Arial" w:hAnsi="Arial" w:hint="default"/>
      </w:rPr>
    </w:lvl>
    <w:lvl w:ilvl="2" w:tplc="3FEA866E">
      <w:numFmt w:val="bullet"/>
      <w:lvlText w:val="•"/>
      <w:lvlJc w:val="left"/>
      <w:pPr>
        <w:tabs>
          <w:tab w:val="num" w:pos="1800"/>
        </w:tabs>
        <w:ind w:left="1800" w:hanging="360"/>
      </w:pPr>
      <w:rPr>
        <w:rFonts w:ascii="Arial" w:hAnsi="Arial" w:hint="default"/>
      </w:rPr>
    </w:lvl>
    <w:lvl w:ilvl="3" w:tplc="97A41026" w:tentative="1">
      <w:start w:val="1"/>
      <w:numFmt w:val="bullet"/>
      <w:lvlText w:val="•"/>
      <w:lvlJc w:val="left"/>
      <w:pPr>
        <w:tabs>
          <w:tab w:val="num" w:pos="2520"/>
        </w:tabs>
        <w:ind w:left="2520" w:hanging="360"/>
      </w:pPr>
      <w:rPr>
        <w:rFonts w:ascii="Arial" w:hAnsi="Arial" w:hint="default"/>
      </w:rPr>
    </w:lvl>
    <w:lvl w:ilvl="4" w:tplc="EEB8AF30" w:tentative="1">
      <w:start w:val="1"/>
      <w:numFmt w:val="bullet"/>
      <w:lvlText w:val="•"/>
      <w:lvlJc w:val="left"/>
      <w:pPr>
        <w:tabs>
          <w:tab w:val="num" w:pos="3240"/>
        </w:tabs>
        <w:ind w:left="3240" w:hanging="360"/>
      </w:pPr>
      <w:rPr>
        <w:rFonts w:ascii="Arial" w:hAnsi="Arial" w:hint="default"/>
      </w:rPr>
    </w:lvl>
    <w:lvl w:ilvl="5" w:tplc="6DF85A64" w:tentative="1">
      <w:start w:val="1"/>
      <w:numFmt w:val="bullet"/>
      <w:lvlText w:val="•"/>
      <w:lvlJc w:val="left"/>
      <w:pPr>
        <w:tabs>
          <w:tab w:val="num" w:pos="3960"/>
        </w:tabs>
        <w:ind w:left="3960" w:hanging="360"/>
      </w:pPr>
      <w:rPr>
        <w:rFonts w:ascii="Arial" w:hAnsi="Arial" w:hint="default"/>
      </w:rPr>
    </w:lvl>
    <w:lvl w:ilvl="6" w:tplc="4BA8B9C2" w:tentative="1">
      <w:start w:val="1"/>
      <w:numFmt w:val="bullet"/>
      <w:lvlText w:val="•"/>
      <w:lvlJc w:val="left"/>
      <w:pPr>
        <w:tabs>
          <w:tab w:val="num" w:pos="4680"/>
        </w:tabs>
        <w:ind w:left="4680" w:hanging="360"/>
      </w:pPr>
      <w:rPr>
        <w:rFonts w:ascii="Arial" w:hAnsi="Arial" w:hint="default"/>
      </w:rPr>
    </w:lvl>
    <w:lvl w:ilvl="7" w:tplc="B784B47A" w:tentative="1">
      <w:start w:val="1"/>
      <w:numFmt w:val="bullet"/>
      <w:lvlText w:val="•"/>
      <w:lvlJc w:val="left"/>
      <w:pPr>
        <w:tabs>
          <w:tab w:val="num" w:pos="5400"/>
        </w:tabs>
        <w:ind w:left="5400" w:hanging="360"/>
      </w:pPr>
      <w:rPr>
        <w:rFonts w:ascii="Arial" w:hAnsi="Arial" w:hint="default"/>
      </w:rPr>
    </w:lvl>
    <w:lvl w:ilvl="8" w:tplc="45C05FEE"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73EB5714"/>
    <w:multiLevelType w:val="hybridMultilevel"/>
    <w:tmpl w:val="476A251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57A1665"/>
    <w:multiLevelType w:val="hybridMultilevel"/>
    <w:tmpl w:val="D0981488"/>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DD3E4FF2">
      <w:numFmt w:val="bullet"/>
      <w:lvlText w:val="•"/>
      <w:lvlJc w:val="left"/>
      <w:pPr>
        <w:tabs>
          <w:tab w:val="num" w:pos="2160"/>
        </w:tabs>
        <w:ind w:left="2160" w:hanging="360"/>
      </w:pPr>
      <w:rPr>
        <w:rFonts w:ascii="Arial" w:hAnsi="Arial" w:hint="default"/>
      </w:rPr>
    </w:lvl>
    <w:lvl w:ilvl="3" w:tplc="76946BC2" w:tentative="1">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75EC4297"/>
    <w:multiLevelType w:val="hybridMultilevel"/>
    <w:tmpl w:val="9544F7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76EA48E5"/>
    <w:multiLevelType w:val="hybridMultilevel"/>
    <w:tmpl w:val="7D163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8A77F0E"/>
    <w:multiLevelType w:val="hybridMultilevel"/>
    <w:tmpl w:val="3B4ADA92"/>
    <w:lvl w:ilvl="0" w:tplc="311427E2">
      <w:start w:val="1"/>
      <w:numFmt w:val="bullet"/>
      <w:lvlText w:val="•"/>
      <w:lvlJc w:val="left"/>
      <w:pPr>
        <w:ind w:left="360" w:hanging="360"/>
      </w:pPr>
      <w:rPr>
        <w:rFonts w:ascii="Arial" w:hAnsi="Aria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6" w15:restartNumberingAfterBreak="0">
    <w:nsid w:val="7EC52B26"/>
    <w:multiLevelType w:val="hybridMultilevel"/>
    <w:tmpl w:val="0BF2A538"/>
    <w:lvl w:ilvl="0" w:tplc="311427E2">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7" w15:restartNumberingAfterBreak="0">
    <w:nsid w:val="7F6C2D4E"/>
    <w:multiLevelType w:val="hybridMultilevel"/>
    <w:tmpl w:val="26F62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abstractNumId w:val="66"/>
  </w:num>
  <w:num w:numId="3">
    <w:abstractNumId w:val="16"/>
  </w:num>
  <w:num w:numId="4">
    <w:abstractNumId w:val="29"/>
  </w:num>
  <w:num w:numId="5">
    <w:abstractNumId w:val="19"/>
  </w:num>
  <w:num w:numId="6">
    <w:abstractNumId w:val="36"/>
  </w:num>
  <w:num w:numId="7">
    <w:abstractNumId w:val="38"/>
  </w:num>
  <w:num w:numId="8">
    <w:abstractNumId w:val="69"/>
  </w:num>
  <w:num w:numId="9">
    <w:abstractNumId w:val="26"/>
  </w:num>
  <w:num w:numId="10">
    <w:abstractNumId w:val="12"/>
  </w:num>
  <w:num w:numId="11">
    <w:abstractNumId w:val="17"/>
  </w:num>
  <w:num w:numId="12">
    <w:abstractNumId w:val="23"/>
  </w:num>
  <w:num w:numId="13">
    <w:abstractNumId w:val="6"/>
  </w:num>
  <w:num w:numId="14">
    <w:abstractNumId w:val="9"/>
  </w:num>
  <w:num w:numId="15">
    <w:abstractNumId w:val="2"/>
  </w:num>
  <w:num w:numId="16">
    <w:abstractNumId w:val="5"/>
  </w:num>
  <w:num w:numId="17">
    <w:abstractNumId w:val="8"/>
  </w:num>
  <w:num w:numId="18">
    <w:abstractNumId w:val="33"/>
  </w:num>
  <w:num w:numId="19">
    <w:abstractNumId w:val="50"/>
  </w:num>
  <w:num w:numId="20">
    <w:abstractNumId w:val="70"/>
  </w:num>
  <w:num w:numId="21">
    <w:abstractNumId w:val="47"/>
  </w:num>
  <w:num w:numId="22">
    <w:abstractNumId w:val="11"/>
  </w:num>
  <w:num w:numId="23">
    <w:abstractNumId w:val="46"/>
  </w:num>
  <w:num w:numId="24">
    <w:abstractNumId w:val="65"/>
  </w:num>
  <w:num w:numId="25">
    <w:abstractNumId w:val="25"/>
  </w:num>
  <w:num w:numId="26">
    <w:abstractNumId w:val="49"/>
  </w:num>
  <w:num w:numId="27">
    <w:abstractNumId w:val="43"/>
  </w:num>
  <w:num w:numId="28">
    <w:abstractNumId w:val="51"/>
  </w:num>
  <w:num w:numId="29">
    <w:abstractNumId w:val="44"/>
  </w:num>
  <w:num w:numId="30">
    <w:abstractNumId w:val="42"/>
  </w:num>
  <w:num w:numId="31">
    <w:abstractNumId w:val="35"/>
  </w:num>
  <w:num w:numId="32">
    <w:abstractNumId w:val="59"/>
  </w:num>
  <w:num w:numId="33">
    <w:abstractNumId w:val="61"/>
  </w:num>
  <w:num w:numId="34">
    <w:abstractNumId w:val="62"/>
  </w:num>
  <w:num w:numId="35">
    <w:abstractNumId w:val="68"/>
  </w:num>
  <w:num w:numId="36">
    <w:abstractNumId w:val="67"/>
  </w:num>
  <w:num w:numId="37">
    <w:abstractNumId w:val="64"/>
  </w:num>
  <w:num w:numId="38">
    <w:abstractNumId w:val="76"/>
  </w:num>
  <w:num w:numId="39">
    <w:abstractNumId w:val="3"/>
  </w:num>
  <w:num w:numId="40">
    <w:abstractNumId w:val="7"/>
  </w:num>
  <w:num w:numId="41">
    <w:abstractNumId w:val="14"/>
  </w:num>
  <w:num w:numId="42">
    <w:abstractNumId w:val="72"/>
  </w:num>
  <w:num w:numId="43">
    <w:abstractNumId w:val="32"/>
  </w:num>
  <w:num w:numId="44">
    <w:abstractNumId w:val="41"/>
  </w:num>
  <w:num w:numId="45">
    <w:abstractNumId w:val="48"/>
  </w:num>
  <w:num w:numId="46">
    <w:abstractNumId w:val="15"/>
  </w:num>
  <w:num w:numId="47">
    <w:abstractNumId w:val="77"/>
  </w:num>
  <w:num w:numId="48">
    <w:abstractNumId w:val="54"/>
  </w:num>
  <w:num w:numId="49">
    <w:abstractNumId w:val="75"/>
  </w:num>
  <w:num w:numId="50">
    <w:abstractNumId w:val="1"/>
  </w:num>
  <w:num w:numId="51">
    <w:abstractNumId w:val="21"/>
  </w:num>
  <w:num w:numId="52">
    <w:abstractNumId w:val="56"/>
  </w:num>
  <w:num w:numId="53">
    <w:abstractNumId w:val="13"/>
  </w:num>
  <w:num w:numId="54">
    <w:abstractNumId w:val="10"/>
  </w:num>
  <w:num w:numId="55">
    <w:abstractNumId w:val="53"/>
  </w:num>
  <w:num w:numId="56">
    <w:abstractNumId w:val="55"/>
  </w:num>
  <w:num w:numId="57">
    <w:abstractNumId w:val="40"/>
  </w:num>
  <w:num w:numId="58">
    <w:abstractNumId w:val="58"/>
  </w:num>
  <w:num w:numId="59">
    <w:abstractNumId w:val="45"/>
  </w:num>
  <w:num w:numId="60">
    <w:abstractNumId w:val="60"/>
  </w:num>
  <w:num w:numId="61">
    <w:abstractNumId w:val="63"/>
  </w:num>
  <w:num w:numId="62">
    <w:abstractNumId w:val="22"/>
  </w:num>
  <w:num w:numId="63">
    <w:abstractNumId w:val="30"/>
  </w:num>
  <w:num w:numId="64">
    <w:abstractNumId w:val="34"/>
  </w:num>
  <w:num w:numId="65">
    <w:abstractNumId w:val="27"/>
  </w:num>
  <w:num w:numId="66">
    <w:abstractNumId w:val="52"/>
  </w:num>
  <w:num w:numId="67">
    <w:abstractNumId w:val="37"/>
  </w:num>
  <w:num w:numId="68">
    <w:abstractNumId w:val="31"/>
  </w:num>
  <w:num w:numId="69">
    <w:abstractNumId w:val="28"/>
  </w:num>
  <w:num w:numId="70">
    <w:abstractNumId w:val="57"/>
  </w:num>
  <w:num w:numId="71">
    <w:abstractNumId w:val="39"/>
  </w:num>
  <w:num w:numId="72">
    <w:abstractNumId w:val="4"/>
  </w:num>
  <w:num w:numId="73">
    <w:abstractNumId w:val="71"/>
  </w:num>
  <w:num w:numId="74">
    <w:abstractNumId w:val="18"/>
  </w:num>
  <w:num w:numId="75">
    <w:abstractNumId w:val="20"/>
  </w:num>
  <w:num w:numId="76">
    <w:abstractNumId w:val="24"/>
  </w:num>
  <w:num w:numId="77">
    <w:abstractNumId w:val="4"/>
    <w:lvlOverride w:ilvl="0">
      <w:startOverride w:val="1"/>
    </w:lvlOverride>
    <w:lvlOverride w:ilvl="1"/>
    <w:lvlOverride w:ilvl="2"/>
    <w:lvlOverride w:ilvl="3"/>
    <w:lvlOverride w:ilvl="4"/>
    <w:lvlOverride w:ilvl="5"/>
    <w:lvlOverride w:ilvl="6"/>
    <w:lvlOverride w:ilvl="7"/>
    <w:lvlOverride w:ilvl="8"/>
  </w:num>
  <w:num w:numId="78">
    <w:abstractNumId w:val="7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4"/>
  </w:num>
  <w:num w:numId="80">
    <w:abstractNumId w:val="7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780"/>
    <w:rsid w:val="000009DC"/>
    <w:rsid w:val="0000123F"/>
    <w:rsid w:val="0000199B"/>
    <w:rsid w:val="00002A4E"/>
    <w:rsid w:val="00002B99"/>
    <w:rsid w:val="0000304F"/>
    <w:rsid w:val="0000350B"/>
    <w:rsid w:val="00003B74"/>
    <w:rsid w:val="00003DFC"/>
    <w:rsid w:val="00003F03"/>
    <w:rsid w:val="000046A8"/>
    <w:rsid w:val="00004887"/>
    <w:rsid w:val="00006276"/>
    <w:rsid w:val="0000687B"/>
    <w:rsid w:val="00006A87"/>
    <w:rsid w:val="0000770C"/>
    <w:rsid w:val="00007F63"/>
    <w:rsid w:val="00010156"/>
    <w:rsid w:val="0001201E"/>
    <w:rsid w:val="0001206A"/>
    <w:rsid w:val="00012401"/>
    <w:rsid w:val="00012EE1"/>
    <w:rsid w:val="000135B1"/>
    <w:rsid w:val="0001416B"/>
    <w:rsid w:val="00014710"/>
    <w:rsid w:val="0001482F"/>
    <w:rsid w:val="00014F5E"/>
    <w:rsid w:val="00015687"/>
    <w:rsid w:val="00015EDA"/>
    <w:rsid w:val="0001621F"/>
    <w:rsid w:val="00016B9B"/>
    <w:rsid w:val="00016EEF"/>
    <w:rsid w:val="000176B8"/>
    <w:rsid w:val="000214DB"/>
    <w:rsid w:val="0002174F"/>
    <w:rsid w:val="000223CF"/>
    <w:rsid w:val="000224BA"/>
    <w:rsid w:val="000228FF"/>
    <w:rsid w:val="000232EA"/>
    <w:rsid w:val="00023712"/>
    <w:rsid w:val="000238CD"/>
    <w:rsid w:val="0002418E"/>
    <w:rsid w:val="00024226"/>
    <w:rsid w:val="0002486B"/>
    <w:rsid w:val="00024DCF"/>
    <w:rsid w:val="0002548B"/>
    <w:rsid w:val="00025EB6"/>
    <w:rsid w:val="00026195"/>
    <w:rsid w:val="000276CF"/>
    <w:rsid w:val="00027DC5"/>
    <w:rsid w:val="0003138A"/>
    <w:rsid w:val="00031836"/>
    <w:rsid w:val="000318B6"/>
    <w:rsid w:val="00031F7C"/>
    <w:rsid w:val="00032E11"/>
    <w:rsid w:val="000330EE"/>
    <w:rsid w:val="0003346B"/>
    <w:rsid w:val="00033F8C"/>
    <w:rsid w:val="00034A86"/>
    <w:rsid w:val="00036048"/>
    <w:rsid w:val="000362EA"/>
    <w:rsid w:val="00036661"/>
    <w:rsid w:val="00036C86"/>
    <w:rsid w:val="00036F49"/>
    <w:rsid w:val="00040DDD"/>
    <w:rsid w:val="00042EE7"/>
    <w:rsid w:val="00043039"/>
    <w:rsid w:val="00043DE8"/>
    <w:rsid w:val="0004421E"/>
    <w:rsid w:val="00044727"/>
    <w:rsid w:val="00044E1D"/>
    <w:rsid w:val="000454A3"/>
    <w:rsid w:val="00045676"/>
    <w:rsid w:val="00045F2E"/>
    <w:rsid w:val="00050430"/>
    <w:rsid w:val="0005067C"/>
    <w:rsid w:val="00050CF5"/>
    <w:rsid w:val="00051BA5"/>
    <w:rsid w:val="00051F15"/>
    <w:rsid w:val="000526F9"/>
    <w:rsid w:val="00052F95"/>
    <w:rsid w:val="000530B1"/>
    <w:rsid w:val="00053FD4"/>
    <w:rsid w:val="00055CA4"/>
    <w:rsid w:val="00056179"/>
    <w:rsid w:val="000565AD"/>
    <w:rsid w:val="00056C80"/>
    <w:rsid w:val="000570F0"/>
    <w:rsid w:val="0005758A"/>
    <w:rsid w:val="00057FD4"/>
    <w:rsid w:val="00060806"/>
    <w:rsid w:val="00060DD5"/>
    <w:rsid w:val="0006244E"/>
    <w:rsid w:val="00062C5D"/>
    <w:rsid w:val="00063A83"/>
    <w:rsid w:val="0006412B"/>
    <w:rsid w:val="00065C10"/>
    <w:rsid w:val="00066163"/>
    <w:rsid w:val="00066187"/>
    <w:rsid w:val="0006707C"/>
    <w:rsid w:val="00067C8F"/>
    <w:rsid w:val="00070119"/>
    <w:rsid w:val="0007139A"/>
    <w:rsid w:val="000716EC"/>
    <w:rsid w:val="000721E7"/>
    <w:rsid w:val="00072B2B"/>
    <w:rsid w:val="00072C20"/>
    <w:rsid w:val="000734F9"/>
    <w:rsid w:val="0007448D"/>
    <w:rsid w:val="0007490F"/>
    <w:rsid w:val="00074AB4"/>
    <w:rsid w:val="0007558A"/>
    <w:rsid w:val="00075BE4"/>
    <w:rsid w:val="000762C7"/>
    <w:rsid w:val="000762E6"/>
    <w:rsid w:val="0007686E"/>
    <w:rsid w:val="0007695F"/>
    <w:rsid w:val="00077322"/>
    <w:rsid w:val="00080519"/>
    <w:rsid w:val="000808C9"/>
    <w:rsid w:val="0008177D"/>
    <w:rsid w:val="000821D4"/>
    <w:rsid w:val="000828E7"/>
    <w:rsid w:val="00083AB7"/>
    <w:rsid w:val="00083C6D"/>
    <w:rsid w:val="00085A1F"/>
    <w:rsid w:val="00086537"/>
    <w:rsid w:val="000865E8"/>
    <w:rsid w:val="00087C39"/>
    <w:rsid w:val="00087C9B"/>
    <w:rsid w:val="00090D27"/>
    <w:rsid w:val="00090EE0"/>
    <w:rsid w:val="0009136B"/>
    <w:rsid w:val="00091BED"/>
    <w:rsid w:val="00091F50"/>
    <w:rsid w:val="00092EBB"/>
    <w:rsid w:val="000936B0"/>
    <w:rsid w:val="00093F4C"/>
    <w:rsid w:val="00095DF1"/>
    <w:rsid w:val="000962B5"/>
    <w:rsid w:val="000966B0"/>
    <w:rsid w:val="00096ACB"/>
    <w:rsid w:val="0009767F"/>
    <w:rsid w:val="00097B63"/>
    <w:rsid w:val="000A0DA9"/>
    <w:rsid w:val="000A120D"/>
    <w:rsid w:val="000A1463"/>
    <w:rsid w:val="000A162D"/>
    <w:rsid w:val="000A181E"/>
    <w:rsid w:val="000A1922"/>
    <w:rsid w:val="000A1D2A"/>
    <w:rsid w:val="000A2377"/>
    <w:rsid w:val="000A2E2E"/>
    <w:rsid w:val="000A350D"/>
    <w:rsid w:val="000A46A5"/>
    <w:rsid w:val="000A5D90"/>
    <w:rsid w:val="000A5E75"/>
    <w:rsid w:val="000A6611"/>
    <w:rsid w:val="000A740D"/>
    <w:rsid w:val="000A78D6"/>
    <w:rsid w:val="000B06C8"/>
    <w:rsid w:val="000B0926"/>
    <w:rsid w:val="000B0D49"/>
    <w:rsid w:val="000B0EB2"/>
    <w:rsid w:val="000B0FCA"/>
    <w:rsid w:val="000B16FE"/>
    <w:rsid w:val="000B26B0"/>
    <w:rsid w:val="000B26D0"/>
    <w:rsid w:val="000B27BB"/>
    <w:rsid w:val="000B2885"/>
    <w:rsid w:val="000B28A8"/>
    <w:rsid w:val="000B2C0F"/>
    <w:rsid w:val="000B2F70"/>
    <w:rsid w:val="000B3B48"/>
    <w:rsid w:val="000B4698"/>
    <w:rsid w:val="000B5C32"/>
    <w:rsid w:val="000B5F0A"/>
    <w:rsid w:val="000B609A"/>
    <w:rsid w:val="000B6165"/>
    <w:rsid w:val="000B66A1"/>
    <w:rsid w:val="000B7449"/>
    <w:rsid w:val="000B75E4"/>
    <w:rsid w:val="000B7C5E"/>
    <w:rsid w:val="000C0249"/>
    <w:rsid w:val="000C0969"/>
    <w:rsid w:val="000C0998"/>
    <w:rsid w:val="000C1292"/>
    <w:rsid w:val="000C147B"/>
    <w:rsid w:val="000C1C2E"/>
    <w:rsid w:val="000C29EC"/>
    <w:rsid w:val="000C2A0C"/>
    <w:rsid w:val="000C382E"/>
    <w:rsid w:val="000C3AED"/>
    <w:rsid w:val="000C4BCE"/>
    <w:rsid w:val="000C4EBB"/>
    <w:rsid w:val="000C5EDF"/>
    <w:rsid w:val="000C6916"/>
    <w:rsid w:val="000C6954"/>
    <w:rsid w:val="000C6FAD"/>
    <w:rsid w:val="000C7B85"/>
    <w:rsid w:val="000D0250"/>
    <w:rsid w:val="000D0848"/>
    <w:rsid w:val="000D0DCB"/>
    <w:rsid w:val="000D1E59"/>
    <w:rsid w:val="000D2C01"/>
    <w:rsid w:val="000D2F1C"/>
    <w:rsid w:val="000D3502"/>
    <w:rsid w:val="000D4242"/>
    <w:rsid w:val="000D470D"/>
    <w:rsid w:val="000D47E2"/>
    <w:rsid w:val="000D4C97"/>
    <w:rsid w:val="000D50FB"/>
    <w:rsid w:val="000D6E59"/>
    <w:rsid w:val="000D7B11"/>
    <w:rsid w:val="000E08FD"/>
    <w:rsid w:val="000E1931"/>
    <w:rsid w:val="000E2674"/>
    <w:rsid w:val="000E2C2B"/>
    <w:rsid w:val="000E3533"/>
    <w:rsid w:val="000E3847"/>
    <w:rsid w:val="000E414C"/>
    <w:rsid w:val="000E448D"/>
    <w:rsid w:val="000E56B7"/>
    <w:rsid w:val="000E7332"/>
    <w:rsid w:val="000E7639"/>
    <w:rsid w:val="000E7A4E"/>
    <w:rsid w:val="000F1B20"/>
    <w:rsid w:val="000F27A0"/>
    <w:rsid w:val="000F2C04"/>
    <w:rsid w:val="000F4108"/>
    <w:rsid w:val="000F4AAF"/>
    <w:rsid w:val="000F517C"/>
    <w:rsid w:val="000F5793"/>
    <w:rsid w:val="000F5CCF"/>
    <w:rsid w:val="000F6244"/>
    <w:rsid w:val="000F6299"/>
    <w:rsid w:val="000F7DE3"/>
    <w:rsid w:val="000F7FB0"/>
    <w:rsid w:val="00100821"/>
    <w:rsid w:val="00100C1A"/>
    <w:rsid w:val="00100CAD"/>
    <w:rsid w:val="00100D3E"/>
    <w:rsid w:val="00101AA9"/>
    <w:rsid w:val="00101AD6"/>
    <w:rsid w:val="00101F24"/>
    <w:rsid w:val="001041F4"/>
    <w:rsid w:val="0010446E"/>
    <w:rsid w:val="00104944"/>
    <w:rsid w:val="001050F6"/>
    <w:rsid w:val="00106025"/>
    <w:rsid w:val="00106BA7"/>
    <w:rsid w:val="00106D9D"/>
    <w:rsid w:val="00107530"/>
    <w:rsid w:val="00107ECF"/>
    <w:rsid w:val="00110135"/>
    <w:rsid w:val="001108D5"/>
    <w:rsid w:val="00110B09"/>
    <w:rsid w:val="00110B2E"/>
    <w:rsid w:val="00111823"/>
    <w:rsid w:val="00111E43"/>
    <w:rsid w:val="0011286A"/>
    <w:rsid w:val="001128E6"/>
    <w:rsid w:val="00112A36"/>
    <w:rsid w:val="00112C42"/>
    <w:rsid w:val="0011313A"/>
    <w:rsid w:val="00113C9D"/>
    <w:rsid w:val="00114721"/>
    <w:rsid w:val="00114E61"/>
    <w:rsid w:val="0011535C"/>
    <w:rsid w:val="001158FE"/>
    <w:rsid w:val="001164E5"/>
    <w:rsid w:val="001169AE"/>
    <w:rsid w:val="00116D0A"/>
    <w:rsid w:val="00116EE6"/>
    <w:rsid w:val="00120D8C"/>
    <w:rsid w:val="001212A4"/>
    <w:rsid w:val="001213D9"/>
    <w:rsid w:val="001222D4"/>
    <w:rsid w:val="0012322A"/>
    <w:rsid w:val="0012335F"/>
    <w:rsid w:val="00123EBC"/>
    <w:rsid w:val="001244CF"/>
    <w:rsid w:val="00124731"/>
    <w:rsid w:val="00124AA4"/>
    <w:rsid w:val="00125D8F"/>
    <w:rsid w:val="00125E1F"/>
    <w:rsid w:val="001262C3"/>
    <w:rsid w:val="00126B6E"/>
    <w:rsid w:val="00126E8E"/>
    <w:rsid w:val="001270B8"/>
    <w:rsid w:val="00127FB1"/>
    <w:rsid w:val="0013035A"/>
    <w:rsid w:val="00130815"/>
    <w:rsid w:val="00130E2B"/>
    <w:rsid w:val="0013117B"/>
    <w:rsid w:val="001321C2"/>
    <w:rsid w:val="0013232B"/>
    <w:rsid w:val="001342B0"/>
    <w:rsid w:val="0013446A"/>
    <w:rsid w:val="0013565D"/>
    <w:rsid w:val="00135C08"/>
    <w:rsid w:val="00135C8A"/>
    <w:rsid w:val="00135C8D"/>
    <w:rsid w:val="001360B8"/>
    <w:rsid w:val="0013677E"/>
    <w:rsid w:val="00136978"/>
    <w:rsid w:val="001406CE"/>
    <w:rsid w:val="00140BE7"/>
    <w:rsid w:val="0014334D"/>
    <w:rsid w:val="001439E6"/>
    <w:rsid w:val="00143EC7"/>
    <w:rsid w:val="001455AE"/>
    <w:rsid w:val="00145677"/>
    <w:rsid w:val="001458E6"/>
    <w:rsid w:val="0015051C"/>
    <w:rsid w:val="00150C1F"/>
    <w:rsid w:val="00150DCE"/>
    <w:rsid w:val="001511A1"/>
    <w:rsid w:val="001519EE"/>
    <w:rsid w:val="00151A6B"/>
    <w:rsid w:val="001523AD"/>
    <w:rsid w:val="00152FF8"/>
    <w:rsid w:val="0015368D"/>
    <w:rsid w:val="00153C3B"/>
    <w:rsid w:val="00154833"/>
    <w:rsid w:val="00156BE9"/>
    <w:rsid w:val="00156ED7"/>
    <w:rsid w:val="001579EB"/>
    <w:rsid w:val="00157AE2"/>
    <w:rsid w:val="001601C6"/>
    <w:rsid w:val="0016069D"/>
    <w:rsid w:val="00161001"/>
    <w:rsid w:val="00161100"/>
    <w:rsid w:val="001622E8"/>
    <w:rsid w:val="00162B44"/>
    <w:rsid w:val="00162D14"/>
    <w:rsid w:val="00162F44"/>
    <w:rsid w:val="001633AC"/>
    <w:rsid w:val="001634FE"/>
    <w:rsid w:val="00163C96"/>
    <w:rsid w:val="0016507C"/>
    <w:rsid w:val="0016539A"/>
    <w:rsid w:val="0016576D"/>
    <w:rsid w:val="00166609"/>
    <w:rsid w:val="001667C3"/>
    <w:rsid w:val="00166A14"/>
    <w:rsid w:val="0016737F"/>
    <w:rsid w:val="0017085B"/>
    <w:rsid w:val="00170DFB"/>
    <w:rsid w:val="0017107A"/>
    <w:rsid w:val="001716CD"/>
    <w:rsid w:val="00171700"/>
    <w:rsid w:val="0017193E"/>
    <w:rsid w:val="001722A0"/>
    <w:rsid w:val="001729A3"/>
    <w:rsid w:val="00173526"/>
    <w:rsid w:val="00174403"/>
    <w:rsid w:val="00174767"/>
    <w:rsid w:val="00174DC7"/>
    <w:rsid w:val="00174E3D"/>
    <w:rsid w:val="00175D2E"/>
    <w:rsid w:val="00176252"/>
    <w:rsid w:val="001768BA"/>
    <w:rsid w:val="001803A5"/>
    <w:rsid w:val="00180C56"/>
    <w:rsid w:val="00181482"/>
    <w:rsid w:val="00181A61"/>
    <w:rsid w:val="001823B2"/>
    <w:rsid w:val="001824C0"/>
    <w:rsid w:val="0018296B"/>
    <w:rsid w:val="0018358D"/>
    <w:rsid w:val="001836F4"/>
    <w:rsid w:val="001838C6"/>
    <w:rsid w:val="001840F1"/>
    <w:rsid w:val="0018419D"/>
    <w:rsid w:val="00184535"/>
    <w:rsid w:val="00184F59"/>
    <w:rsid w:val="001865DD"/>
    <w:rsid w:val="00186815"/>
    <w:rsid w:val="00186A0F"/>
    <w:rsid w:val="00186B26"/>
    <w:rsid w:val="0018743A"/>
    <w:rsid w:val="00191078"/>
    <w:rsid w:val="001911E6"/>
    <w:rsid w:val="00191772"/>
    <w:rsid w:val="00191EBB"/>
    <w:rsid w:val="0019225B"/>
    <w:rsid w:val="00192307"/>
    <w:rsid w:val="0019268E"/>
    <w:rsid w:val="00192933"/>
    <w:rsid w:val="00192B51"/>
    <w:rsid w:val="00192B81"/>
    <w:rsid w:val="001930DB"/>
    <w:rsid w:val="00193446"/>
    <w:rsid w:val="0019419A"/>
    <w:rsid w:val="001943DE"/>
    <w:rsid w:val="00194810"/>
    <w:rsid w:val="00194DDB"/>
    <w:rsid w:val="00194FB2"/>
    <w:rsid w:val="00195452"/>
    <w:rsid w:val="00195ACC"/>
    <w:rsid w:val="00195D14"/>
    <w:rsid w:val="00195EBF"/>
    <w:rsid w:val="00196B08"/>
    <w:rsid w:val="00196C2B"/>
    <w:rsid w:val="0019722E"/>
    <w:rsid w:val="001973CC"/>
    <w:rsid w:val="001973E9"/>
    <w:rsid w:val="00197500"/>
    <w:rsid w:val="00197A1E"/>
    <w:rsid w:val="00197B30"/>
    <w:rsid w:val="001A032A"/>
    <w:rsid w:val="001A05B7"/>
    <w:rsid w:val="001A0C56"/>
    <w:rsid w:val="001A13AD"/>
    <w:rsid w:val="001A1620"/>
    <w:rsid w:val="001A583A"/>
    <w:rsid w:val="001A6732"/>
    <w:rsid w:val="001A6CD5"/>
    <w:rsid w:val="001A6EF7"/>
    <w:rsid w:val="001A77FE"/>
    <w:rsid w:val="001A79EA"/>
    <w:rsid w:val="001B039D"/>
    <w:rsid w:val="001B0B09"/>
    <w:rsid w:val="001B0D8A"/>
    <w:rsid w:val="001B12E7"/>
    <w:rsid w:val="001B18DE"/>
    <w:rsid w:val="001B2248"/>
    <w:rsid w:val="001B2736"/>
    <w:rsid w:val="001B2B42"/>
    <w:rsid w:val="001B434E"/>
    <w:rsid w:val="001B46C9"/>
    <w:rsid w:val="001B4AAF"/>
    <w:rsid w:val="001B67E1"/>
    <w:rsid w:val="001B6F03"/>
    <w:rsid w:val="001B76E2"/>
    <w:rsid w:val="001B775A"/>
    <w:rsid w:val="001B77EC"/>
    <w:rsid w:val="001B7981"/>
    <w:rsid w:val="001C1B2E"/>
    <w:rsid w:val="001C20C5"/>
    <w:rsid w:val="001C2AF2"/>
    <w:rsid w:val="001C2E25"/>
    <w:rsid w:val="001C3C37"/>
    <w:rsid w:val="001C41DA"/>
    <w:rsid w:val="001C4ED3"/>
    <w:rsid w:val="001C548A"/>
    <w:rsid w:val="001C6E10"/>
    <w:rsid w:val="001C7155"/>
    <w:rsid w:val="001C79C0"/>
    <w:rsid w:val="001D018C"/>
    <w:rsid w:val="001D027F"/>
    <w:rsid w:val="001D0891"/>
    <w:rsid w:val="001D1665"/>
    <w:rsid w:val="001D23AA"/>
    <w:rsid w:val="001D27A0"/>
    <w:rsid w:val="001D2AF2"/>
    <w:rsid w:val="001D2AFB"/>
    <w:rsid w:val="001D3AAD"/>
    <w:rsid w:val="001D3EB5"/>
    <w:rsid w:val="001D5630"/>
    <w:rsid w:val="001D5CC4"/>
    <w:rsid w:val="001E0106"/>
    <w:rsid w:val="001E09FD"/>
    <w:rsid w:val="001E1287"/>
    <w:rsid w:val="001E1393"/>
    <w:rsid w:val="001E18B2"/>
    <w:rsid w:val="001E1998"/>
    <w:rsid w:val="001E1D51"/>
    <w:rsid w:val="001E1E32"/>
    <w:rsid w:val="001E200F"/>
    <w:rsid w:val="001E317F"/>
    <w:rsid w:val="001E3442"/>
    <w:rsid w:val="001E396D"/>
    <w:rsid w:val="001E45EE"/>
    <w:rsid w:val="001E48EC"/>
    <w:rsid w:val="001E5C4B"/>
    <w:rsid w:val="001E65AD"/>
    <w:rsid w:val="001E6E58"/>
    <w:rsid w:val="001E7083"/>
    <w:rsid w:val="001E7160"/>
    <w:rsid w:val="001E76F2"/>
    <w:rsid w:val="001E79A5"/>
    <w:rsid w:val="001E7D22"/>
    <w:rsid w:val="001F0C86"/>
    <w:rsid w:val="001F18CD"/>
    <w:rsid w:val="001F20AE"/>
    <w:rsid w:val="001F21A1"/>
    <w:rsid w:val="001F28E3"/>
    <w:rsid w:val="001F2FAB"/>
    <w:rsid w:val="001F3F2C"/>
    <w:rsid w:val="001F418C"/>
    <w:rsid w:val="001F46DF"/>
    <w:rsid w:val="001F51C1"/>
    <w:rsid w:val="001F5671"/>
    <w:rsid w:val="001F5A69"/>
    <w:rsid w:val="001F5BC4"/>
    <w:rsid w:val="001F7A71"/>
    <w:rsid w:val="00202A39"/>
    <w:rsid w:val="00202D6D"/>
    <w:rsid w:val="00202DD4"/>
    <w:rsid w:val="00203C50"/>
    <w:rsid w:val="00203C52"/>
    <w:rsid w:val="00204737"/>
    <w:rsid w:val="0020585E"/>
    <w:rsid w:val="00205DD1"/>
    <w:rsid w:val="00205E2F"/>
    <w:rsid w:val="00206233"/>
    <w:rsid w:val="002064ED"/>
    <w:rsid w:val="002069A0"/>
    <w:rsid w:val="00206BC7"/>
    <w:rsid w:val="00207741"/>
    <w:rsid w:val="00207A19"/>
    <w:rsid w:val="00210A6C"/>
    <w:rsid w:val="002111C9"/>
    <w:rsid w:val="002112DE"/>
    <w:rsid w:val="00211EF0"/>
    <w:rsid w:val="00212801"/>
    <w:rsid w:val="002129F9"/>
    <w:rsid w:val="00214FD3"/>
    <w:rsid w:val="00215941"/>
    <w:rsid w:val="00216B79"/>
    <w:rsid w:val="0021709C"/>
    <w:rsid w:val="00220124"/>
    <w:rsid w:val="002202DE"/>
    <w:rsid w:val="0022044C"/>
    <w:rsid w:val="0022204C"/>
    <w:rsid w:val="00222C3C"/>
    <w:rsid w:val="00222C4C"/>
    <w:rsid w:val="00222FF8"/>
    <w:rsid w:val="00223A39"/>
    <w:rsid w:val="0022486B"/>
    <w:rsid w:val="002253E9"/>
    <w:rsid w:val="002255EF"/>
    <w:rsid w:val="002257BC"/>
    <w:rsid w:val="002259B6"/>
    <w:rsid w:val="00226547"/>
    <w:rsid w:val="00226CC7"/>
    <w:rsid w:val="00227C28"/>
    <w:rsid w:val="0023022F"/>
    <w:rsid w:val="00230801"/>
    <w:rsid w:val="00231392"/>
    <w:rsid w:val="0023159D"/>
    <w:rsid w:val="00231A2D"/>
    <w:rsid w:val="0023270F"/>
    <w:rsid w:val="00233294"/>
    <w:rsid w:val="002339C6"/>
    <w:rsid w:val="00234CEA"/>
    <w:rsid w:val="0023526B"/>
    <w:rsid w:val="00235359"/>
    <w:rsid w:val="002359A2"/>
    <w:rsid w:val="00235A0B"/>
    <w:rsid w:val="00235FCC"/>
    <w:rsid w:val="00236272"/>
    <w:rsid w:val="00236587"/>
    <w:rsid w:val="00236C51"/>
    <w:rsid w:val="0023754A"/>
    <w:rsid w:val="002377BD"/>
    <w:rsid w:val="00237A53"/>
    <w:rsid w:val="00240038"/>
    <w:rsid w:val="00240FBF"/>
    <w:rsid w:val="002429B4"/>
    <w:rsid w:val="00243B4E"/>
    <w:rsid w:val="00243C06"/>
    <w:rsid w:val="00244191"/>
    <w:rsid w:val="002446B8"/>
    <w:rsid w:val="00244FB8"/>
    <w:rsid w:val="00244FC6"/>
    <w:rsid w:val="00246A6B"/>
    <w:rsid w:val="00247545"/>
    <w:rsid w:val="00247F39"/>
    <w:rsid w:val="002503B0"/>
    <w:rsid w:val="002504E0"/>
    <w:rsid w:val="002509F7"/>
    <w:rsid w:val="00250BC9"/>
    <w:rsid w:val="00251C9A"/>
    <w:rsid w:val="00251CAB"/>
    <w:rsid w:val="002521DB"/>
    <w:rsid w:val="002524F8"/>
    <w:rsid w:val="00252CE0"/>
    <w:rsid w:val="00252ED0"/>
    <w:rsid w:val="00253622"/>
    <w:rsid w:val="00255624"/>
    <w:rsid w:val="002558C1"/>
    <w:rsid w:val="002568E1"/>
    <w:rsid w:val="00257611"/>
    <w:rsid w:val="00260095"/>
    <w:rsid w:val="0026018B"/>
    <w:rsid w:val="00261065"/>
    <w:rsid w:val="002615BC"/>
    <w:rsid w:val="0026168C"/>
    <w:rsid w:val="00261713"/>
    <w:rsid w:val="00261C46"/>
    <w:rsid w:val="0026283F"/>
    <w:rsid w:val="002631C1"/>
    <w:rsid w:val="00263244"/>
    <w:rsid w:val="002633D3"/>
    <w:rsid w:val="00264FD2"/>
    <w:rsid w:val="00265075"/>
    <w:rsid w:val="00265E23"/>
    <w:rsid w:val="00266C4A"/>
    <w:rsid w:val="00267380"/>
    <w:rsid w:val="00267A1A"/>
    <w:rsid w:val="002705D3"/>
    <w:rsid w:val="00270B68"/>
    <w:rsid w:val="00270BB1"/>
    <w:rsid w:val="00271292"/>
    <w:rsid w:val="002714E7"/>
    <w:rsid w:val="00271E31"/>
    <w:rsid w:val="00271EFC"/>
    <w:rsid w:val="002723A5"/>
    <w:rsid w:val="0027258D"/>
    <w:rsid w:val="002725D7"/>
    <w:rsid w:val="00272FFF"/>
    <w:rsid w:val="00276111"/>
    <w:rsid w:val="002768D6"/>
    <w:rsid w:val="00276C5E"/>
    <w:rsid w:val="00276C81"/>
    <w:rsid w:val="0027758D"/>
    <w:rsid w:val="00277A3C"/>
    <w:rsid w:val="00281423"/>
    <w:rsid w:val="00281A32"/>
    <w:rsid w:val="00281C3C"/>
    <w:rsid w:val="00283671"/>
    <w:rsid w:val="002839B5"/>
    <w:rsid w:val="00283CD9"/>
    <w:rsid w:val="002848F9"/>
    <w:rsid w:val="002856BF"/>
    <w:rsid w:val="0028588C"/>
    <w:rsid w:val="00285F99"/>
    <w:rsid w:val="00287160"/>
    <w:rsid w:val="00287563"/>
    <w:rsid w:val="002875E7"/>
    <w:rsid w:val="0029066C"/>
    <w:rsid w:val="0029109C"/>
    <w:rsid w:val="00291982"/>
    <w:rsid w:val="00291AF5"/>
    <w:rsid w:val="00291C5A"/>
    <w:rsid w:val="002925CC"/>
    <w:rsid w:val="00293D66"/>
    <w:rsid w:val="002944E4"/>
    <w:rsid w:val="0029516E"/>
    <w:rsid w:val="002952F6"/>
    <w:rsid w:val="00295751"/>
    <w:rsid w:val="0029596C"/>
    <w:rsid w:val="00295A2D"/>
    <w:rsid w:val="00295BFC"/>
    <w:rsid w:val="00296E23"/>
    <w:rsid w:val="002A0A27"/>
    <w:rsid w:val="002A107C"/>
    <w:rsid w:val="002A1246"/>
    <w:rsid w:val="002A1CEB"/>
    <w:rsid w:val="002A1D58"/>
    <w:rsid w:val="002A2335"/>
    <w:rsid w:val="002A3046"/>
    <w:rsid w:val="002A3BB9"/>
    <w:rsid w:val="002A41B1"/>
    <w:rsid w:val="002A447B"/>
    <w:rsid w:val="002A44B4"/>
    <w:rsid w:val="002A504E"/>
    <w:rsid w:val="002A6A96"/>
    <w:rsid w:val="002A7988"/>
    <w:rsid w:val="002B0813"/>
    <w:rsid w:val="002B1910"/>
    <w:rsid w:val="002B2DBA"/>
    <w:rsid w:val="002B3036"/>
    <w:rsid w:val="002B3200"/>
    <w:rsid w:val="002B366A"/>
    <w:rsid w:val="002B5A0A"/>
    <w:rsid w:val="002B5A39"/>
    <w:rsid w:val="002B5E94"/>
    <w:rsid w:val="002B7131"/>
    <w:rsid w:val="002B7563"/>
    <w:rsid w:val="002C1108"/>
    <w:rsid w:val="002C1182"/>
    <w:rsid w:val="002C138A"/>
    <w:rsid w:val="002C1746"/>
    <w:rsid w:val="002C17E1"/>
    <w:rsid w:val="002C1B89"/>
    <w:rsid w:val="002C2EEE"/>
    <w:rsid w:val="002C3509"/>
    <w:rsid w:val="002C3C23"/>
    <w:rsid w:val="002C4582"/>
    <w:rsid w:val="002C5113"/>
    <w:rsid w:val="002C5750"/>
    <w:rsid w:val="002C6371"/>
    <w:rsid w:val="002C6DE5"/>
    <w:rsid w:val="002C7185"/>
    <w:rsid w:val="002D0953"/>
    <w:rsid w:val="002D1076"/>
    <w:rsid w:val="002D1128"/>
    <w:rsid w:val="002D16FB"/>
    <w:rsid w:val="002D1EE2"/>
    <w:rsid w:val="002D2D6B"/>
    <w:rsid w:val="002D3D50"/>
    <w:rsid w:val="002D46BB"/>
    <w:rsid w:val="002D4928"/>
    <w:rsid w:val="002D49DE"/>
    <w:rsid w:val="002D5D54"/>
    <w:rsid w:val="002D6034"/>
    <w:rsid w:val="002D6D4C"/>
    <w:rsid w:val="002D6DA2"/>
    <w:rsid w:val="002D7539"/>
    <w:rsid w:val="002D77AE"/>
    <w:rsid w:val="002D7AFA"/>
    <w:rsid w:val="002D7DD8"/>
    <w:rsid w:val="002E0286"/>
    <w:rsid w:val="002E2517"/>
    <w:rsid w:val="002E2D1D"/>
    <w:rsid w:val="002E3ACC"/>
    <w:rsid w:val="002E3AEB"/>
    <w:rsid w:val="002E4C21"/>
    <w:rsid w:val="002E4CD4"/>
    <w:rsid w:val="002E5975"/>
    <w:rsid w:val="002E6158"/>
    <w:rsid w:val="002E6DC4"/>
    <w:rsid w:val="002E7420"/>
    <w:rsid w:val="002F06B7"/>
    <w:rsid w:val="002F114E"/>
    <w:rsid w:val="002F1AAA"/>
    <w:rsid w:val="002F1AF3"/>
    <w:rsid w:val="002F22E5"/>
    <w:rsid w:val="002F3A6B"/>
    <w:rsid w:val="002F4443"/>
    <w:rsid w:val="002F4799"/>
    <w:rsid w:val="002F48D8"/>
    <w:rsid w:val="00301F41"/>
    <w:rsid w:val="003020F4"/>
    <w:rsid w:val="0030298F"/>
    <w:rsid w:val="00302D88"/>
    <w:rsid w:val="00303A51"/>
    <w:rsid w:val="00304715"/>
    <w:rsid w:val="003047E5"/>
    <w:rsid w:val="00304948"/>
    <w:rsid w:val="00306348"/>
    <w:rsid w:val="003066FE"/>
    <w:rsid w:val="0030759C"/>
    <w:rsid w:val="00307C96"/>
    <w:rsid w:val="00307CF4"/>
    <w:rsid w:val="00310D6A"/>
    <w:rsid w:val="003110BC"/>
    <w:rsid w:val="00311B81"/>
    <w:rsid w:val="00311E13"/>
    <w:rsid w:val="003130C7"/>
    <w:rsid w:val="003135F7"/>
    <w:rsid w:val="0031399B"/>
    <w:rsid w:val="00313A47"/>
    <w:rsid w:val="00313C1E"/>
    <w:rsid w:val="00315672"/>
    <w:rsid w:val="00316222"/>
    <w:rsid w:val="00316CFB"/>
    <w:rsid w:val="00316DF8"/>
    <w:rsid w:val="00316E26"/>
    <w:rsid w:val="0032025B"/>
    <w:rsid w:val="003203FE"/>
    <w:rsid w:val="00320589"/>
    <w:rsid w:val="00321475"/>
    <w:rsid w:val="00323374"/>
    <w:rsid w:val="00323788"/>
    <w:rsid w:val="003238D5"/>
    <w:rsid w:val="003240C0"/>
    <w:rsid w:val="00324B48"/>
    <w:rsid w:val="003251F0"/>
    <w:rsid w:val="00325345"/>
    <w:rsid w:val="00325385"/>
    <w:rsid w:val="00326807"/>
    <w:rsid w:val="00326905"/>
    <w:rsid w:val="0032761C"/>
    <w:rsid w:val="00330A36"/>
    <w:rsid w:val="0033123F"/>
    <w:rsid w:val="003316DB"/>
    <w:rsid w:val="003322EE"/>
    <w:rsid w:val="00333900"/>
    <w:rsid w:val="00333D9D"/>
    <w:rsid w:val="00334429"/>
    <w:rsid w:val="00334ED3"/>
    <w:rsid w:val="003351C2"/>
    <w:rsid w:val="0033562F"/>
    <w:rsid w:val="0033594E"/>
    <w:rsid w:val="00335B70"/>
    <w:rsid w:val="00337434"/>
    <w:rsid w:val="003375E2"/>
    <w:rsid w:val="00340769"/>
    <w:rsid w:val="00343781"/>
    <w:rsid w:val="003456C5"/>
    <w:rsid w:val="00345719"/>
    <w:rsid w:val="00347F6C"/>
    <w:rsid w:val="0035036C"/>
    <w:rsid w:val="003509EF"/>
    <w:rsid w:val="00350C9D"/>
    <w:rsid w:val="00351276"/>
    <w:rsid w:val="003516B2"/>
    <w:rsid w:val="00351B5F"/>
    <w:rsid w:val="00352488"/>
    <w:rsid w:val="00352FCC"/>
    <w:rsid w:val="003532E0"/>
    <w:rsid w:val="00354176"/>
    <w:rsid w:val="00354B7C"/>
    <w:rsid w:val="0035583A"/>
    <w:rsid w:val="00355D08"/>
    <w:rsid w:val="00355FCE"/>
    <w:rsid w:val="00355FEE"/>
    <w:rsid w:val="003573A5"/>
    <w:rsid w:val="00357891"/>
    <w:rsid w:val="00357978"/>
    <w:rsid w:val="00361158"/>
    <w:rsid w:val="003616EB"/>
    <w:rsid w:val="00362347"/>
    <w:rsid w:val="00363023"/>
    <w:rsid w:val="00363F7B"/>
    <w:rsid w:val="00365AAB"/>
    <w:rsid w:val="00365C04"/>
    <w:rsid w:val="00365FEC"/>
    <w:rsid w:val="0036714A"/>
    <w:rsid w:val="003672B5"/>
    <w:rsid w:val="00367366"/>
    <w:rsid w:val="0036782E"/>
    <w:rsid w:val="003679C0"/>
    <w:rsid w:val="00367E5B"/>
    <w:rsid w:val="003701D2"/>
    <w:rsid w:val="003705EF"/>
    <w:rsid w:val="00371B23"/>
    <w:rsid w:val="00371D4F"/>
    <w:rsid w:val="00372A0A"/>
    <w:rsid w:val="00372AAF"/>
    <w:rsid w:val="00372E81"/>
    <w:rsid w:val="0037351F"/>
    <w:rsid w:val="003743BE"/>
    <w:rsid w:val="003749AD"/>
    <w:rsid w:val="00375204"/>
    <w:rsid w:val="00375969"/>
    <w:rsid w:val="0037600F"/>
    <w:rsid w:val="003766F2"/>
    <w:rsid w:val="003768B8"/>
    <w:rsid w:val="00376FDA"/>
    <w:rsid w:val="003800BE"/>
    <w:rsid w:val="00380104"/>
    <w:rsid w:val="00380180"/>
    <w:rsid w:val="003802AA"/>
    <w:rsid w:val="00380AAA"/>
    <w:rsid w:val="003820D8"/>
    <w:rsid w:val="003821D4"/>
    <w:rsid w:val="00382387"/>
    <w:rsid w:val="00382A77"/>
    <w:rsid w:val="003833AC"/>
    <w:rsid w:val="0038378A"/>
    <w:rsid w:val="0038406C"/>
    <w:rsid w:val="00384343"/>
    <w:rsid w:val="00384998"/>
    <w:rsid w:val="00384AA0"/>
    <w:rsid w:val="00384C16"/>
    <w:rsid w:val="00384C1B"/>
    <w:rsid w:val="00384FC0"/>
    <w:rsid w:val="003861AA"/>
    <w:rsid w:val="00387C7D"/>
    <w:rsid w:val="00390177"/>
    <w:rsid w:val="00390C38"/>
    <w:rsid w:val="003910B6"/>
    <w:rsid w:val="00391AF4"/>
    <w:rsid w:val="003920FD"/>
    <w:rsid w:val="00392153"/>
    <w:rsid w:val="003940F8"/>
    <w:rsid w:val="00394A3F"/>
    <w:rsid w:val="00395055"/>
    <w:rsid w:val="00395918"/>
    <w:rsid w:val="0039687E"/>
    <w:rsid w:val="00396BD9"/>
    <w:rsid w:val="00396EE9"/>
    <w:rsid w:val="00397096"/>
    <w:rsid w:val="00397A81"/>
    <w:rsid w:val="003A0B75"/>
    <w:rsid w:val="003A1071"/>
    <w:rsid w:val="003A44B7"/>
    <w:rsid w:val="003A503F"/>
    <w:rsid w:val="003A5086"/>
    <w:rsid w:val="003A565C"/>
    <w:rsid w:val="003A5E3A"/>
    <w:rsid w:val="003A61DF"/>
    <w:rsid w:val="003A7B9F"/>
    <w:rsid w:val="003A7BC9"/>
    <w:rsid w:val="003B0E40"/>
    <w:rsid w:val="003B132B"/>
    <w:rsid w:val="003B1772"/>
    <w:rsid w:val="003B1C42"/>
    <w:rsid w:val="003B2E12"/>
    <w:rsid w:val="003B30C9"/>
    <w:rsid w:val="003B4C83"/>
    <w:rsid w:val="003B5060"/>
    <w:rsid w:val="003B6FB1"/>
    <w:rsid w:val="003B767E"/>
    <w:rsid w:val="003C1EBC"/>
    <w:rsid w:val="003C23F9"/>
    <w:rsid w:val="003C290E"/>
    <w:rsid w:val="003C2A33"/>
    <w:rsid w:val="003C49EB"/>
    <w:rsid w:val="003C4B4B"/>
    <w:rsid w:val="003C5156"/>
    <w:rsid w:val="003C524D"/>
    <w:rsid w:val="003C531E"/>
    <w:rsid w:val="003C7472"/>
    <w:rsid w:val="003D060F"/>
    <w:rsid w:val="003D204F"/>
    <w:rsid w:val="003D2B0D"/>
    <w:rsid w:val="003D2F97"/>
    <w:rsid w:val="003D3218"/>
    <w:rsid w:val="003D32A6"/>
    <w:rsid w:val="003D3498"/>
    <w:rsid w:val="003D3C3C"/>
    <w:rsid w:val="003D3D51"/>
    <w:rsid w:val="003D4D85"/>
    <w:rsid w:val="003D5305"/>
    <w:rsid w:val="003D5936"/>
    <w:rsid w:val="003D65BC"/>
    <w:rsid w:val="003D6935"/>
    <w:rsid w:val="003D77B1"/>
    <w:rsid w:val="003E06CC"/>
    <w:rsid w:val="003E0F01"/>
    <w:rsid w:val="003E1062"/>
    <w:rsid w:val="003E305C"/>
    <w:rsid w:val="003E351D"/>
    <w:rsid w:val="003E3D92"/>
    <w:rsid w:val="003E462A"/>
    <w:rsid w:val="003E4708"/>
    <w:rsid w:val="003E51FD"/>
    <w:rsid w:val="003E6332"/>
    <w:rsid w:val="003E662F"/>
    <w:rsid w:val="003E6BC1"/>
    <w:rsid w:val="003E71F8"/>
    <w:rsid w:val="003E72B6"/>
    <w:rsid w:val="003E7B65"/>
    <w:rsid w:val="003F1E93"/>
    <w:rsid w:val="003F35D3"/>
    <w:rsid w:val="003F562D"/>
    <w:rsid w:val="003F5783"/>
    <w:rsid w:val="003F5867"/>
    <w:rsid w:val="003F6F08"/>
    <w:rsid w:val="003F7FCE"/>
    <w:rsid w:val="00400F56"/>
    <w:rsid w:val="004010CC"/>
    <w:rsid w:val="004019F2"/>
    <w:rsid w:val="00401C2F"/>
    <w:rsid w:val="00401EE3"/>
    <w:rsid w:val="004025F7"/>
    <w:rsid w:val="004027D9"/>
    <w:rsid w:val="00402AF0"/>
    <w:rsid w:val="004035EF"/>
    <w:rsid w:val="004035FA"/>
    <w:rsid w:val="00403AE2"/>
    <w:rsid w:val="0040469A"/>
    <w:rsid w:val="00404998"/>
    <w:rsid w:val="00404EEB"/>
    <w:rsid w:val="004055AD"/>
    <w:rsid w:val="00406615"/>
    <w:rsid w:val="0040709B"/>
    <w:rsid w:val="004106D6"/>
    <w:rsid w:val="00411065"/>
    <w:rsid w:val="004116CA"/>
    <w:rsid w:val="004135F3"/>
    <w:rsid w:val="00413EDD"/>
    <w:rsid w:val="0041425D"/>
    <w:rsid w:val="00414F07"/>
    <w:rsid w:val="00415228"/>
    <w:rsid w:val="0041533A"/>
    <w:rsid w:val="00415DD8"/>
    <w:rsid w:val="00420B12"/>
    <w:rsid w:val="00420F51"/>
    <w:rsid w:val="00421313"/>
    <w:rsid w:val="00421793"/>
    <w:rsid w:val="00422446"/>
    <w:rsid w:val="0042363B"/>
    <w:rsid w:val="0042372E"/>
    <w:rsid w:val="004239FA"/>
    <w:rsid w:val="00423B3C"/>
    <w:rsid w:val="0042422A"/>
    <w:rsid w:val="0042428A"/>
    <w:rsid w:val="0042571F"/>
    <w:rsid w:val="00426672"/>
    <w:rsid w:val="00427E4B"/>
    <w:rsid w:val="00430790"/>
    <w:rsid w:val="004309FE"/>
    <w:rsid w:val="004312B1"/>
    <w:rsid w:val="004316C4"/>
    <w:rsid w:val="00431960"/>
    <w:rsid w:val="00431E67"/>
    <w:rsid w:val="00431FED"/>
    <w:rsid w:val="00432FD0"/>
    <w:rsid w:val="00433535"/>
    <w:rsid w:val="00433F2F"/>
    <w:rsid w:val="00435471"/>
    <w:rsid w:val="00435752"/>
    <w:rsid w:val="0043577A"/>
    <w:rsid w:val="0043598E"/>
    <w:rsid w:val="00435C34"/>
    <w:rsid w:val="00435DAB"/>
    <w:rsid w:val="00437439"/>
    <w:rsid w:val="00437981"/>
    <w:rsid w:val="0044001F"/>
    <w:rsid w:val="0044032B"/>
    <w:rsid w:val="0044116A"/>
    <w:rsid w:val="004413A0"/>
    <w:rsid w:val="00441480"/>
    <w:rsid w:val="00441B85"/>
    <w:rsid w:val="00441F03"/>
    <w:rsid w:val="00442945"/>
    <w:rsid w:val="00442E24"/>
    <w:rsid w:val="0044354F"/>
    <w:rsid w:val="0044404B"/>
    <w:rsid w:val="00444189"/>
    <w:rsid w:val="0044481D"/>
    <w:rsid w:val="0044514D"/>
    <w:rsid w:val="0044517B"/>
    <w:rsid w:val="004458BF"/>
    <w:rsid w:val="00446AA1"/>
    <w:rsid w:val="00447549"/>
    <w:rsid w:val="00450623"/>
    <w:rsid w:val="00450742"/>
    <w:rsid w:val="0045140D"/>
    <w:rsid w:val="004525AE"/>
    <w:rsid w:val="00453F4A"/>
    <w:rsid w:val="00455583"/>
    <w:rsid w:val="00455817"/>
    <w:rsid w:val="004559B1"/>
    <w:rsid w:val="00455A52"/>
    <w:rsid w:val="00456AC6"/>
    <w:rsid w:val="00456EA7"/>
    <w:rsid w:val="00460178"/>
    <w:rsid w:val="00460A3F"/>
    <w:rsid w:val="00462435"/>
    <w:rsid w:val="00463B04"/>
    <w:rsid w:val="00463BF0"/>
    <w:rsid w:val="00463E6B"/>
    <w:rsid w:val="00464206"/>
    <w:rsid w:val="004647DF"/>
    <w:rsid w:val="00464A5C"/>
    <w:rsid w:val="004670C1"/>
    <w:rsid w:val="00467231"/>
    <w:rsid w:val="0046796D"/>
    <w:rsid w:val="00467B11"/>
    <w:rsid w:val="00467C85"/>
    <w:rsid w:val="00467CEA"/>
    <w:rsid w:val="0047015F"/>
    <w:rsid w:val="004709C1"/>
    <w:rsid w:val="00470C0A"/>
    <w:rsid w:val="00471047"/>
    <w:rsid w:val="00471563"/>
    <w:rsid w:val="004722FD"/>
    <w:rsid w:val="00472468"/>
    <w:rsid w:val="004729D5"/>
    <w:rsid w:val="00473050"/>
    <w:rsid w:val="00473206"/>
    <w:rsid w:val="00473C08"/>
    <w:rsid w:val="00473E70"/>
    <w:rsid w:val="0047505E"/>
    <w:rsid w:val="0047534C"/>
    <w:rsid w:val="00475DF9"/>
    <w:rsid w:val="0047613A"/>
    <w:rsid w:val="004764F0"/>
    <w:rsid w:val="00476584"/>
    <w:rsid w:val="00476768"/>
    <w:rsid w:val="0047709F"/>
    <w:rsid w:val="004773B5"/>
    <w:rsid w:val="004802D6"/>
    <w:rsid w:val="00480869"/>
    <w:rsid w:val="00480AAA"/>
    <w:rsid w:val="00481225"/>
    <w:rsid w:val="004819DD"/>
    <w:rsid w:val="00481C99"/>
    <w:rsid w:val="0048239B"/>
    <w:rsid w:val="00482E30"/>
    <w:rsid w:val="0048353D"/>
    <w:rsid w:val="004840D2"/>
    <w:rsid w:val="0048549A"/>
    <w:rsid w:val="004875AF"/>
    <w:rsid w:val="00487987"/>
    <w:rsid w:val="00487DCB"/>
    <w:rsid w:val="00490465"/>
    <w:rsid w:val="00490AFC"/>
    <w:rsid w:val="00490B35"/>
    <w:rsid w:val="00490E68"/>
    <w:rsid w:val="0049182F"/>
    <w:rsid w:val="00491E15"/>
    <w:rsid w:val="00492C24"/>
    <w:rsid w:val="00493736"/>
    <w:rsid w:val="004938ED"/>
    <w:rsid w:val="0049394D"/>
    <w:rsid w:val="00493A9E"/>
    <w:rsid w:val="00493ABE"/>
    <w:rsid w:val="0049533C"/>
    <w:rsid w:val="004954FD"/>
    <w:rsid w:val="004972BC"/>
    <w:rsid w:val="004978F1"/>
    <w:rsid w:val="004A00CB"/>
    <w:rsid w:val="004A0AB4"/>
    <w:rsid w:val="004A1AED"/>
    <w:rsid w:val="004A1B9E"/>
    <w:rsid w:val="004A2E36"/>
    <w:rsid w:val="004A33E3"/>
    <w:rsid w:val="004A3549"/>
    <w:rsid w:val="004A35A2"/>
    <w:rsid w:val="004A410A"/>
    <w:rsid w:val="004A41AD"/>
    <w:rsid w:val="004A4535"/>
    <w:rsid w:val="004A5664"/>
    <w:rsid w:val="004A73A7"/>
    <w:rsid w:val="004A78DE"/>
    <w:rsid w:val="004B02C2"/>
    <w:rsid w:val="004B0638"/>
    <w:rsid w:val="004B0F59"/>
    <w:rsid w:val="004B10AA"/>
    <w:rsid w:val="004B1456"/>
    <w:rsid w:val="004B25E4"/>
    <w:rsid w:val="004B3A04"/>
    <w:rsid w:val="004B4D37"/>
    <w:rsid w:val="004B4F1B"/>
    <w:rsid w:val="004B5125"/>
    <w:rsid w:val="004B5893"/>
    <w:rsid w:val="004B6084"/>
    <w:rsid w:val="004B64D3"/>
    <w:rsid w:val="004B7478"/>
    <w:rsid w:val="004B7E7D"/>
    <w:rsid w:val="004C077B"/>
    <w:rsid w:val="004C0DF4"/>
    <w:rsid w:val="004C17B3"/>
    <w:rsid w:val="004C23DE"/>
    <w:rsid w:val="004C3CD0"/>
    <w:rsid w:val="004C3F69"/>
    <w:rsid w:val="004C44A0"/>
    <w:rsid w:val="004C5893"/>
    <w:rsid w:val="004C6118"/>
    <w:rsid w:val="004C649E"/>
    <w:rsid w:val="004C64F9"/>
    <w:rsid w:val="004C66DA"/>
    <w:rsid w:val="004C6C75"/>
    <w:rsid w:val="004C77E2"/>
    <w:rsid w:val="004D028E"/>
    <w:rsid w:val="004D1DF4"/>
    <w:rsid w:val="004D3311"/>
    <w:rsid w:val="004D36DA"/>
    <w:rsid w:val="004D380B"/>
    <w:rsid w:val="004D4201"/>
    <w:rsid w:val="004D47BB"/>
    <w:rsid w:val="004D4FE3"/>
    <w:rsid w:val="004D56CA"/>
    <w:rsid w:val="004D5C7A"/>
    <w:rsid w:val="004D7496"/>
    <w:rsid w:val="004D7D32"/>
    <w:rsid w:val="004D7DB3"/>
    <w:rsid w:val="004E0E62"/>
    <w:rsid w:val="004E125C"/>
    <w:rsid w:val="004E12E0"/>
    <w:rsid w:val="004E18E7"/>
    <w:rsid w:val="004E2FC3"/>
    <w:rsid w:val="004E3953"/>
    <w:rsid w:val="004E395E"/>
    <w:rsid w:val="004E3BB1"/>
    <w:rsid w:val="004E409A"/>
    <w:rsid w:val="004E5182"/>
    <w:rsid w:val="004E5981"/>
    <w:rsid w:val="004E5E05"/>
    <w:rsid w:val="004E6C72"/>
    <w:rsid w:val="004E75D4"/>
    <w:rsid w:val="004E7986"/>
    <w:rsid w:val="004E7C7B"/>
    <w:rsid w:val="004E7FCB"/>
    <w:rsid w:val="004F041E"/>
    <w:rsid w:val="004F0FB6"/>
    <w:rsid w:val="004F14F6"/>
    <w:rsid w:val="004F17C3"/>
    <w:rsid w:val="004F258B"/>
    <w:rsid w:val="004F2F69"/>
    <w:rsid w:val="004F32C4"/>
    <w:rsid w:val="004F4078"/>
    <w:rsid w:val="004F69D0"/>
    <w:rsid w:val="00500030"/>
    <w:rsid w:val="0050149C"/>
    <w:rsid w:val="00501654"/>
    <w:rsid w:val="00502399"/>
    <w:rsid w:val="005029C8"/>
    <w:rsid w:val="0050374A"/>
    <w:rsid w:val="00503869"/>
    <w:rsid w:val="00503A3E"/>
    <w:rsid w:val="00504D14"/>
    <w:rsid w:val="0050540C"/>
    <w:rsid w:val="00505618"/>
    <w:rsid w:val="00505F78"/>
    <w:rsid w:val="00506D88"/>
    <w:rsid w:val="00507C57"/>
    <w:rsid w:val="00507E30"/>
    <w:rsid w:val="005101B4"/>
    <w:rsid w:val="0051051E"/>
    <w:rsid w:val="0051071D"/>
    <w:rsid w:val="00511C26"/>
    <w:rsid w:val="00511E5C"/>
    <w:rsid w:val="00511F77"/>
    <w:rsid w:val="0051210D"/>
    <w:rsid w:val="00512112"/>
    <w:rsid w:val="0051267A"/>
    <w:rsid w:val="00513118"/>
    <w:rsid w:val="00513E24"/>
    <w:rsid w:val="0051480F"/>
    <w:rsid w:val="00515BC1"/>
    <w:rsid w:val="00515DFB"/>
    <w:rsid w:val="00515F2A"/>
    <w:rsid w:val="0051613E"/>
    <w:rsid w:val="00516772"/>
    <w:rsid w:val="00516B23"/>
    <w:rsid w:val="00516C22"/>
    <w:rsid w:val="0051762A"/>
    <w:rsid w:val="00517A06"/>
    <w:rsid w:val="005205D8"/>
    <w:rsid w:val="00520CEE"/>
    <w:rsid w:val="005210BC"/>
    <w:rsid w:val="00522AB3"/>
    <w:rsid w:val="005243F5"/>
    <w:rsid w:val="00524EC4"/>
    <w:rsid w:val="0052509E"/>
    <w:rsid w:val="005252A4"/>
    <w:rsid w:val="0052544C"/>
    <w:rsid w:val="005258D5"/>
    <w:rsid w:val="00525D0A"/>
    <w:rsid w:val="0052600D"/>
    <w:rsid w:val="005261A5"/>
    <w:rsid w:val="0052644D"/>
    <w:rsid w:val="00526DBF"/>
    <w:rsid w:val="00526F69"/>
    <w:rsid w:val="0052747B"/>
    <w:rsid w:val="005301D6"/>
    <w:rsid w:val="00530787"/>
    <w:rsid w:val="005317E3"/>
    <w:rsid w:val="00531B08"/>
    <w:rsid w:val="0053236F"/>
    <w:rsid w:val="00533A83"/>
    <w:rsid w:val="00534E9A"/>
    <w:rsid w:val="00535206"/>
    <w:rsid w:val="00535E68"/>
    <w:rsid w:val="00536544"/>
    <w:rsid w:val="00537030"/>
    <w:rsid w:val="0053769E"/>
    <w:rsid w:val="00540358"/>
    <w:rsid w:val="005404EE"/>
    <w:rsid w:val="00540CAE"/>
    <w:rsid w:val="00540EEF"/>
    <w:rsid w:val="0054108D"/>
    <w:rsid w:val="005413D0"/>
    <w:rsid w:val="0054146E"/>
    <w:rsid w:val="00541543"/>
    <w:rsid w:val="005438F9"/>
    <w:rsid w:val="00545BE0"/>
    <w:rsid w:val="00546743"/>
    <w:rsid w:val="00550061"/>
    <w:rsid w:val="005504FD"/>
    <w:rsid w:val="005508DF"/>
    <w:rsid w:val="00550E40"/>
    <w:rsid w:val="00551FAA"/>
    <w:rsid w:val="0055222F"/>
    <w:rsid w:val="00552ACB"/>
    <w:rsid w:val="00553FF9"/>
    <w:rsid w:val="00554B96"/>
    <w:rsid w:val="005555AD"/>
    <w:rsid w:val="005560B5"/>
    <w:rsid w:val="0055636E"/>
    <w:rsid w:val="005569A2"/>
    <w:rsid w:val="00556A40"/>
    <w:rsid w:val="00556B16"/>
    <w:rsid w:val="005572C2"/>
    <w:rsid w:val="005579DA"/>
    <w:rsid w:val="00560A3B"/>
    <w:rsid w:val="00560DB2"/>
    <w:rsid w:val="00562B33"/>
    <w:rsid w:val="0056310D"/>
    <w:rsid w:val="0056348E"/>
    <w:rsid w:val="00564D44"/>
    <w:rsid w:val="00565276"/>
    <w:rsid w:val="00565F91"/>
    <w:rsid w:val="00566BD2"/>
    <w:rsid w:val="00567121"/>
    <w:rsid w:val="0057147A"/>
    <w:rsid w:val="00571D92"/>
    <w:rsid w:val="00573131"/>
    <w:rsid w:val="0057317A"/>
    <w:rsid w:val="0057621C"/>
    <w:rsid w:val="0057645F"/>
    <w:rsid w:val="0057683D"/>
    <w:rsid w:val="005774CA"/>
    <w:rsid w:val="00577716"/>
    <w:rsid w:val="0058019F"/>
    <w:rsid w:val="00580332"/>
    <w:rsid w:val="00580506"/>
    <w:rsid w:val="00580B27"/>
    <w:rsid w:val="00580CFC"/>
    <w:rsid w:val="00580EDD"/>
    <w:rsid w:val="00582260"/>
    <w:rsid w:val="0058283F"/>
    <w:rsid w:val="00582A36"/>
    <w:rsid w:val="00583063"/>
    <w:rsid w:val="0058329F"/>
    <w:rsid w:val="0058332A"/>
    <w:rsid w:val="00583FEC"/>
    <w:rsid w:val="0058449A"/>
    <w:rsid w:val="00585481"/>
    <w:rsid w:val="005855C5"/>
    <w:rsid w:val="0058564C"/>
    <w:rsid w:val="0058584E"/>
    <w:rsid w:val="00585BA1"/>
    <w:rsid w:val="00587762"/>
    <w:rsid w:val="00587A7B"/>
    <w:rsid w:val="005911BD"/>
    <w:rsid w:val="0059156B"/>
    <w:rsid w:val="005929A7"/>
    <w:rsid w:val="00593E93"/>
    <w:rsid w:val="00593EEC"/>
    <w:rsid w:val="005942A5"/>
    <w:rsid w:val="0059465D"/>
    <w:rsid w:val="005960A9"/>
    <w:rsid w:val="005960BF"/>
    <w:rsid w:val="00596752"/>
    <w:rsid w:val="0059780F"/>
    <w:rsid w:val="0059793E"/>
    <w:rsid w:val="00597A28"/>
    <w:rsid w:val="005A0891"/>
    <w:rsid w:val="005A11BE"/>
    <w:rsid w:val="005A1B1F"/>
    <w:rsid w:val="005A2589"/>
    <w:rsid w:val="005A3B42"/>
    <w:rsid w:val="005A3C54"/>
    <w:rsid w:val="005A421D"/>
    <w:rsid w:val="005A4287"/>
    <w:rsid w:val="005A4EE4"/>
    <w:rsid w:val="005A5934"/>
    <w:rsid w:val="005A5D78"/>
    <w:rsid w:val="005A60DB"/>
    <w:rsid w:val="005A6918"/>
    <w:rsid w:val="005B108A"/>
    <w:rsid w:val="005B11E1"/>
    <w:rsid w:val="005B1937"/>
    <w:rsid w:val="005B1A02"/>
    <w:rsid w:val="005B28D6"/>
    <w:rsid w:val="005B2FCE"/>
    <w:rsid w:val="005B3449"/>
    <w:rsid w:val="005B3561"/>
    <w:rsid w:val="005B3DFD"/>
    <w:rsid w:val="005B43CB"/>
    <w:rsid w:val="005B5052"/>
    <w:rsid w:val="005B5584"/>
    <w:rsid w:val="005B6343"/>
    <w:rsid w:val="005B6E33"/>
    <w:rsid w:val="005B7138"/>
    <w:rsid w:val="005B739C"/>
    <w:rsid w:val="005B7ECE"/>
    <w:rsid w:val="005C0410"/>
    <w:rsid w:val="005C059F"/>
    <w:rsid w:val="005C0D91"/>
    <w:rsid w:val="005C1112"/>
    <w:rsid w:val="005C20DF"/>
    <w:rsid w:val="005C2264"/>
    <w:rsid w:val="005C30FA"/>
    <w:rsid w:val="005C3EF7"/>
    <w:rsid w:val="005C4478"/>
    <w:rsid w:val="005C4F3D"/>
    <w:rsid w:val="005C5266"/>
    <w:rsid w:val="005C6563"/>
    <w:rsid w:val="005C664D"/>
    <w:rsid w:val="005D0291"/>
    <w:rsid w:val="005D0838"/>
    <w:rsid w:val="005D0B52"/>
    <w:rsid w:val="005D0CE2"/>
    <w:rsid w:val="005D1C62"/>
    <w:rsid w:val="005D2BF2"/>
    <w:rsid w:val="005D2FC9"/>
    <w:rsid w:val="005D33C8"/>
    <w:rsid w:val="005D33EE"/>
    <w:rsid w:val="005D381A"/>
    <w:rsid w:val="005D3F04"/>
    <w:rsid w:val="005D4EFA"/>
    <w:rsid w:val="005D5258"/>
    <w:rsid w:val="005D5594"/>
    <w:rsid w:val="005D5ECF"/>
    <w:rsid w:val="005D663E"/>
    <w:rsid w:val="005D7085"/>
    <w:rsid w:val="005D75B2"/>
    <w:rsid w:val="005D78FB"/>
    <w:rsid w:val="005E01DB"/>
    <w:rsid w:val="005E04DD"/>
    <w:rsid w:val="005E1DE1"/>
    <w:rsid w:val="005E21B3"/>
    <w:rsid w:val="005E2243"/>
    <w:rsid w:val="005E2A53"/>
    <w:rsid w:val="005E43F4"/>
    <w:rsid w:val="005E4CE6"/>
    <w:rsid w:val="005E4F2B"/>
    <w:rsid w:val="005E5C6F"/>
    <w:rsid w:val="005E6485"/>
    <w:rsid w:val="005E6854"/>
    <w:rsid w:val="005E6B65"/>
    <w:rsid w:val="005E7BEE"/>
    <w:rsid w:val="005F0069"/>
    <w:rsid w:val="005F0545"/>
    <w:rsid w:val="005F0D6D"/>
    <w:rsid w:val="005F1948"/>
    <w:rsid w:val="005F1AC7"/>
    <w:rsid w:val="005F2C84"/>
    <w:rsid w:val="005F392A"/>
    <w:rsid w:val="005F3A1E"/>
    <w:rsid w:val="005F3FC7"/>
    <w:rsid w:val="005F4133"/>
    <w:rsid w:val="005F4EF0"/>
    <w:rsid w:val="005F5983"/>
    <w:rsid w:val="005F5C1F"/>
    <w:rsid w:val="005F5E82"/>
    <w:rsid w:val="005F6B72"/>
    <w:rsid w:val="005F6FD3"/>
    <w:rsid w:val="005F7411"/>
    <w:rsid w:val="005F797D"/>
    <w:rsid w:val="005F7A5D"/>
    <w:rsid w:val="006002CA"/>
    <w:rsid w:val="006005B7"/>
    <w:rsid w:val="0060077A"/>
    <w:rsid w:val="00601058"/>
    <w:rsid w:val="00601DC3"/>
    <w:rsid w:val="00602CA1"/>
    <w:rsid w:val="00602DB8"/>
    <w:rsid w:val="00603263"/>
    <w:rsid w:val="00603928"/>
    <w:rsid w:val="0060408A"/>
    <w:rsid w:val="00604620"/>
    <w:rsid w:val="006046B5"/>
    <w:rsid w:val="00604985"/>
    <w:rsid w:val="00604DB7"/>
    <w:rsid w:val="00605075"/>
    <w:rsid w:val="00605265"/>
    <w:rsid w:val="006071A9"/>
    <w:rsid w:val="00607B27"/>
    <w:rsid w:val="00610FCB"/>
    <w:rsid w:val="00611D81"/>
    <w:rsid w:val="006133F1"/>
    <w:rsid w:val="006137D3"/>
    <w:rsid w:val="00613858"/>
    <w:rsid w:val="0061397C"/>
    <w:rsid w:val="00613D01"/>
    <w:rsid w:val="006141D4"/>
    <w:rsid w:val="0061445A"/>
    <w:rsid w:val="00614881"/>
    <w:rsid w:val="0061552B"/>
    <w:rsid w:val="006166ED"/>
    <w:rsid w:val="00620BCB"/>
    <w:rsid w:val="00620CA2"/>
    <w:rsid w:val="006214C9"/>
    <w:rsid w:val="00622540"/>
    <w:rsid w:val="00623C32"/>
    <w:rsid w:val="00624599"/>
    <w:rsid w:val="006249F6"/>
    <w:rsid w:val="00624B51"/>
    <w:rsid w:val="00625157"/>
    <w:rsid w:val="00626219"/>
    <w:rsid w:val="006266D7"/>
    <w:rsid w:val="006269FD"/>
    <w:rsid w:val="00626BFD"/>
    <w:rsid w:val="00626DC6"/>
    <w:rsid w:val="00630039"/>
    <w:rsid w:val="00630126"/>
    <w:rsid w:val="00630562"/>
    <w:rsid w:val="00630FDD"/>
    <w:rsid w:val="00631069"/>
    <w:rsid w:val="006313EF"/>
    <w:rsid w:val="006323DE"/>
    <w:rsid w:val="00632B39"/>
    <w:rsid w:val="00633006"/>
    <w:rsid w:val="00633271"/>
    <w:rsid w:val="00633301"/>
    <w:rsid w:val="006338A5"/>
    <w:rsid w:val="00634CCA"/>
    <w:rsid w:val="006351F4"/>
    <w:rsid w:val="00635B73"/>
    <w:rsid w:val="00635DD9"/>
    <w:rsid w:val="006365E0"/>
    <w:rsid w:val="006370DF"/>
    <w:rsid w:val="0063720F"/>
    <w:rsid w:val="00637AD5"/>
    <w:rsid w:val="00637FD5"/>
    <w:rsid w:val="0064085E"/>
    <w:rsid w:val="00641883"/>
    <w:rsid w:val="006433E1"/>
    <w:rsid w:val="0064383F"/>
    <w:rsid w:val="00643BCD"/>
    <w:rsid w:val="00645021"/>
    <w:rsid w:val="00645431"/>
    <w:rsid w:val="0064561A"/>
    <w:rsid w:val="00645BF0"/>
    <w:rsid w:val="00645DCE"/>
    <w:rsid w:val="00646044"/>
    <w:rsid w:val="00646265"/>
    <w:rsid w:val="00646678"/>
    <w:rsid w:val="00647C5E"/>
    <w:rsid w:val="006512E1"/>
    <w:rsid w:val="00651E9F"/>
    <w:rsid w:val="006535B8"/>
    <w:rsid w:val="006545AD"/>
    <w:rsid w:val="00654994"/>
    <w:rsid w:val="00655406"/>
    <w:rsid w:val="006555FC"/>
    <w:rsid w:val="00656FD8"/>
    <w:rsid w:val="006573ED"/>
    <w:rsid w:val="0065745D"/>
    <w:rsid w:val="006574BE"/>
    <w:rsid w:val="00657523"/>
    <w:rsid w:val="00657D1E"/>
    <w:rsid w:val="00660C7F"/>
    <w:rsid w:val="00661078"/>
    <w:rsid w:val="00661BCA"/>
    <w:rsid w:val="006628D9"/>
    <w:rsid w:val="006644E0"/>
    <w:rsid w:val="006651ED"/>
    <w:rsid w:val="0066598E"/>
    <w:rsid w:val="0066623A"/>
    <w:rsid w:val="00666CD9"/>
    <w:rsid w:val="00667889"/>
    <w:rsid w:val="00671374"/>
    <w:rsid w:val="00671F13"/>
    <w:rsid w:val="006727D1"/>
    <w:rsid w:val="006736C2"/>
    <w:rsid w:val="00673938"/>
    <w:rsid w:val="00673CBF"/>
    <w:rsid w:val="006746DF"/>
    <w:rsid w:val="00674754"/>
    <w:rsid w:val="00674C5E"/>
    <w:rsid w:val="00675C9E"/>
    <w:rsid w:val="00675EE5"/>
    <w:rsid w:val="0067603A"/>
    <w:rsid w:val="00676538"/>
    <w:rsid w:val="00676695"/>
    <w:rsid w:val="00676AFF"/>
    <w:rsid w:val="00676F9A"/>
    <w:rsid w:val="00677033"/>
    <w:rsid w:val="00677324"/>
    <w:rsid w:val="00677A12"/>
    <w:rsid w:val="00677E89"/>
    <w:rsid w:val="0068045C"/>
    <w:rsid w:val="0068067B"/>
    <w:rsid w:val="006840E8"/>
    <w:rsid w:val="0068445D"/>
    <w:rsid w:val="00684DB7"/>
    <w:rsid w:val="00685620"/>
    <w:rsid w:val="00685A8A"/>
    <w:rsid w:val="006860E7"/>
    <w:rsid w:val="00686EAB"/>
    <w:rsid w:val="006878B7"/>
    <w:rsid w:val="006900AC"/>
    <w:rsid w:val="00690875"/>
    <w:rsid w:val="00690F4D"/>
    <w:rsid w:val="006934B4"/>
    <w:rsid w:val="00693BF2"/>
    <w:rsid w:val="00694F70"/>
    <w:rsid w:val="00696B4D"/>
    <w:rsid w:val="00697D56"/>
    <w:rsid w:val="00697D82"/>
    <w:rsid w:val="006A05F6"/>
    <w:rsid w:val="006A065A"/>
    <w:rsid w:val="006A0FCF"/>
    <w:rsid w:val="006A29A1"/>
    <w:rsid w:val="006A3AC3"/>
    <w:rsid w:val="006A3FF9"/>
    <w:rsid w:val="006A50AD"/>
    <w:rsid w:val="006A578A"/>
    <w:rsid w:val="006A7C2F"/>
    <w:rsid w:val="006A7DC4"/>
    <w:rsid w:val="006B01F7"/>
    <w:rsid w:val="006B08CD"/>
    <w:rsid w:val="006B09BB"/>
    <w:rsid w:val="006B09E8"/>
    <w:rsid w:val="006B1841"/>
    <w:rsid w:val="006B1FF5"/>
    <w:rsid w:val="006B2418"/>
    <w:rsid w:val="006B2436"/>
    <w:rsid w:val="006B40B2"/>
    <w:rsid w:val="006B5786"/>
    <w:rsid w:val="006B60BC"/>
    <w:rsid w:val="006B67BA"/>
    <w:rsid w:val="006B6F98"/>
    <w:rsid w:val="006B75AE"/>
    <w:rsid w:val="006B76B2"/>
    <w:rsid w:val="006B7AC2"/>
    <w:rsid w:val="006B7FE4"/>
    <w:rsid w:val="006C041A"/>
    <w:rsid w:val="006C0E66"/>
    <w:rsid w:val="006C12B8"/>
    <w:rsid w:val="006C17AF"/>
    <w:rsid w:val="006C19E3"/>
    <w:rsid w:val="006C4C36"/>
    <w:rsid w:val="006C5E85"/>
    <w:rsid w:val="006C6CA1"/>
    <w:rsid w:val="006D07C4"/>
    <w:rsid w:val="006D0826"/>
    <w:rsid w:val="006D0C32"/>
    <w:rsid w:val="006D104A"/>
    <w:rsid w:val="006D18AD"/>
    <w:rsid w:val="006D1EF7"/>
    <w:rsid w:val="006D1FF5"/>
    <w:rsid w:val="006D2A58"/>
    <w:rsid w:val="006D2DEE"/>
    <w:rsid w:val="006D33B4"/>
    <w:rsid w:val="006D3806"/>
    <w:rsid w:val="006D48A4"/>
    <w:rsid w:val="006D5760"/>
    <w:rsid w:val="006D5A90"/>
    <w:rsid w:val="006D5D40"/>
    <w:rsid w:val="006D5E26"/>
    <w:rsid w:val="006D6333"/>
    <w:rsid w:val="006D7BE3"/>
    <w:rsid w:val="006D7C76"/>
    <w:rsid w:val="006E02BB"/>
    <w:rsid w:val="006E04F6"/>
    <w:rsid w:val="006E1246"/>
    <w:rsid w:val="006E1382"/>
    <w:rsid w:val="006E2B0B"/>
    <w:rsid w:val="006E2EC5"/>
    <w:rsid w:val="006E2F4F"/>
    <w:rsid w:val="006E36CA"/>
    <w:rsid w:val="006E389F"/>
    <w:rsid w:val="006E44B9"/>
    <w:rsid w:val="006E4C16"/>
    <w:rsid w:val="006E4F06"/>
    <w:rsid w:val="006E5B5E"/>
    <w:rsid w:val="006E7551"/>
    <w:rsid w:val="006E76EA"/>
    <w:rsid w:val="006E7C81"/>
    <w:rsid w:val="006F0244"/>
    <w:rsid w:val="006F031B"/>
    <w:rsid w:val="006F0D6B"/>
    <w:rsid w:val="006F1EAB"/>
    <w:rsid w:val="006F25C6"/>
    <w:rsid w:val="006F2616"/>
    <w:rsid w:val="006F28F2"/>
    <w:rsid w:val="006F29D0"/>
    <w:rsid w:val="006F326F"/>
    <w:rsid w:val="006F38ED"/>
    <w:rsid w:val="006F407D"/>
    <w:rsid w:val="006F4C6E"/>
    <w:rsid w:val="006F5571"/>
    <w:rsid w:val="006F5575"/>
    <w:rsid w:val="006F5A30"/>
    <w:rsid w:val="006F5CF6"/>
    <w:rsid w:val="006F672A"/>
    <w:rsid w:val="006F6981"/>
    <w:rsid w:val="006F7307"/>
    <w:rsid w:val="006F7C9C"/>
    <w:rsid w:val="006F7D49"/>
    <w:rsid w:val="006F7FB8"/>
    <w:rsid w:val="0070045E"/>
    <w:rsid w:val="007011C5"/>
    <w:rsid w:val="00701CE9"/>
    <w:rsid w:val="00701E05"/>
    <w:rsid w:val="00702425"/>
    <w:rsid w:val="00702F8A"/>
    <w:rsid w:val="007037E9"/>
    <w:rsid w:val="007039EE"/>
    <w:rsid w:val="00705156"/>
    <w:rsid w:val="00705942"/>
    <w:rsid w:val="00705C2D"/>
    <w:rsid w:val="0070659A"/>
    <w:rsid w:val="007066A1"/>
    <w:rsid w:val="0070692C"/>
    <w:rsid w:val="007070AA"/>
    <w:rsid w:val="007102C3"/>
    <w:rsid w:val="007103E6"/>
    <w:rsid w:val="00710C78"/>
    <w:rsid w:val="007117B7"/>
    <w:rsid w:val="00712A07"/>
    <w:rsid w:val="00712B8F"/>
    <w:rsid w:val="0071322E"/>
    <w:rsid w:val="00713327"/>
    <w:rsid w:val="00713759"/>
    <w:rsid w:val="00713979"/>
    <w:rsid w:val="00714A9F"/>
    <w:rsid w:val="00714E9F"/>
    <w:rsid w:val="00715742"/>
    <w:rsid w:val="007174AA"/>
    <w:rsid w:val="0071753A"/>
    <w:rsid w:val="00720AD4"/>
    <w:rsid w:val="00720F77"/>
    <w:rsid w:val="007211D8"/>
    <w:rsid w:val="00721A08"/>
    <w:rsid w:val="00721A7E"/>
    <w:rsid w:val="00721F75"/>
    <w:rsid w:val="007222FE"/>
    <w:rsid w:val="007225B2"/>
    <w:rsid w:val="00722FD5"/>
    <w:rsid w:val="007238D0"/>
    <w:rsid w:val="00723926"/>
    <w:rsid w:val="00723A22"/>
    <w:rsid w:val="00723F07"/>
    <w:rsid w:val="007243EB"/>
    <w:rsid w:val="00724A92"/>
    <w:rsid w:val="00724C56"/>
    <w:rsid w:val="00724EBC"/>
    <w:rsid w:val="00725756"/>
    <w:rsid w:val="00726D15"/>
    <w:rsid w:val="00726D5D"/>
    <w:rsid w:val="00727037"/>
    <w:rsid w:val="00727867"/>
    <w:rsid w:val="00727EEE"/>
    <w:rsid w:val="00731E30"/>
    <w:rsid w:val="007322CA"/>
    <w:rsid w:val="00732390"/>
    <w:rsid w:val="0073309B"/>
    <w:rsid w:val="00733B4A"/>
    <w:rsid w:val="00734531"/>
    <w:rsid w:val="007349F6"/>
    <w:rsid w:val="00734A94"/>
    <w:rsid w:val="007358BF"/>
    <w:rsid w:val="00735AF1"/>
    <w:rsid w:val="00735E6A"/>
    <w:rsid w:val="00735FDF"/>
    <w:rsid w:val="00736065"/>
    <w:rsid w:val="007368BF"/>
    <w:rsid w:val="00736B7E"/>
    <w:rsid w:val="00737735"/>
    <w:rsid w:val="007377CD"/>
    <w:rsid w:val="0074033F"/>
    <w:rsid w:val="007405C3"/>
    <w:rsid w:val="00740874"/>
    <w:rsid w:val="00740FAF"/>
    <w:rsid w:val="00741134"/>
    <w:rsid w:val="00742246"/>
    <w:rsid w:val="00742DA5"/>
    <w:rsid w:val="007432E2"/>
    <w:rsid w:val="007439E5"/>
    <w:rsid w:val="00744057"/>
    <w:rsid w:val="00744147"/>
    <w:rsid w:val="007441FE"/>
    <w:rsid w:val="00744A56"/>
    <w:rsid w:val="00746B14"/>
    <w:rsid w:val="007473E8"/>
    <w:rsid w:val="00750B6E"/>
    <w:rsid w:val="00750D9B"/>
    <w:rsid w:val="00752986"/>
    <w:rsid w:val="007538FD"/>
    <w:rsid w:val="00753D62"/>
    <w:rsid w:val="007550DF"/>
    <w:rsid w:val="007568CB"/>
    <w:rsid w:val="007568F3"/>
    <w:rsid w:val="00756996"/>
    <w:rsid w:val="007569AA"/>
    <w:rsid w:val="0075712E"/>
    <w:rsid w:val="00757337"/>
    <w:rsid w:val="00757386"/>
    <w:rsid w:val="0076054D"/>
    <w:rsid w:val="00760A93"/>
    <w:rsid w:val="00760E03"/>
    <w:rsid w:val="0076194C"/>
    <w:rsid w:val="00762D48"/>
    <w:rsid w:val="00763FCC"/>
    <w:rsid w:val="0076474D"/>
    <w:rsid w:val="007650B8"/>
    <w:rsid w:val="0076510E"/>
    <w:rsid w:val="0076673B"/>
    <w:rsid w:val="00766E89"/>
    <w:rsid w:val="00766FEB"/>
    <w:rsid w:val="00767011"/>
    <w:rsid w:val="00767383"/>
    <w:rsid w:val="007679D2"/>
    <w:rsid w:val="007703A6"/>
    <w:rsid w:val="007708CC"/>
    <w:rsid w:val="00770A73"/>
    <w:rsid w:val="007719CA"/>
    <w:rsid w:val="007723E2"/>
    <w:rsid w:val="0077250C"/>
    <w:rsid w:val="007725C5"/>
    <w:rsid w:val="00772BD7"/>
    <w:rsid w:val="00772F01"/>
    <w:rsid w:val="0077347A"/>
    <w:rsid w:val="0077491A"/>
    <w:rsid w:val="00775467"/>
    <w:rsid w:val="00776393"/>
    <w:rsid w:val="00776425"/>
    <w:rsid w:val="00776444"/>
    <w:rsid w:val="00776A84"/>
    <w:rsid w:val="007778B1"/>
    <w:rsid w:val="007779DF"/>
    <w:rsid w:val="00781B6D"/>
    <w:rsid w:val="00781E64"/>
    <w:rsid w:val="00782BC3"/>
    <w:rsid w:val="0078385E"/>
    <w:rsid w:val="00784327"/>
    <w:rsid w:val="0078515F"/>
    <w:rsid w:val="00785BD7"/>
    <w:rsid w:val="007864B2"/>
    <w:rsid w:val="007870B3"/>
    <w:rsid w:val="0078746F"/>
    <w:rsid w:val="007874EB"/>
    <w:rsid w:val="0078752F"/>
    <w:rsid w:val="00787AC3"/>
    <w:rsid w:val="00787F70"/>
    <w:rsid w:val="0079021A"/>
    <w:rsid w:val="00791801"/>
    <w:rsid w:val="00791E61"/>
    <w:rsid w:val="007926B8"/>
    <w:rsid w:val="00792D2B"/>
    <w:rsid w:val="00793966"/>
    <w:rsid w:val="00793DEF"/>
    <w:rsid w:val="00793E44"/>
    <w:rsid w:val="0079453B"/>
    <w:rsid w:val="00795827"/>
    <w:rsid w:val="00797D78"/>
    <w:rsid w:val="007A04BF"/>
    <w:rsid w:val="007A0F9B"/>
    <w:rsid w:val="007A126C"/>
    <w:rsid w:val="007A2066"/>
    <w:rsid w:val="007A237F"/>
    <w:rsid w:val="007A26FB"/>
    <w:rsid w:val="007A4709"/>
    <w:rsid w:val="007A4E52"/>
    <w:rsid w:val="007A748F"/>
    <w:rsid w:val="007B036D"/>
    <w:rsid w:val="007B0C29"/>
    <w:rsid w:val="007B18FA"/>
    <w:rsid w:val="007B1C97"/>
    <w:rsid w:val="007B1E55"/>
    <w:rsid w:val="007B1F2A"/>
    <w:rsid w:val="007B2FE2"/>
    <w:rsid w:val="007B3625"/>
    <w:rsid w:val="007B3F0D"/>
    <w:rsid w:val="007B4CB8"/>
    <w:rsid w:val="007B6985"/>
    <w:rsid w:val="007C136F"/>
    <w:rsid w:val="007C1816"/>
    <w:rsid w:val="007C1AEB"/>
    <w:rsid w:val="007C2067"/>
    <w:rsid w:val="007C2491"/>
    <w:rsid w:val="007C2739"/>
    <w:rsid w:val="007C2B4C"/>
    <w:rsid w:val="007C5E76"/>
    <w:rsid w:val="007C67BF"/>
    <w:rsid w:val="007C6DED"/>
    <w:rsid w:val="007D06B2"/>
    <w:rsid w:val="007D070B"/>
    <w:rsid w:val="007D07D1"/>
    <w:rsid w:val="007D10DD"/>
    <w:rsid w:val="007D1140"/>
    <w:rsid w:val="007D11DF"/>
    <w:rsid w:val="007D190F"/>
    <w:rsid w:val="007D21DA"/>
    <w:rsid w:val="007D2225"/>
    <w:rsid w:val="007D24EF"/>
    <w:rsid w:val="007D2625"/>
    <w:rsid w:val="007D2D51"/>
    <w:rsid w:val="007D38C9"/>
    <w:rsid w:val="007D3AF0"/>
    <w:rsid w:val="007D41EF"/>
    <w:rsid w:val="007D41F1"/>
    <w:rsid w:val="007D45F1"/>
    <w:rsid w:val="007D4633"/>
    <w:rsid w:val="007D47BB"/>
    <w:rsid w:val="007D4F0D"/>
    <w:rsid w:val="007D6C8B"/>
    <w:rsid w:val="007D6EF2"/>
    <w:rsid w:val="007D7228"/>
    <w:rsid w:val="007D74CF"/>
    <w:rsid w:val="007D7D3D"/>
    <w:rsid w:val="007E0BC2"/>
    <w:rsid w:val="007E0F99"/>
    <w:rsid w:val="007E189D"/>
    <w:rsid w:val="007E1CFE"/>
    <w:rsid w:val="007E243E"/>
    <w:rsid w:val="007E2D70"/>
    <w:rsid w:val="007E415D"/>
    <w:rsid w:val="007E471D"/>
    <w:rsid w:val="007E4E16"/>
    <w:rsid w:val="007E5053"/>
    <w:rsid w:val="007E5D57"/>
    <w:rsid w:val="007E689F"/>
    <w:rsid w:val="007E797B"/>
    <w:rsid w:val="007E7FBF"/>
    <w:rsid w:val="007F0227"/>
    <w:rsid w:val="007F0B67"/>
    <w:rsid w:val="007F149B"/>
    <w:rsid w:val="007F248B"/>
    <w:rsid w:val="007F3085"/>
    <w:rsid w:val="007F3E87"/>
    <w:rsid w:val="007F3F2E"/>
    <w:rsid w:val="007F3F35"/>
    <w:rsid w:val="007F3FFE"/>
    <w:rsid w:val="007F4980"/>
    <w:rsid w:val="007F4BDB"/>
    <w:rsid w:val="007F59FF"/>
    <w:rsid w:val="007F6A7D"/>
    <w:rsid w:val="007F72FA"/>
    <w:rsid w:val="00800074"/>
    <w:rsid w:val="008008F7"/>
    <w:rsid w:val="00800DC1"/>
    <w:rsid w:val="00801002"/>
    <w:rsid w:val="00801861"/>
    <w:rsid w:val="00801B5B"/>
    <w:rsid w:val="00801B77"/>
    <w:rsid w:val="008021B6"/>
    <w:rsid w:val="008023E1"/>
    <w:rsid w:val="008026C5"/>
    <w:rsid w:val="00802F28"/>
    <w:rsid w:val="00803128"/>
    <w:rsid w:val="008033D2"/>
    <w:rsid w:val="008036FA"/>
    <w:rsid w:val="0080370C"/>
    <w:rsid w:val="0080488C"/>
    <w:rsid w:val="00804EA2"/>
    <w:rsid w:val="00804FA4"/>
    <w:rsid w:val="0080544F"/>
    <w:rsid w:val="00806C97"/>
    <w:rsid w:val="00806E87"/>
    <w:rsid w:val="00806FB1"/>
    <w:rsid w:val="00807BB2"/>
    <w:rsid w:val="00807C6A"/>
    <w:rsid w:val="008128DE"/>
    <w:rsid w:val="00812A3B"/>
    <w:rsid w:val="00812C62"/>
    <w:rsid w:val="00812C96"/>
    <w:rsid w:val="00812D97"/>
    <w:rsid w:val="008132C6"/>
    <w:rsid w:val="0081426B"/>
    <w:rsid w:val="00814443"/>
    <w:rsid w:val="0081456B"/>
    <w:rsid w:val="008147C3"/>
    <w:rsid w:val="008150E5"/>
    <w:rsid w:val="00816AC0"/>
    <w:rsid w:val="00816E69"/>
    <w:rsid w:val="00816E84"/>
    <w:rsid w:val="00817717"/>
    <w:rsid w:val="00817DEE"/>
    <w:rsid w:val="00820646"/>
    <w:rsid w:val="00820D2E"/>
    <w:rsid w:val="00820F10"/>
    <w:rsid w:val="00821333"/>
    <w:rsid w:val="008214D6"/>
    <w:rsid w:val="00821D56"/>
    <w:rsid w:val="0082247E"/>
    <w:rsid w:val="00822AF5"/>
    <w:rsid w:val="00823026"/>
    <w:rsid w:val="008248AB"/>
    <w:rsid w:val="00824F36"/>
    <w:rsid w:val="00824FF2"/>
    <w:rsid w:val="00825271"/>
    <w:rsid w:val="0082599F"/>
    <w:rsid w:val="00825C64"/>
    <w:rsid w:val="00826AD2"/>
    <w:rsid w:val="00827DD2"/>
    <w:rsid w:val="0083036B"/>
    <w:rsid w:val="00830A76"/>
    <w:rsid w:val="008315C2"/>
    <w:rsid w:val="0083265F"/>
    <w:rsid w:val="00832FC5"/>
    <w:rsid w:val="00833546"/>
    <w:rsid w:val="00835B9A"/>
    <w:rsid w:val="008363B2"/>
    <w:rsid w:val="008366C4"/>
    <w:rsid w:val="0083774A"/>
    <w:rsid w:val="00840C54"/>
    <w:rsid w:val="00842B48"/>
    <w:rsid w:val="00842E20"/>
    <w:rsid w:val="00843670"/>
    <w:rsid w:val="00843BDD"/>
    <w:rsid w:val="00844047"/>
    <w:rsid w:val="00844B60"/>
    <w:rsid w:val="008454C5"/>
    <w:rsid w:val="00845C2E"/>
    <w:rsid w:val="0084681A"/>
    <w:rsid w:val="00846872"/>
    <w:rsid w:val="00846A0C"/>
    <w:rsid w:val="00846E71"/>
    <w:rsid w:val="00847EEE"/>
    <w:rsid w:val="0085030D"/>
    <w:rsid w:val="00850E79"/>
    <w:rsid w:val="008514A8"/>
    <w:rsid w:val="008518F4"/>
    <w:rsid w:val="0085215E"/>
    <w:rsid w:val="008522CC"/>
    <w:rsid w:val="00852788"/>
    <w:rsid w:val="008529DE"/>
    <w:rsid w:val="00853D53"/>
    <w:rsid w:val="0085454C"/>
    <w:rsid w:val="00854618"/>
    <w:rsid w:val="008561AB"/>
    <w:rsid w:val="0085652D"/>
    <w:rsid w:val="00857380"/>
    <w:rsid w:val="008574E1"/>
    <w:rsid w:val="00857BCC"/>
    <w:rsid w:val="008604D8"/>
    <w:rsid w:val="0086121B"/>
    <w:rsid w:val="00862C54"/>
    <w:rsid w:val="00864BB0"/>
    <w:rsid w:val="008650E8"/>
    <w:rsid w:val="00865719"/>
    <w:rsid w:val="00866A86"/>
    <w:rsid w:val="0087070F"/>
    <w:rsid w:val="00870E41"/>
    <w:rsid w:val="00872904"/>
    <w:rsid w:val="008735A5"/>
    <w:rsid w:val="0087391D"/>
    <w:rsid w:val="00873C51"/>
    <w:rsid w:val="00873FE7"/>
    <w:rsid w:val="0087547C"/>
    <w:rsid w:val="00875CE5"/>
    <w:rsid w:val="008765CA"/>
    <w:rsid w:val="008767B3"/>
    <w:rsid w:val="0087741C"/>
    <w:rsid w:val="008777B7"/>
    <w:rsid w:val="00877CFD"/>
    <w:rsid w:val="0088105A"/>
    <w:rsid w:val="00881FBC"/>
    <w:rsid w:val="00882779"/>
    <w:rsid w:val="00883577"/>
    <w:rsid w:val="00884D62"/>
    <w:rsid w:val="0088500E"/>
    <w:rsid w:val="00885A9C"/>
    <w:rsid w:val="00885B73"/>
    <w:rsid w:val="008860B8"/>
    <w:rsid w:val="008864CB"/>
    <w:rsid w:val="00886621"/>
    <w:rsid w:val="00886992"/>
    <w:rsid w:val="00887585"/>
    <w:rsid w:val="0089013A"/>
    <w:rsid w:val="008920C0"/>
    <w:rsid w:val="008925C5"/>
    <w:rsid w:val="0089359B"/>
    <w:rsid w:val="008936C5"/>
    <w:rsid w:val="00893A6A"/>
    <w:rsid w:val="00895B9D"/>
    <w:rsid w:val="00895F66"/>
    <w:rsid w:val="00896379"/>
    <w:rsid w:val="0089685A"/>
    <w:rsid w:val="00896DD4"/>
    <w:rsid w:val="00896EFB"/>
    <w:rsid w:val="0089759F"/>
    <w:rsid w:val="008975A8"/>
    <w:rsid w:val="00897B63"/>
    <w:rsid w:val="00897D2F"/>
    <w:rsid w:val="00897DC3"/>
    <w:rsid w:val="008A060A"/>
    <w:rsid w:val="008A0ACB"/>
    <w:rsid w:val="008A15E5"/>
    <w:rsid w:val="008A16B6"/>
    <w:rsid w:val="008A1711"/>
    <w:rsid w:val="008A342C"/>
    <w:rsid w:val="008A4695"/>
    <w:rsid w:val="008A555A"/>
    <w:rsid w:val="008A6672"/>
    <w:rsid w:val="008A69E6"/>
    <w:rsid w:val="008A6AFA"/>
    <w:rsid w:val="008A6CAA"/>
    <w:rsid w:val="008B0019"/>
    <w:rsid w:val="008B0E4F"/>
    <w:rsid w:val="008B19BE"/>
    <w:rsid w:val="008B1EDA"/>
    <w:rsid w:val="008B3A99"/>
    <w:rsid w:val="008B3E6A"/>
    <w:rsid w:val="008B4FAB"/>
    <w:rsid w:val="008B519B"/>
    <w:rsid w:val="008B5488"/>
    <w:rsid w:val="008B5E2B"/>
    <w:rsid w:val="008C046E"/>
    <w:rsid w:val="008C059F"/>
    <w:rsid w:val="008C0E85"/>
    <w:rsid w:val="008C0FC6"/>
    <w:rsid w:val="008C195D"/>
    <w:rsid w:val="008C19C2"/>
    <w:rsid w:val="008C231B"/>
    <w:rsid w:val="008C2EE8"/>
    <w:rsid w:val="008C311A"/>
    <w:rsid w:val="008C38C3"/>
    <w:rsid w:val="008C4338"/>
    <w:rsid w:val="008C64C5"/>
    <w:rsid w:val="008C731E"/>
    <w:rsid w:val="008C7B42"/>
    <w:rsid w:val="008D0333"/>
    <w:rsid w:val="008D0839"/>
    <w:rsid w:val="008D14EE"/>
    <w:rsid w:val="008D1903"/>
    <w:rsid w:val="008D19A2"/>
    <w:rsid w:val="008D1EDC"/>
    <w:rsid w:val="008D1F3E"/>
    <w:rsid w:val="008D2AD9"/>
    <w:rsid w:val="008D2E2A"/>
    <w:rsid w:val="008D340D"/>
    <w:rsid w:val="008D3B67"/>
    <w:rsid w:val="008D3C21"/>
    <w:rsid w:val="008D5F88"/>
    <w:rsid w:val="008D7681"/>
    <w:rsid w:val="008E17A8"/>
    <w:rsid w:val="008E1991"/>
    <w:rsid w:val="008E1F6F"/>
    <w:rsid w:val="008E267D"/>
    <w:rsid w:val="008E270D"/>
    <w:rsid w:val="008E2C37"/>
    <w:rsid w:val="008E2D1D"/>
    <w:rsid w:val="008E32C0"/>
    <w:rsid w:val="008E3EF2"/>
    <w:rsid w:val="008E510D"/>
    <w:rsid w:val="008E5A58"/>
    <w:rsid w:val="008E6FFA"/>
    <w:rsid w:val="008E7C0D"/>
    <w:rsid w:val="008F003F"/>
    <w:rsid w:val="008F0314"/>
    <w:rsid w:val="008F0808"/>
    <w:rsid w:val="008F080B"/>
    <w:rsid w:val="008F1274"/>
    <w:rsid w:val="008F1EB9"/>
    <w:rsid w:val="008F2099"/>
    <w:rsid w:val="008F29AD"/>
    <w:rsid w:val="008F3059"/>
    <w:rsid w:val="008F30DD"/>
    <w:rsid w:val="008F40A0"/>
    <w:rsid w:val="008F434A"/>
    <w:rsid w:val="008F44E1"/>
    <w:rsid w:val="008F597B"/>
    <w:rsid w:val="008F5D5C"/>
    <w:rsid w:val="008F634E"/>
    <w:rsid w:val="008F7B5A"/>
    <w:rsid w:val="008F7E7A"/>
    <w:rsid w:val="009004CF"/>
    <w:rsid w:val="0090089A"/>
    <w:rsid w:val="00900B3A"/>
    <w:rsid w:val="00903586"/>
    <w:rsid w:val="00903AFC"/>
    <w:rsid w:val="00905009"/>
    <w:rsid w:val="00906281"/>
    <w:rsid w:val="00906420"/>
    <w:rsid w:val="009068EA"/>
    <w:rsid w:val="00906E81"/>
    <w:rsid w:val="009074D8"/>
    <w:rsid w:val="009104E0"/>
    <w:rsid w:val="00910982"/>
    <w:rsid w:val="00910F25"/>
    <w:rsid w:val="00911D99"/>
    <w:rsid w:val="00912308"/>
    <w:rsid w:val="009127C4"/>
    <w:rsid w:val="00912BB6"/>
    <w:rsid w:val="009131AA"/>
    <w:rsid w:val="009150A9"/>
    <w:rsid w:val="009155BB"/>
    <w:rsid w:val="00915971"/>
    <w:rsid w:val="00915B3B"/>
    <w:rsid w:val="00915D23"/>
    <w:rsid w:val="009161B3"/>
    <w:rsid w:val="0091750B"/>
    <w:rsid w:val="00920BCC"/>
    <w:rsid w:val="00921304"/>
    <w:rsid w:val="009219A2"/>
    <w:rsid w:val="009222EA"/>
    <w:rsid w:val="009224B3"/>
    <w:rsid w:val="00922BC6"/>
    <w:rsid w:val="009231A6"/>
    <w:rsid w:val="009233E0"/>
    <w:rsid w:val="009240E4"/>
    <w:rsid w:val="009248F9"/>
    <w:rsid w:val="00924BC8"/>
    <w:rsid w:val="00924D1F"/>
    <w:rsid w:val="00925290"/>
    <w:rsid w:val="00925F47"/>
    <w:rsid w:val="00926133"/>
    <w:rsid w:val="009267D1"/>
    <w:rsid w:val="00927720"/>
    <w:rsid w:val="00930B5E"/>
    <w:rsid w:val="00931690"/>
    <w:rsid w:val="00931FC8"/>
    <w:rsid w:val="00932A43"/>
    <w:rsid w:val="00933265"/>
    <w:rsid w:val="0093381A"/>
    <w:rsid w:val="00933ABA"/>
    <w:rsid w:val="00933E63"/>
    <w:rsid w:val="00933F5A"/>
    <w:rsid w:val="00934570"/>
    <w:rsid w:val="00934CBD"/>
    <w:rsid w:val="00935474"/>
    <w:rsid w:val="009354CA"/>
    <w:rsid w:val="00935FAF"/>
    <w:rsid w:val="0093647C"/>
    <w:rsid w:val="0093662C"/>
    <w:rsid w:val="00936CA4"/>
    <w:rsid w:val="00936D7E"/>
    <w:rsid w:val="0094069C"/>
    <w:rsid w:val="009410C6"/>
    <w:rsid w:val="009411E5"/>
    <w:rsid w:val="00941241"/>
    <w:rsid w:val="009415C4"/>
    <w:rsid w:val="00942720"/>
    <w:rsid w:val="00943433"/>
    <w:rsid w:val="00943568"/>
    <w:rsid w:val="00943834"/>
    <w:rsid w:val="00943DC0"/>
    <w:rsid w:val="00943F73"/>
    <w:rsid w:val="0094496E"/>
    <w:rsid w:val="00945A8A"/>
    <w:rsid w:val="009476B6"/>
    <w:rsid w:val="009500A4"/>
    <w:rsid w:val="00950D74"/>
    <w:rsid w:val="009511AD"/>
    <w:rsid w:val="00951A5B"/>
    <w:rsid w:val="009529A1"/>
    <w:rsid w:val="0095308F"/>
    <w:rsid w:val="009534F6"/>
    <w:rsid w:val="00953727"/>
    <w:rsid w:val="00953E82"/>
    <w:rsid w:val="0095509D"/>
    <w:rsid w:val="009564F1"/>
    <w:rsid w:val="00956A97"/>
    <w:rsid w:val="0096002B"/>
    <w:rsid w:val="009600D0"/>
    <w:rsid w:val="0096170C"/>
    <w:rsid w:val="00963053"/>
    <w:rsid w:val="00964453"/>
    <w:rsid w:val="00964E33"/>
    <w:rsid w:val="00965620"/>
    <w:rsid w:val="00966412"/>
    <w:rsid w:val="00966CA0"/>
    <w:rsid w:val="009705A1"/>
    <w:rsid w:val="00970C94"/>
    <w:rsid w:val="009711F2"/>
    <w:rsid w:val="0097173D"/>
    <w:rsid w:val="00973588"/>
    <w:rsid w:val="009738E7"/>
    <w:rsid w:val="00973C1C"/>
    <w:rsid w:val="009740AC"/>
    <w:rsid w:val="00974304"/>
    <w:rsid w:val="00974F26"/>
    <w:rsid w:val="009757D7"/>
    <w:rsid w:val="009759DA"/>
    <w:rsid w:val="00975F8C"/>
    <w:rsid w:val="00976425"/>
    <w:rsid w:val="00977180"/>
    <w:rsid w:val="00977B44"/>
    <w:rsid w:val="009809E9"/>
    <w:rsid w:val="00980E11"/>
    <w:rsid w:val="00981743"/>
    <w:rsid w:val="00981A27"/>
    <w:rsid w:val="0098213F"/>
    <w:rsid w:val="0098319B"/>
    <w:rsid w:val="00983A72"/>
    <w:rsid w:val="00985645"/>
    <w:rsid w:val="009857B2"/>
    <w:rsid w:val="00985BAB"/>
    <w:rsid w:val="009863B0"/>
    <w:rsid w:val="009866C4"/>
    <w:rsid w:val="00986762"/>
    <w:rsid w:val="009869A3"/>
    <w:rsid w:val="0099089C"/>
    <w:rsid w:val="0099197C"/>
    <w:rsid w:val="00991D38"/>
    <w:rsid w:val="00992D66"/>
    <w:rsid w:val="00993064"/>
    <w:rsid w:val="009934CB"/>
    <w:rsid w:val="00994061"/>
    <w:rsid w:val="00994BAE"/>
    <w:rsid w:val="00994F82"/>
    <w:rsid w:val="009960AF"/>
    <w:rsid w:val="00996833"/>
    <w:rsid w:val="00996C84"/>
    <w:rsid w:val="00997442"/>
    <w:rsid w:val="00997652"/>
    <w:rsid w:val="009A0676"/>
    <w:rsid w:val="009A0FB5"/>
    <w:rsid w:val="009A1C30"/>
    <w:rsid w:val="009A2637"/>
    <w:rsid w:val="009A2C9B"/>
    <w:rsid w:val="009A47BC"/>
    <w:rsid w:val="009A5C3D"/>
    <w:rsid w:val="009A5EE3"/>
    <w:rsid w:val="009A632B"/>
    <w:rsid w:val="009A7F65"/>
    <w:rsid w:val="009B040C"/>
    <w:rsid w:val="009B0631"/>
    <w:rsid w:val="009B0C6B"/>
    <w:rsid w:val="009B15CF"/>
    <w:rsid w:val="009B2370"/>
    <w:rsid w:val="009B2445"/>
    <w:rsid w:val="009B2A87"/>
    <w:rsid w:val="009B3155"/>
    <w:rsid w:val="009B36D1"/>
    <w:rsid w:val="009B3856"/>
    <w:rsid w:val="009B3A41"/>
    <w:rsid w:val="009B4463"/>
    <w:rsid w:val="009B51CE"/>
    <w:rsid w:val="009B6A9B"/>
    <w:rsid w:val="009B7981"/>
    <w:rsid w:val="009B7B72"/>
    <w:rsid w:val="009B7EAC"/>
    <w:rsid w:val="009C0182"/>
    <w:rsid w:val="009C0584"/>
    <w:rsid w:val="009C06FD"/>
    <w:rsid w:val="009C0A86"/>
    <w:rsid w:val="009C1CFE"/>
    <w:rsid w:val="009C1ED0"/>
    <w:rsid w:val="009C237F"/>
    <w:rsid w:val="009C25C2"/>
    <w:rsid w:val="009C2B56"/>
    <w:rsid w:val="009C342E"/>
    <w:rsid w:val="009C3491"/>
    <w:rsid w:val="009C358A"/>
    <w:rsid w:val="009C3B13"/>
    <w:rsid w:val="009C3E79"/>
    <w:rsid w:val="009C428B"/>
    <w:rsid w:val="009C469C"/>
    <w:rsid w:val="009C4D43"/>
    <w:rsid w:val="009C51FD"/>
    <w:rsid w:val="009C55AC"/>
    <w:rsid w:val="009C5D58"/>
    <w:rsid w:val="009C6187"/>
    <w:rsid w:val="009C637B"/>
    <w:rsid w:val="009C66AE"/>
    <w:rsid w:val="009D003F"/>
    <w:rsid w:val="009D01C2"/>
    <w:rsid w:val="009D113F"/>
    <w:rsid w:val="009D170D"/>
    <w:rsid w:val="009D1D48"/>
    <w:rsid w:val="009D2059"/>
    <w:rsid w:val="009D2570"/>
    <w:rsid w:val="009D260B"/>
    <w:rsid w:val="009D2AB2"/>
    <w:rsid w:val="009D35D1"/>
    <w:rsid w:val="009D47A5"/>
    <w:rsid w:val="009D548C"/>
    <w:rsid w:val="009D55E4"/>
    <w:rsid w:val="009D5663"/>
    <w:rsid w:val="009D5DF3"/>
    <w:rsid w:val="009D6E2B"/>
    <w:rsid w:val="009D739D"/>
    <w:rsid w:val="009D7932"/>
    <w:rsid w:val="009D7A0E"/>
    <w:rsid w:val="009D7B4F"/>
    <w:rsid w:val="009E0156"/>
    <w:rsid w:val="009E1073"/>
    <w:rsid w:val="009E1307"/>
    <w:rsid w:val="009E1696"/>
    <w:rsid w:val="009E1CCB"/>
    <w:rsid w:val="009E20DA"/>
    <w:rsid w:val="009E2CA8"/>
    <w:rsid w:val="009E4FD2"/>
    <w:rsid w:val="009E5B76"/>
    <w:rsid w:val="009E5FD0"/>
    <w:rsid w:val="009E6426"/>
    <w:rsid w:val="009E6A00"/>
    <w:rsid w:val="009E6A56"/>
    <w:rsid w:val="009E6AAE"/>
    <w:rsid w:val="009E7AE9"/>
    <w:rsid w:val="009F00CF"/>
    <w:rsid w:val="009F1A65"/>
    <w:rsid w:val="009F1EF1"/>
    <w:rsid w:val="009F206D"/>
    <w:rsid w:val="009F30B6"/>
    <w:rsid w:val="009F349C"/>
    <w:rsid w:val="009F37F6"/>
    <w:rsid w:val="009F4120"/>
    <w:rsid w:val="009F454D"/>
    <w:rsid w:val="009F520D"/>
    <w:rsid w:val="009F56D7"/>
    <w:rsid w:val="009F6250"/>
    <w:rsid w:val="009F68B0"/>
    <w:rsid w:val="009F6A5C"/>
    <w:rsid w:val="009F7431"/>
    <w:rsid w:val="009F7436"/>
    <w:rsid w:val="009F78F4"/>
    <w:rsid w:val="00A003F3"/>
    <w:rsid w:val="00A010D7"/>
    <w:rsid w:val="00A01D6A"/>
    <w:rsid w:val="00A02436"/>
    <w:rsid w:val="00A0259B"/>
    <w:rsid w:val="00A02649"/>
    <w:rsid w:val="00A02E77"/>
    <w:rsid w:val="00A03B22"/>
    <w:rsid w:val="00A03C12"/>
    <w:rsid w:val="00A03CDA"/>
    <w:rsid w:val="00A03DFE"/>
    <w:rsid w:val="00A046F1"/>
    <w:rsid w:val="00A047AF"/>
    <w:rsid w:val="00A06954"/>
    <w:rsid w:val="00A06F73"/>
    <w:rsid w:val="00A10348"/>
    <w:rsid w:val="00A105D3"/>
    <w:rsid w:val="00A10617"/>
    <w:rsid w:val="00A10B11"/>
    <w:rsid w:val="00A10C9E"/>
    <w:rsid w:val="00A10CD6"/>
    <w:rsid w:val="00A11669"/>
    <w:rsid w:val="00A11F9D"/>
    <w:rsid w:val="00A12693"/>
    <w:rsid w:val="00A12F50"/>
    <w:rsid w:val="00A134B9"/>
    <w:rsid w:val="00A1351E"/>
    <w:rsid w:val="00A13826"/>
    <w:rsid w:val="00A13C62"/>
    <w:rsid w:val="00A140E3"/>
    <w:rsid w:val="00A14614"/>
    <w:rsid w:val="00A15FE4"/>
    <w:rsid w:val="00A1630A"/>
    <w:rsid w:val="00A170D4"/>
    <w:rsid w:val="00A20612"/>
    <w:rsid w:val="00A20F4A"/>
    <w:rsid w:val="00A20FAB"/>
    <w:rsid w:val="00A2147E"/>
    <w:rsid w:val="00A2185E"/>
    <w:rsid w:val="00A21BFD"/>
    <w:rsid w:val="00A22982"/>
    <w:rsid w:val="00A2408C"/>
    <w:rsid w:val="00A24DBA"/>
    <w:rsid w:val="00A2556B"/>
    <w:rsid w:val="00A30E6D"/>
    <w:rsid w:val="00A31C17"/>
    <w:rsid w:val="00A32220"/>
    <w:rsid w:val="00A32729"/>
    <w:rsid w:val="00A32BE0"/>
    <w:rsid w:val="00A33803"/>
    <w:rsid w:val="00A3414A"/>
    <w:rsid w:val="00A34184"/>
    <w:rsid w:val="00A35621"/>
    <w:rsid w:val="00A35D1D"/>
    <w:rsid w:val="00A35D59"/>
    <w:rsid w:val="00A360EF"/>
    <w:rsid w:val="00A36B03"/>
    <w:rsid w:val="00A372E0"/>
    <w:rsid w:val="00A37594"/>
    <w:rsid w:val="00A40198"/>
    <w:rsid w:val="00A40B7D"/>
    <w:rsid w:val="00A42844"/>
    <w:rsid w:val="00A43C85"/>
    <w:rsid w:val="00A43C87"/>
    <w:rsid w:val="00A440B6"/>
    <w:rsid w:val="00A44660"/>
    <w:rsid w:val="00A44ED7"/>
    <w:rsid w:val="00A45277"/>
    <w:rsid w:val="00A458B0"/>
    <w:rsid w:val="00A45BF7"/>
    <w:rsid w:val="00A46DF1"/>
    <w:rsid w:val="00A4741C"/>
    <w:rsid w:val="00A47F49"/>
    <w:rsid w:val="00A50551"/>
    <w:rsid w:val="00A5142B"/>
    <w:rsid w:val="00A5183E"/>
    <w:rsid w:val="00A52953"/>
    <w:rsid w:val="00A52C78"/>
    <w:rsid w:val="00A52C93"/>
    <w:rsid w:val="00A52FB3"/>
    <w:rsid w:val="00A53437"/>
    <w:rsid w:val="00A53D20"/>
    <w:rsid w:val="00A54379"/>
    <w:rsid w:val="00A54B19"/>
    <w:rsid w:val="00A55985"/>
    <w:rsid w:val="00A56CDD"/>
    <w:rsid w:val="00A56FF6"/>
    <w:rsid w:val="00A57318"/>
    <w:rsid w:val="00A60059"/>
    <w:rsid w:val="00A6077B"/>
    <w:rsid w:val="00A60A8E"/>
    <w:rsid w:val="00A614F9"/>
    <w:rsid w:val="00A61AD5"/>
    <w:rsid w:val="00A61AFE"/>
    <w:rsid w:val="00A62105"/>
    <w:rsid w:val="00A62BCD"/>
    <w:rsid w:val="00A6345E"/>
    <w:rsid w:val="00A6395C"/>
    <w:rsid w:val="00A63C60"/>
    <w:rsid w:val="00A64427"/>
    <w:rsid w:val="00A64CC1"/>
    <w:rsid w:val="00A6503B"/>
    <w:rsid w:val="00A66270"/>
    <w:rsid w:val="00A663A0"/>
    <w:rsid w:val="00A6651B"/>
    <w:rsid w:val="00A66546"/>
    <w:rsid w:val="00A66A47"/>
    <w:rsid w:val="00A66B27"/>
    <w:rsid w:val="00A670F0"/>
    <w:rsid w:val="00A67372"/>
    <w:rsid w:val="00A6776A"/>
    <w:rsid w:val="00A6799C"/>
    <w:rsid w:val="00A67A0B"/>
    <w:rsid w:val="00A67B03"/>
    <w:rsid w:val="00A70638"/>
    <w:rsid w:val="00A7099F"/>
    <w:rsid w:val="00A719D3"/>
    <w:rsid w:val="00A72370"/>
    <w:rsid w:val="00A734E2"/>
    <w:rsid w:val="00A7427B"/>
    <w:rsid w:val="00A75799"/>
    <w:rsid w:val="00A75E04"/>
    <w:rsid w:val="00A76771"/>
    <w:rsid w:val="00A76AC2"/>
    <w:rsid w:val="00A76CDC"/>
    <w:rsid w:val="00A76D8D"/>
    <w:rsid w:val="00A802AC"/>
    <w:rsid w:val="00A83250"/>
    <w:rsid w:val="00A83C78"/>
    <w:rsid w:val="00A84184"/>
    <w:rsid w:val="00A841E2"/>
    <w:rsid w:val="00A845A8"/>
    <w:rsid w:val="00A84762"/>
    <w:rsid w:val="00A85465"/>
    <w:rsid w:val="00A8574E"/>
    <w:rsid w:val="00A85ED7"/>
    <w:rsid w:val="00A8790F"/>
    <w:rsid w:val="00A907CD"/>
    <w:rsid w:val="00A90AF2"/>
    <w:rsid w:val="00A926AF"/>
    <w:rsid w:val="00A9273D"/>
    <w:rsid w:val="00A93A57"/>
    <w:rsid w:val="00A93FB5"/>
    <w:rsid w:val="00A94430"/>
    <w:rsid w:val="00A945FD"/>
    <w:rsid w:val="00A9540D"/>
    <w:rsid w:val="00A958FB"/>
    <w:rsid w:val="00A96C64"/>
    <w:rsid w:val="00A97AC6"/>
    <w:rsid w:val="00A97C3D"/>
    <w:rsid w:val="00AA0DFE"/>
    <w:rsid w:val="00AA0E09"/>
    <w:rsid w:val="00AA125A"/>
    <w:rsid w:val="00AA1440"/>
    <w:rsid w:val="00AA2558"/>
    <w:rsid w:val="00AA283A"/>
    <w:rsid w:val="00AA2CD6"/>
    <w:rsid w:val="00AA36A5"/>
    <w:rsid w:val="00AA5893"/>
    <w:rsid w:val="00AA5B05"/>
    <w:rsid w:val="00AA669E"/>
    <w:rsid w:val="00AA66AF"/>
    <w:rsid w:val="00AA6E2B"/>
    <w:rsid w:val="00AA7D7E"/>
    <w:rsid w:val="00AB0198"/>
    <w:rsid w:val="00AB1144"/>
    <w:rsid w:val="00AB1568"/>
    <w:rsid w:val="00AB1F19"/>
    <w:rsid w:val="00AB2AB6"/>
    <w:rsid w:val="00AB36CA"/>
    <w:rsid w:val="00AB5F40"/>
    <w:rsid w:val="00AB659E"/>
    <w:rsid w:val="00AB6CC7"/>
    <w:rsid w:val="00AB6E03"/>
    <w:rsid w:val="00AB7681"/>
    <w:rsid w:val="00AC0046"/>
    <w:rsid w:val="00AC01C3"/>
    <w:rsid w:val="00AC0464"/>
    <w:rsid w:val="00AC0585"/>
    <w:rsid w:val="00AC10EF"/>
    <w:rsid w:val="00AC11EF"/>
    <w:rsid w:val="00AC153C"/>
    <w:rsid w:val="00AC1738"/>
    <w:rsid w:val="00AC17FE"/>
    <w:rsid w:val="00AC225B"/>
    <w:rsid w:val="00AC236D"/>
    <w:rsid w:val="00AC2A59"/>
    <w:rsid w:val="00AC2C4C"/>
    <w:rsid w:val="00AC3218"/>
    <w:rsid w:val="00AC36C8"/>
    <w:rsid w:val="00AC3ABE"/>
    <w:rsid w:val="00AC3C86"/>
    <w:rsid w:val="00AC4047"/>
    <w:rsid w:val="00AC48D0"/>
    <w:rsid w:val="00AC49AC"/>
    <w:rsid w:val="00AC49C7"/>
    <w:rsid w:val="00AC503C"/>
    <w:rsid w:val="00AC617F"/>
    <w:rsid w:val="00AC6930"/>
    <w:rsid w:val="00AC71B1"/>
    <w:rsid w:val="00AC7C22"/>
    <w:rsid w:val="00AD02B7"/>
    <w:rsid w:val="00AD0AFE"/>
    <w:rsid w:val="00AD2256"/>
    <w:rsid w:val="00AD35FD"/>
    <w:rsid w:val="00AD3B16"/>
    <w:rsid w:val="00AD3CAF"/>
    <w:rsid w:val="00AD4811"/>
    <w:rsid w:val="00AD4EF3"/>
    <w:rsid w:val="00AD5AF4"/>
    <w:rsid w:val="00AD6B4C"/>
    <w:rsid w:val="00AD74B6"/>
    <w:rsid w:val="00AD7D79"/>
    <w:rsid w:val="00AE00CF"/>
    <w:rsid w:val="00AE03AD"/>
    <w:rsid w:val="00AE0555"/>
    <w:rsid w:val="00AE17D7"/>
    <w:rsid w:val="00AE29DA"/>
    <w:rsid w:val="00AE343C"/>
    <w:rsid w:val="00AE3825"/>
    <w:rsid w:val="00AE4281"/>
    <w:rsid w:val="00AE4BBA"/>
    <w:rsid w:val="00AE4BFD"/>
    <w:rsid w:val="00AE4FEB"/>
    <w:rsid w:val="00AE54B2"/>
    <w:rsid w:val="00AE5717"/>
    <w:rsid w:val="00AE6DDF"/>
    <w:rsid w:val="00AE7A03"/>
    <w:rsid w:val="00AF0024"/>
    <w:rsid w:val="00AF0C43"/>
    <w:rsid w:val="00AF1F0D"/>
    <w:rsid w:val="00AF22F2"/>
    <w:rsid w:val="00AF26A0"/>
    <w:rsid w:val="00AF2A35"/>
    <w:rsid w:val="00AF2D3E"/>
    <w:rsid w:val="00AF3455"/>
    <w:rsid w:val="00AF38AF"/>
    <w:rsid w:val="00AF41B5"/>
    <w:rsid w:val="00AF4C05"/>
    <w:rsid w:val="00AF4CBE"/>
    <w:rsid w:val="00AF56B6"/>
    <w:rsid w:val="00AF5DC6"/>
    <w:rsid w:val="00AF6FEF"/>
    <w:rsid w:val="00AF7302"/>
    <w:rsid w:val="00AF7994"/>
    <w:rsid w:val="00B002AD"/>
    <w:rsid w:val="00B00B86"/>
    <w:rsid w:val="00B00F8E"/>
    <w:rsid w:val="00B0121E"/>
    <w:rsid w:val="00B0124E"/>
    <w:rsid w:val="00B01370"/>
    <w:rsid w:val="00B0154B"/>
    <w:rsid w:val="00B015E3"/>
    <w:rsid w:val="00B02087"/>
    <w:rsid w:val="00B021DC"/>
    <w:rsid w:val="00B026DD"/>
    <w:rsid w:val="00B0357F"/>
    <w:rsid w:val="00B0391A"/>
    <w:rsid w:val="00B0508F"/>
    <w:rsid w:val="00B05638"/>
    <w:rsid w:val="00B06AB7"/>
    <w:rsid w:val="00B07CE5"/>
    <w:rsid w:val="00B1068A"/>
    <w:rsid w:val="00B10D3D"/>
    <w:rsid w:val="00B11F56"/>
    <w:rsid w:val="00B1267F"/>
    <w:rsid w:val="00B136FA"/>
    <w:rsid w:val="00B13ACD"/>
    <w:rsid w:val="00B146DF"/>
    <w:rsid w:val="00B15DEA"/>
    <w:rsid w:val="00B170E3"/>
    <w:rsid w:val="00B17265"/>
    <w:rsid w:val="00B20D8C"/>
    <w:rsid w:val="00B2105C"/>
    <w:rsid w:val="00B213A2"/>
    <w:rsid w:val="00B21BB8"/>
    <w:rsid w:val="00B22B25"/>
    <w:rsid w:val="00B234D6"/>
    <w:rsid w:val="00B237EB"/>
    <w:rsid w:val="00B23C83"/>
    <w:rsid w:val="00B24EC6"/>
    <w:rsid w:val="00B2635C"/>
    <w:rsid w:val="00B26816"/>
    <w:rsid w:val="00B26E9C"/>
    <w:rsid w:val="00B27602"/>
    <w:rsid w:val="00B30E43"/>
    <w:rsid w:val="00B3194C"/>
    <w:rsid w:val="00B34704"/>
    <w:rsid w:val="00B36FF6"/>
    <w:rsid w:val="00B37E8F"/>
    <w:rsid w:val="00B37F9E"/>
    <w:rsid w:val="00B41554"/>
    <w:rsid w:val="00B421DC"/>
    <w:rsid w:val="00B422D5"/>
    <w:rsid w:val="00B42C05"/>
    <w:rsid w:val="00B43633"/>
    <w:rsid w:val="00B43B9D"/>
    <w:rsid w:val="00B43F9F"/>
    <w:rsid w:val="00B448E1"/>
    <w:rsid w:val="00B45190"/>
    <w:rsid w:val="00B46075"/>
    <w:rsid w:val="00B460C2"/>
    <w:rsid w:val="00B460DF"/>
    <w:rsid w:val="00B46D54"/>
    <w:rsid w:val="00B47D28"/>
    <w:rsid w:val="00B47E4D"/>
    <w:rsid w:val="00B50390"/>
    <w:rsid w:val="00B50434"/>
    <w:rsid w:val="00B50789"/>
    <w:rsid w:val="00B50EFB"/>
    <w:rsid w:val="00B510AC"/>
    <w:rsid w:val="00B510AF"/>
    <w:rsid w:val="00B5161C"/>
    <w:rsid w:val="00B525C6"/>
    <w:rsid w:val="00B52627"/>
    <w:rsid w:val="00B5299C"/>
    <w:rsid w:val="00B530E8"/>
    <w:rsid w:val="00B538A9"/>
    <w:rsid w:val="00B54A03"/>
    <w:rsid w:val="00B54D3D"/>
    <w:rsid w:val="00B5548D"/>
    <w:rsid w:val="00B55F6A"/>
    <w:rsid w:val="00B56223"/>
    <w:rsid w:val="00B56371"/>
    <w:rsid w:val="00B56657"/>
    <w:rsid w:val="00B567A2"/>
    <w:rsid w:val="00B56D10"/>
    <w:rsid w:val="00B57547"/>
    <w:rsid w:val="00B603E7"/>
    <w:rsid w:val="00B60DBA"/>
    <w:rsid w:val="00B6161F"/>
    <w:rsid w:val="00B622DD"/>
    <w:rsid w:val="00B62C7E"/>
    <w:rsid w:val="00B63158"/>
    <w:rsid w:val="00B63484"/>
    <w:rsid w:val="00B63BDE"/>
    <w:rsid w:val="00B64D59"/>
    <w:rsid w:val="00B64E47"/>
    <w:rsid w:val="00B65193"/>
    <w:rsid w:val="00B65A61"/>
    <w:rsid w:val="00B66E63"/>
    <w:rsid w:val="00B66E69"/>
    <w:rsid w:val="00B70324"/>
    <w:rsid w:val="00B70A96"/>
    <w:rsid w:val="00B70E07"/>
    <w:rsid w:val="00B71632"/>
    <w:rsid w:val="00B726C6"/>
    <w:rsid w:val="00B72E58"/>
    <w:rsid w:val="00B72F85"/>
    <w:rsid w:val="00B7314F"/>
    <w:rsid w:val="00B737EA"/>
    <w:rsid w:val="00B7504A"/>
    <w:rsid w:val="00B7536A"/>
    <w:rsid w:val="00B754C0"/>
    <w:rsid w:val="00B76179"/>
    <w:rsid w:val="00B76196"/>
    <w:rsid w:val="00B76238"/>
    <w:rsid w:val="00B7650F"/>
    <w:rsid w:val="00B767AB"/>
    <w:rsid w:val="00B776E9"/>
    <w:rsid w:val="00B77AE2"/>
    <w:rsid w:val="00B8078B"/>
    <w:rsid w:val="00B8119D"/>
    <w:rsid w:val="00B815F4"/>
    <w:rsid w:val="00B8161C"/>
    <w:rsid w:val="00B8196C"/>
    <w:rsid w:val="00B82264"/>
    <w:rsid w:val="00B83CF9"/>
    <w:rsid w:val="00B85116"/>
    <w:rsid w:val="00B85525"/>
    <w:rsid w:val="00B85576"/>
    <w:rsid w:val="00B85C51"/>
    <w:rsid w:val="00B8614F"/>
    <w:rsid w:val="00B864AF"/>
    <w:rsid w:val="00B86EB2"/>
    <w:rsid w:val="00B86F72"/>
    <w:rsid w:val="00B912E1"/>
    <w:rsid w:val="00B9131E"/>
    <w:rsid w:val="00B91798"/>
    <w:rsid w:val="00B91F69"/>
    <w:rsid w:val="00B921A8"/>
    <w:rsid w:val="00B92384"/>
    <w:rsid w:val="00B92386"/>
    <w:rsid w:val="00B92553"/>
    <w:rsid w:val="00B93394"/>
    <w:rsid w:val="00B94077"/>
    <w:rsid w:val="00B9416E"/>
    <w:rsid w:val="00B958D5"/>
    <w:rsid w:val="00B9674B"/>
    <w:rsid w:val="00B96BF5"/>
    <w:rsid w:val="00B9721A"/>
    <w:rsid w:val="00B974C7"/>
    <w:rsid w:val="00B97E06"/>
    <w:rsid w:val="00BA08B7"/>
    <w:rsid w:val="00BA0ACE"/>
    <w:rsid w:val="00BA1140"/>
    <w:rsid w:val="00BA1143"/>
    <w:rsid w:val="00BA2884"/>
    <w:rsid w:val="00BA2FEA"/>
    <w:rsid w:val="00BA31CD"/>
    <w:rsid w:val="00BA5AFA"/>
    <w:rsid w:val="00BA6F8E"/>
    <w:rsid w:val="00BA7AC4"/>
    <w:rsid w:val="00BA7BFA"/>
    <w:rsid w:val="00BB29AC"/>
    <w:rsid w:val="00BB2D23"/>
    <w:rsid w:val="00BB3283"/>
    <w:rsid w:val="00BB37C1"/>
    <w:rsid w:val="00BB38B2"/>
    <w:rsid w:val="00BB53F6"/>
    <w:rsid w:val="00BB5549"/>
    <w:rsid w:val="00BB58CC"/>
    <w:rsid w:val="00BB64BD"/>
    <w:rsid w:val="00BB67A0"/>
    <w:rsid w:val="00BB6DF4"/>
    <w:rsid w:val="00BB6E63"/>
    <w:rsid w:val="00BB7259"/>
    <w:rsid w:val="00BC01F8"/>
    <w:rsid w:val="00BC023A"/>
    <w:rsid w:val="00BC0363"/>
    <w:rsid w:val="00BC050B"/>
    <w:rsid w:val="00BC091D"/>
    <w:rsid w:val="00BC1243"/>
    <w:rsid w:val="00BC15FF"/>
    <w:rsid w:val="00BC1AE2"/>
    <w:rsid w:val="00BC1C1D"/>
    <w:rsid w:val="00BC1E9C"/>
    <w:rsid w:val="00BC3E7B"/>
    <w:rsid w:val="00BC4473"/>
    <w:rsid w:val="00BC57C7"/>
    <w:rsid w:val="00BC779B"/>
    <w:rsid w:val="00BC779D"/>
    <w:rsid w:val="00BC7A12"/>
    <w:rsid w:val="00BC7A1F"/>
    <w:rsid w:val="00BD06C0"/>
    <w:rsid w:val="00BD0DBF"/>
    <w:rsid w:val="00BD0DCF"/>
    <w:rsid w:val="00BD0F11"/>
    <w:rsid w:val="00BD128F"/>
    <w:rsid w:val="00BD1D1C"/>
    <w:rsid w:val="00BD1F8F"/>
    <w:rsid w:val="00BD2AE2"/>
    <w:rsid w:val="00BD2FF5"/>
    <w:rsid w:val="00BD352F"/>
    <w:rsid w:val="00BD45F2"/>
    <w:rsid w:val="00BD521B"/>
    <w:rsid w:val="00BD552A"/>
    <w:rsid w:val="00BD6DD1"/>
    <w:rsid w:val="00BD6ED8"/>
    <w:rsid w:val="00BD6FE6"/>
    <w:rsid w:val="00BE04FF"/>
    <w:rsid w:val="00BE0639"/>
    <w:rsid w:val="00BE07AA"/>
    <w:rsid w:val="00BE17FD"/>
    <w:rsid w:val="00BE1F21"/>
    <w:rsid w:val="00BE2918"/>
    <w:rsid w:val="00BE35AA"/>
    <w:rsid w:val="00BE5259"/>
    <w:rsid w:val="00BE52A7"/>
    <w:rsid w:val="00BE5663"/>
    <w:rsid w:val="00BE663B"/>
    <w:rsid w:val="00BE693D"/>
    <w:rsid w:val="00BE7DC7"/>
    <w:rsid w:val="00BF1041"/>
    <w:rsid w:val="00BF276A"/>
    <w:rsid w:val="00BF2FC5"/>
    <w:rsid w:val="00BF3346"/>
    <w:rsid w:val="00BF375D"/>
    <w:rsid w:val="00BF3E88"/>
    <w:rsid w:val="00BF45AD"/>
    <w:rsid w:val="00BF4AC4"/>
    <w:rsid w:val="00BF4B2B"/>
    <w:rsid w:val="00BF4EEE"/>
    <w:rsid w:val="00BF5614"/>
    <w:rsid w:val="00BF59D9"/>
    <w:rsid w:val="00BF5A94"/>
    <w:rsid w:val="00BF5B2A"/>
    <w:rsid w:val="00BF5E3C"/>
    <w:rsid w:val="00BF7D50"/>
    <w:rsid w:val="00C00986"/>
    <w:rsid w:val="00C01019"/>
    <w:rsid w:val="00C01EA4"/>
    <w:rsid w:val="00C028CC"/>
    <w:rsid w:val="00C03836"/>
    <w:rsid w:val="00C038B6"/>
    <w:rsid w:val="00C045AC"/>
    <w:rsid w:val="00C04A34"/>
    <w:rsid w:val="00C04E88"/>
    <w:rsid w:val="00C04FCE"/>
    <w:rsid w:val="00C05628"/>
    <w:rsid w:val="00C065EA"/>
    <w:rsid w:val="00C067F4"/>
    <w:rsid w:val="00C07BCA"/>
    <w:rsid w:val="00C07F1C"/>
    <w:rsid w:val="00C10009"/>
    <w:rsid w:val="00C10658"/>
    <w:rsid w:val="00C117B6"/>
    <w:rsid w:val="00C12953"/>
    <w:rsid w:val="00C13364"/>
    <w:rsid w:val="00C13758"/>
    <w:rsid w:val="00C13D1C"/>
    <w:rsid w:val="00C13F46"/>
    <w:rsid w:val="00C14005"/>
    <w:rsid w:val="00C144B6"/>
    <w:rsid w:val="00C1450F"/>
    <w:rsid w:val="00C151FC"/>
    <w:rsid w:val="00C157C9"/>
    <w:rsid w:val="00C159DC"/>
    <w:rsid w:val="00C159ED"/>
    <w:rsid w:val="00C15F9A"/>
    <w:rsid w:val="00C1618C"/>
    <w:rsid w:val="00C167AE"/>
    <w:rsid w:val="00C17034"/>
    <w:rsid w:val="00C178BC"/>
    <w:rsid w:val="00C2096F"/>
    <w:rsid w:val="00C219D8"/>
    <w:rsid w:val="00C21A7D"/>
    <w:rsid w:val="00C22913"/>
    <w:rsid w:val="00C22EBD"/>
    <w:rsid w:val="00C23057"/>
    <w:rsid w:val="00C239E3"/>
    <w:rsid w:val="00C23D59"/>
    <w:rsid w:val="00C23FC0"/>
    <w:rsid w:val="00C26095"/>
    <w:rsid w:val="00C26537"/>
    <w:rsid w:val="00C266F7"/>
    <w:rsid w:val="00C26837"/>
    <w:rsid w:val="00C26E7A"/>
    <w:rsid w:val="00C26FB8"/>
    <w:rsid w:val="00C30258"/>
    <w:rsid w:val="00C30914"/>
    <w:rsid w:val="00C30D79"/>
    <w:rsid w:val="00C31472"/>
    <w:rsid w:val="00C31E2D"/>
    <w:rsid w:val="00C31F24"/>
    <w:rsid w:val="00C325A9"/>
    <w:rsid w:val="00C337DF"/>
    <w:rsid w:val="00C33CDC"/>
    <w:rsid w:val="00C33F71"/>
    <w:rsid w:val="00C360CF"/>
    <w:rsid w:val="00C361F5"/>
    <w:rsid w:val="00C362B5"/>
    <w:rsid w:val="00C37B27"/>
    <w:rsid w:val="00C416E2"/>
    <w:rsid w:val="00C41A36"/>
    <w:rsid w:val="00C425E7"/>
    <w:rsid w:val="00C43139"/>
    <w:rsid w:val="00C43217"/>
    <w:rsid w:val="00C43B5E"/>
    <w:rsid w:val="00C44783"/>
    <w:rsid w:val="00C50853"/>
    <w:rsid w:val="00C50DAA"/>
    <w:rsid w:val="00C52011"/>
    <w:rsid w:val="00C52DD3"/>
    <w:rsid w:val="00C52F25"/>
    <w:rsid w:val="00C53A56"/>
    <w:rsid w:val="00C5562E"/>
    <w:rsid w:val="00C5624D"/>
    <w:rsid w:val="00C56BE1"/>
    <w:rsid w:val="00C57C48"/>
    <w:rsid w:val="00C60A81"/>
    <w:rsid w:val="00C62184"/>
    <w:rsid w:val="00C62633"/>
    <w:rsid w:val="00C62675"/>
    <w:rsid w:val="00C6294A"/>
    <w:rsid w:val="00C65968"/>
    <w:rsid w:val="00C65F9E"/>
    <w:rsid w:val="00C66D3E"/>
    <w:rsid w:val="00C67464"/>
    <w:rsid w:val="00C7070B"/>
    <w:rsid w:val="00C71519"/>
    <w:rsid w:val="00C7157C"/>
    <w:rsid w:val="00C7416B"/>
    <w:rsid w:val="00C74347"/>
    <w:rsid w:val="00C74453"/>
    <w:rsid w:val="00C7537A"/>
    <w:rsid w:val="00C7601C"/>
    <w:rsid w:val="00C766C5"/>
    <w:rsid w:val="00C76A2C"/>
    <w:rsid w:val="00C77600"/>
    <w:rsid w:val="00C77860"/>
    <w:rsid w:val="00C7786B"/>
    <w:rsid w:val="00C80689"/>
    <w:rsid w:val="00C80E05"/>
    <w:rsid w:val="00C813B7"/>
    <w:rsid w:val="00C8158C"/>
    <w:rsid w:val="00C82156"/>
    <w:rsid w:val="00C82494"/>
    <w:rsid w:val="00C832CC"/>
    <w:rsid w:val="00C835B4"/>
    <w:rsid w:val="00C8487C"/>
    <w:rsid w:val="00C85EC4"/>
    <w:rsid w:val="00C861B2"/>
    <w:rsid w:val="00C8659A"/>
    <w:rsid w:val="00C87B1E"/>
    <w:rsid w:val="00C90F06"/>
    <w:rsid w:val="00C90F4B"/>
    <w:rsid w:val="00C91246"/>
    <w:rsid w:val="00C916C8"/>
    <w:rsid w:val="00C92962"/>
    <w:rsid w:val="00C92E7C"/>
    <w:rsid w:val="00C92F68"/>
    <w:rsid w:val="00C93826"/>
    <w:rsid w:val="00C93A03"/>
    <w:rsid w:val="00C93B7B"/>
    <w:rsid w:val="00C93C89"/>
    <w:rsid w:val="00C94522"/>
    <w:rsid w:val="00C95421"/>
    <w:rsid w:val="00C960EC"/>
    <w:rsid w:val="00C9652F"/>
    <w:rsid w:val="00C9675B"/>
    <w:rsid w:val="00C96D30"/>
    <w:rsid w:val="00CA06FE"/>
    <w:rsid w:val="00CA0EB2"/>
    <w:rsid w:val="00CA1E06"/>
    <w:rsid w:val="00CA2366"/>
    <w:rsid w:val="00CA2F40"/>
    <w:rsid w:val="00CA3111"/>
    <w:rsid w:val="00CA3E17"/>
    <w:rsid w:val="00CA3FAE"/>
    <w:rsid w:val="00CA4456"/>
    <w:rsid w:val="00CA5CBA"/>
    <w:rsid w:val="00CA630A"/>
    <w:rsid w:val="00CA6E40"/>
    <w:rsid w:val="00CA720A"/>
    <w:rsid w:val="00CA75D9"/>
    <w:rsid w:val="00CA7743"/>
    <w:rsid w:val="00CB1428"/>
    <w:rsid w:val="00CB18C5"/>
    <w:rsid w:val="00CB2094"/>
    <w:rsid w:val="00CB3A17"/>
    <w:rsid w:val="00CB40EC"/>
    <w:rsid w:val="00CB49AC"/>
    <w:rsid w:val="00CB570D"/>
    <w:rsid w:val="00CB5876"/>
    <w:rsid w:val="00CB6555"/>
    <w:rsid w:val="00CB75E3"/>
    <w:rsid w:val="00CC0060"/>
    <w:rsid w:val="00CC0320"/>
    <w:rsid w:val="00CC035D"/>
    <w:rsid w:val="00CC0FA3"/>
    <w:rsid w:val="00CC1748"/>
    <w:rsid w:val="00CC239A"/>
    <w:rsid w:val="00CC2ADC"/>
    <w:rsid w:val="00CC360A"/>
    <w:rsid w:val="00CC6405"/>
    <w:rsid w:val="00CC6414"/>
    <w:rsid w:val="00CC65DB"/>
    <w:rsid w:val="00CC6828"/>
    <w:rsid w:val="00CC6A65"/>
    <w:rsid w:val="00CD0B16"/>
    <w:rsid w:val="00CD0BF1"/>
    <w:rsid w:val="00CD1E05"/>
    <w:rsid w:val="00CD217C"/>
    <w:rsid w:val="00CD21D9"/>
    <w:rsid w:val="00CD2548"/>
    <w:rsid w:val="00CD2777"/>
    <w:rsid w:val="00CD2EFB"/>
    <w:rsid w:val="00CD3814"/>
    <w:rsid w:val="00CD455C"/>
    <w:rsid w:val="00CD7D49"/>
    <w:rsid w:val="00CE03AD"/>
    <w:rsid w:val="00CE0DB6"/>
    <w:rsid w:val="00CE2743"/>
    <w:rsid w:val="00CE4387"/>
    <w:rsid w:val="00CE4B82"/>
    <w:rsid w:val="00CE4C27"/>
    <w:rsid w:val="00CE4F00"/>
    <w:rsid w:val="00CE5230"/>
    <w:rsid w:val="00CE52BA"/>
    <w:rsid w:val="00CE5437"/>
    <w:rsid w:val="00CE5F7C"/>
    <w:rsid w:val="00CE6055"/>
    <w:rsid w:val="00CE6449"/>
    <w:rsid w:val="00CE65F3"/>
    <w:rsid w:val="00CE665B"/>
    <w:rsid w:val="00CE66A3"/>
    <w:rsid w:val="00CE6835"/>
    <w:rsid w:val="00CE6B18"/>
    <w:rsid w:val="00CF144B"/>
    <w:rsid w:val="00CF1A63"/>
    <w:rsid w:val="00CF23B0"/>
    <w:rsid w:val="00CF38C6"/>
    <w:rsid w:val="00CF431D"/>
    <w:rsid w:val="00CF4887"/>
    <w:rsid w:val="00CF48E0"/>
    <w:rsid w:val="00CF63AC"/>
    <w:rsid w:val="00CF74B6"/>
    <w:rsid w:val="00D00920"/>
    <w:rsid w:val="00D01959"/>
    <w:rsid w:val="00D01FBC"/>
    <w:rsid w:val="00D01FFE"/>
    <w:rsid w:val="00D02257"/>
    <w:rsid w:val="00D024C4"/>
    <w:rsid w:val="00D0274E"/>
    <w:rsid w:val="00D03D46"/>
    <w:rsid w:val="00D04498"/>
    <w:rsid w:val="00D0456B"/>
    <w:rsid w:val="00D04902"/>
    <w:rsid w:val="00D05491"/>
    <w:rsid w:val="00D061AE"/>
    <w:rsid w:val="00D0699B"/>
    <w:rsid w:val="00D07166"/>
    <w:rsid w:val="00D07D28"/>
    <w:rsid w:val="00D1137D"/>
    <w:rsid w:val="00D11E67"/>
    <w:rsid w:val="00D11E75"/>
    <w:rsid w:val="00D12967"/>
    <w:rsid w:val="00D12B52"/>
    <w:rsid w:val="00D12EDF"/>
    <w:rsid w:val="00D13348"/>
    <w:rsid w:val="00D1391E"/>
    <w:rsid w:val="00D13951"/>
    <w:rsid w:val="00D13E59"/>
    <w:rsid w:val="00D14129"/>
    <w:rsid w:val="00D150AE"/>
    <w:rsid w:val="00D166AC"/>
    <w:rsid w:val="00D16BEA"/>
    <w:rsid w:val="00D176DE"/>
    <w:rsid w:val="00D176FE"/>
    <w:rsid w:val="00D17A87"/>
    <w:rsid w:val="00D17BE7"/>
    <w:rsid w:val="00D20606"/>
    <w:rsid w:val="00D21E9E"/>
    <w:rsid w:val="00D23712"/>
    <w:rsid w:val="00D23BA5"/>
    <w:rsid w:val="00D23D6A"/>
    <w:rsid w:val="00D23FB6"/>
    <w:rsid w:val="00D25FA7"/>
    <w:rsid w:val="00D261A0"/>
    <w:rsid w:val="00D27715"/>
    <w:rsid w:val="00D306F1"/>
    <w:rsid w:val="00D308C1"/>
    <w:rsid w:val="00D31208"/>
    <w:rsid w:val="00D31279"/>
    <w:rsid w:val="00D3307F"/>
    <w:rsid w:val="00D3310C"/>
    <w:rsid w:val="00D33306"/>
    <w:rsid w:val="00D3372A"/>
    <w:rsid w:val="00D344F9"/>
    <w:rsid w:val="00D348B8"/>
    <w:rsid w:val="00D34FE2"/>
    <w:rsid w:val="00D35BD1"/>
    <w:rsid w:val="00D35D78"/>
    <w:rsid w:val="00D36A33"/>
    <w:rsid w:val="00D36A3D"/>
    <w:rsid w:val="00D36EA8"/>
    <w:rsid w:val="00D371AB"/>
    <w:rsid w:val="00D4022B"/>
    <w:rsid w:val="00D403B2"/>
    <w:rsid w:val="00D403B6"/>
    <w:rsid w:val="00D42113"/>
    <w:rsid w:val="00D4373E"/>
    <w:rsid w:val="00D43ABD"/>
    <w:rsid w:val="00D4445A"/>
    <w:rsid w:val="00D4468E"/>
    <w:rsid w:val="00D44EFF"/>
    <w:rsid w:val="00D452A6"/>
    <w:rsid w:val="00D455E5"/>
    <w:rsid w:val="00D45A52"/>
    <w:rsid w:val="00D45B6E"/>
    <w:rsid w:val="00D45E36"/>
    <w:rsid w:val="00D4716C"/>
    <w:rsid w:val="00D47501"/>
    <w:rsid w:val="00D47946"/>
    <w:rsid w:val="00D47B5A"/>
    <w:rsid w:val="00D47C79"/>
    <w:rsid w:val="00D5010A"/>
    <w:rsid w:val="00D50758"/>
    <w:rsid w:val="00D517AE"/>
    <w:rsid w:val="00D5236C"/>
    <w:rsid w:val="00D536FD"/>
    <w:rsid w:val="00D539F0"/>
    <w:rsid w:val="00D544B1"/>
    <w:rsid w:val="00D55BCA"/>
    <w:rsid w:val="00D56057"/>
    <w:rsid w:val="00D56129"/>
    <w:rsid w:val="00D6074B"/>
    <w:rsid w:val="00D60AB8"/>
    <w:rsid w:val="00D6156C"/>
    <w:rsid w:val="00D6203D"/>
    <w:rsid w:val="00D624F7"/>
    <w:rsid w:val="00D62A99"/>
    <w:rsid w:val="00D62F56"/>
    <w:rsid w:val="00D63897"/>
    <w:rsid w:val="00D6498C"/>
    <w:rsid w:val="00D64AB7"/>
    <w:rsid w:val="00D64D8C"/>
    <w:rsid w:val="00D65483"/>
    <w:rsid w:val="00D65989"/>
    <w:rsid w:val="00D65AA1"/>
    <w:rsid w:val="00D65BC8"/>
    <w:rsid w:val="00D65E6B"/>
    <w:rsid w:val="00D662FA"/>
    <w:rsid w:val="00D66AE9"/>
    <w:rsid w:val="00D66B7F"/>
    <w:rsid w:val="00D67658"/>
    <w:rsid w:val="00D678F3"/>
    <w:rsid w:val="00D703F0"/>
    <w:rsid w:val="00D704A2"/>
    <w:rsid w:val="00D705EB"/>
    <w:rsid w:val="00D715DD"/>
    <w:rsid w:val="00D71DE4"/>
    <w:rsid w:val="00D71EC4"/>
    <w:rsid w:val="00D72E80"/>
    <w:rsid w:val="00D7323C"/>
    <w:rsid w:val="00D73520"/>
    <w:rsid w:val="00D7481B"/>
    <w:rsid w:val="00D75907"/>
    <w:rsid w:val="00D75CD3"/>
    <w:rsid w:val="00D76152"/>
    <w:rsid w:val="00D7674C"/>
    <w:rsid w:val="00D77DE7"/>
    <w:rsid w:val="00D8013D"/>
    <w:rsid w:val="00D80C6D"/>
    <w:rsid w:val="00D81600"/>
    <w:rsid w:val="00D823C0"/>
    <w:rsid w:val="00D838F1"/>
    <w:rsid w:val="00D839F2"/>
    <w:rsid w:val="00D86786"/>
    <w:rsid w:val="00D86EEB"/>
    <w:rsid w:val="00D90B09"/>
    <w:rsid w:val="00D91323"/>
    <w:rsid w:val="00D91585"/>
    <w:rsid w:val="00D920F1"/>
    <w:rsid w:val="00D9232D"/>
    <w:rsid w:val="00D928E6"/>
    <w:rsid w:val="00D929B9"/>
    <w:rsid w:val="00D92A58"/>
    <w:rsid w:val="00D92FCF"/>
    <w:rsid w:val="00D937AE"/>
    <w:rsid w:val="00D938D9"/>
    <w:rsid w:val="00D951ED"/>
    <w:rsid w:val="00D95733"/>
    <w:rsid w:val="00D9657F"/>
    <w:rsid w:val="00D96F91"/>
    <w:rsid w:val="00D97262"/>
    <w:rsid w:val="00D973BD"/>
    <w:rsid w:val="00D97933"/>
    <w:rsid w:val="00DA04E6"/>
    <w:rsid w:val="00DA2052"/>
    <w:rsid w:val="00DA28D7"/>
    <w:rsid w:val="00DA2906"/>
    <w:rsid w:val="00DA2ACF"/>
    <w:rsid w:val="00DA3D0F"/>
    <w:rsid w:val="00DA4C7E"/>
    <w:rsid w:val="00DA61B1"/>
    <w:rsid w:val="00DA7081"/>
    <w:rsid w:val="00DB2833"/>
    <w:rsid w:val="00DB2B06"/>
    <w:rsid w:val="00DB33E1"/>
    <w:rsid w:val="00DB3703"/>
    <w:rsid w:val="00DB3C20"/>
    <w:rsid w:val="00DB3D1A"/>
    <w:rsid w:val="00DB4127"/>
    <w:rsid w:val="00DB432E"/>
    <w:rsid w:val="00DB4EE9"/>
    <w:rsid w:val="00DB5C09"/>
    <w:rsid w:val="00DB5DC9"/>
    <w:rsid w:val="00DB6110"/>
    <w:rsid w:val="00DB6813"/>
    <w:rsid w:val="00DB7E60"/>
    <w:rsid w:val="00DC0F02"/>
    <w:rsid w:val="00DC11F1"/>
    <w:rsid w:val="00DC1D69"/>
    <w:rsid w:val="00DC2DDC"/>
    <w:rsid w:val="00DC2F77"/>
    <w:rsid w:val="00DC3886"/>
    <w:rsid w:val="00DC49F9"/>
    <w:rsid w:val="00DC4E64"/>
    <w:rsid w:val="00DC52D3"/>
    <w:rsid w:val="00DC55BE"/>
    <w:rsid w:val="00DC5ABD"/>
    <w:rsid w:val="00DC60F2"/>
    <w:rsid w:val="00DC66D0"/>
    <w:rsid w:val="00DC6E58"/>
    <w:rsid w:val="00DC72D8"/>
    <w:rsid w:val="00DC73F9"/>
    <w:rsid w:val="00DC78EF"/>
    <w:rsid w:val="00DD07CD"/>
    <w:rsid w:val="00DD094A"/>
    <w:rsid w:val="00DD09B8"/>
    <w:rsid w:val="00DD0AF8"/>
    <w:rsid w:val="00DD0EC1"/>
    <w:rsid w:val="00DD1886"/>
    <w:rsid w:val="00DD25F3"/>
    <w:rsid w:val="00DD2CA6"/>
    <w:rsid w:val="00DD35ED"/>
    <w:rsid w:val="00DD46BC"/>
    <w:rsid w:val="00DD4AD5"/>
    <w:rsid w:val="00DD57F2"/>
    <w:rsid w:val="00DD6478"/>
    <w:rsid w:val="00DD6756"/>
    <w:rsid w:val="00DD6ABC"/>
    <w:rsid w:val="00DD6DCC"/>
    <w:rsid w:val="00DD6EF9"/>
    <w:rsid w:val="00DD7A88"/>
    <w:rsid w:val="00DE01C9"/>
    <w:rsid w:val="00DE0AA1"/>
    <w:rsid w:val="00DE0C41"/>
    <w:rsid w:val="00DE0DED"/>
    <w:rsid w:val="00DE102F"/>
    <w:rsid w:val="00DE140C"/>
    <w:rsid w:val="00DE1987"/>
    <w:rsid w:val="00DE1EDB"/>
    <w:rsid w:val="00DE2457"/>
    <w:rsid w:val="00DE34E8"/>
    <w:rsid w:val="00DE3945"/>
    <w:rsid w:val="00DE3DA1"/>
    <w:rsid w:val="00DE4AD5"/>
    <w:rsid w:val="00DE4B2A"/>
    <w:rsid w:val="00DE4B35"/>
    <w:rsid w:val="00DE542A"/>
    <w:rsid w:val="00DE5EF2"/>
    <w:rsid w:val="00DE610C"/>
    <w:rsid w:val="00DE6340"/>
    <w:rsid w:val="00DE6D65"/>
    <w:rsid w:val="00DE6E13"/>
    <w:rsid w:val="00DE73B0"/>
    <w:rsid w:val="00DE7AE8"/>
    <w:rsid w:val="00DF03F4"/>
    <w:rsid w:val="00DF0D21"/>
    <w:rsid w:val="00DF1562"/>
    <w:rsid w:val="00DF1A94"/>
    <w:rsid w:val="00DF1B9A"/>
    <w:rsid w:val="00DF2097"/>
    <w:rsid w:val="00DF2196"/>
    <w:rsid w:val="00DF36FE"/>
    <w:rsid w:val="00DF3954"/>
    <w:rsid w:val="00DF3DEE"/>
    <w:rsid w:val="00DF55A0"/>
    <w:rsid w:val="00DF5CC2"/>
    <w:rsid w:val="00DF5D39"/>
    <w:rsid w:val="00DF7934"/>
    <w:rsid w:val="00E0039B"/>
    <w:rsid w:val="00E00BD6"/>
    <w:rsid w:val="00E0117F"/>
    <w:rsid w:val="00E01531"/>
    <w:rsid w:val="00E01543"/>
    <w:rsid w:val="00E017FD"/>
    <w:rsid w:val="00E01E56"/>
    <w:rsid w:val="00E024AE"/>
    <w:rsid w:val="00E024BF"/>
    <w:rsid w:val="00E027B7"/>
    <w:rsid w:val="00E03490"/>
    <w:rsid w:val="00E0364C"/>
    <w:rsid w:val="00E03EE1"/>
    <w:rsid w:val="00E04F3C"/>
    <w:rsid w:val="00E05762"/>
    <w:rsid w:val="00E05F54"/>
    <w:rsid w:val="00E07197"/>
    <w:rsid w:val="00E1051D"/>
    <w:rsid w:val="00E10F17"/>
    <w:rsid w:val="00E11185"/>
    <w:rsid w:val="00E114C1"/>
    <w:rsid w:val="00E1209F"/>
    <w:rsid w:val="00E12AFD"/>
    <w:rsid w:val="00E1375B"/>
    <w:rsid w:val="00E1389B"/>
    <w:rsid w:val="00E155EF"/>
    <w:rsid w:val="00E15DDE"/>
    <w:rsid w:val="00E1659E"/>
    <w:rsid w:val="00E20428"/>
    <w:rsid w:val="00E21075"/>
    <w:rsid w:val="00E211F2"/>
    <w:rsid w:val="00E21A23"/>
    <w:rsid w:val="00E21C86"/>
    <w:rsid w:val="00E225AC"/>
    <w:rsid w:val="00E22FD3"/>
    <w:rsid w:val="00E23F1A"/>
    <w:rsid w:val="00E244F5"/>
    <w:rsid w:val="00E2495B"/>
    <w:rsid w:val="00E24FAB"/>
    <w:rsid w:val="00E253F5"/>
    <w:rsid w:val="00E26B98"/>
    <w:rsid w:val="00E26EBD"/>
    <w:rsid w:val="00E26F2F"/>
    <w:rsid w:val="00E30844"/>
    <w:rsid w:val="00E31982"/>
    <w:rsid w:val="00E31CDB"/>
    <w:rsid w:val="00E32F9F"/>
    <w:rsid w:val="00E330D1"/>
    <w:rsid w:val="00E3435A"/>
    <w:rsid w:val="00E34B02"/>
    <w:rsid w:val="00E34C20"/>
    <w:rsid w:val="00E36DBC"/>
    <w:rsid w:val="00E37323"/>
    <w:rsid w:val="00E4018F"/>
    <w:rsid w:val="00E4059F"/>
    <w:rsid w:val="00E40840"/>
    <w:rsid w:val="00E41757"/>
    <w:rsid w:val="00E41F85"/>
    <w:rsid w:val="00E42035"/>
    <w:rsid w:val="00E4232C"/>
    <w:rsid w:val="00E43889"/>
    <w:rsid w:val="00E43F2D"/>
    <w:rsid w:val="00E4476B"/>
    <w:rsid w:val="00E46675"/>
    <w:rsid w:val="00E46A08"/>
    <w:rsid w:val="00E46A35"/>
    <w:rsid w:val="00E47652"/>
    <w:rsid w:val="00E5098B"/>
    <w:rsid w:val="00E53D6A"/>
    <w:rsid w:val="00E54D33"/>
    <w:rsid w:val="00E551DA"/>
    <w:rsid w:val="00E55783"/>
    <w:rsid w:val="00E56018"/>
    <w:rsid w:val="00E56DDA"/>
    <w:rsid w:val="00E60D7E"/>
    <w:rsid w:val="00E6101A"/>
    <w:rsid w:val="00E61699"/>
    <w:rsid w:val="00E6253A"/>
    <w:rsid w:val="00E635CA"/>
    <w:rsid w:val="00E64392"/>
    <w:rsid w:val="00E64AAF"/>
    <w:rsid w:val="00E6630A"/>
    <w:rsid w:val="00E667E6"/>
    <w:rsid w:val="00E66C0B"/>
    <w:rsid w:val="00E66F99"/>
    <w:rsid w:val="00E678CC"/>
    <w:rsid w:val="00E70007"/>
    <w:rsid w:val="00E70C7F"/>
    <w:rsid w:val="00E70E20"/>
    <w:rsid w:val="00E72464"/>
    <w:rsid w:val="00E72580"/>
    <w:rsid w:val="00E72650"/>
    <w:rsid w:val="00E72B00"/>
    <w:rsid w:val="00E72D19"/>
    <w:rsid w:val="00E72FB5"/>
    <w:rsid w:val="00E732EF"/>
    <w:rsid w:val="00E7348E"/>
    <w:rsid w:val="00E735AA"/>
    <w:rsid w:val="00E740A0"/>
    <w:rsid w:val="00E752B2"/>
    <w:rsid w:val="00E75F49"/>
    <w:rsid w:val="00E76FBA"/>
    <w:rsid w:val="00E77B2F"/>
    <w:rsid w:val="00E80AE9"/>
    <w:rsid w:val="00E8155E"/>
    <w:rsid w:val="00E8177A"/>
    <w:rsid w:val="00E82B2E"/>
    <w:rsid w:val="00E8359E"/>
    <w:rsid w:val="00E83DFB"/>
    <w:rsid w:val="00E84E10"/>
    <w:rsid w:val="00E85530"/>
    <w:rsid w:val="00E85973"/>
    <w:rsid w:val="00E85B22"/>
    <w:rsid w:val="00E85B7B"/>
    <w:rsid w:val="00E860F9"/>
    <w:rsid w:val="00E86AF4"/>
    <w:rsid w:val="00E9062E"/>
    <w:rsid w:val="00E90776"/>
    <w:rsid w:val="00E90DCE"/>
    <w:rsid w:val="00E92944"/>
    <w:rsid w:val="00E92993"/>
    <w:rsid w:val="00E92C57"/>
    <w:rsid w:val="00E92D28"/>
    <w:rsid w:val="00E9381E"/>
    <w:rsid w:val="00E94B44"/>
    <w:rsid w:val="00E9591E"/>
    <w:rsid w:val="00E95A0C"/>
    <w:rsid w:val="00E95ABC"/>
    <w:rsid w:val="00E962FF"/>
    <w:rsid w:val="00E96315"/>
    <w:rsid w:val="00E96361"/>
    <w:rsid w:val="00E975B7"/>
    <w:rsid w:val="00E9799C"/>
    <w:rsid w:val="00E97BC1"/>
    <w:rsid w:val="00E97DF3"/>
    <w:rsid w:val="00EA0D00"/>
    <w:rsid w:val="00EA105F"/>
    <w:rsid w:val="00EA23ED"/>
    <w:rsid w:val="00EA2C35"/>
    <w:rsid w:val="00EA3DD2"/>
    <w:rsid w:val="00EA3E60"/>
    <w:rsid w:val="00EA3E9B"/>
    <w:rsid w:val="00EA459D"/>
    <w:rsid w:val="00EA51DF"/>
    <w:rsid w:val="00EA53AF"/>
    <w:rsid w:val="00EA54F4"/>
    <w:rsid w:val="00EA6608"/>
    <w:rsid w:val="00EA6CF6"/>
    <w:rsid w:val="00EA6D1F"/>
    <w:rsid w:val="00EA720D"/>
    <w:rsid w:val="00EA73A1"/>
    <w:rsid w:val="00EA7408"/>
    <w:rsid w:val="00EA762E"/>
    <w:rsid w:val="00EB1616"/>
    <w:rsid w:val="00EB1E5A"/>
    <w:rsid w:val="00EB2CCF"/>
    <w:rsid w:val="00EB2F91"/>
    <w:rsid w:val="00EB34C8"/>
    <w:rsid w:val="00EB3653"/>
    <w:rsid w:val="00EB4310"/>
    <w:rsid w:val="00EB47DB"/>
    <w:rsid w:val="00EB5AB3"/>
    <w:rsid w:val="00EB5CA3"/>
    <w:rsid w:val="00EB66FB"/>
    <w:rsid w:val="00EB6824"/>
    <w:rsid w:val="00EB698E"/>
    <w:rsid w:val="00EB6B54"/>
    <w:rsid w:val="00EB737E"/>
    <w:rsid w:val="00EB7AD6"/>
    <w:rsid w:val="00EC0A8D"/>
    <w:rsid w:val="00EC0AEF"/>
    <w:rsid w:val="00EC15F7"/>
    <w:rsid w:val="00EC1E13"/>
    <w:rsid w:val="00EC25D6"/>
    <w:rsid w:val="00EC29E1"/>
    <w:rsid w:val="00EC3591"/>
    <w:rsid w:val="00EC35B2"/>
    <w:rsid w:val="00EC4276"/>
    <w:rsid w:val="00EC4466"/>
    <w:rsid w:val="00EC6282"/>
    <w:rsid w:val="00EC6549"/>
    <w:rsid w:val="00EC6788"/>
    <w:rsid w:val="00EC7A7B"/>
    <w:rsid w:val="00ED02F0"/>
    <w:rsid w:val="00ED09E5"/>
    <w:rsid w:val="00ED0E85"/>
    <w:rsid w:val="00ED116B"/>
    <w:rsid w:val="00ED11B7"/>
    <w:rsid w:val="00ED19E1"/>
    <w:rsid w:val="00ED2107"/>
    <w:rsid w:val="00ED2540"/>
    <w:rsid w:val="00ED263F"/>
    <w:rsid w:val="00ED2F12"/>
    <w:rsid w:val="00ED2F56"/>
    <w:rsid w:val="00ED37D0"/>
    <w:rsid w:val="00ED3863"/>
    <w:rsid w:val="00ED3BE3"/>
    <w:rsid w:val="00ED3F34"/>
    <w:rsid w:val="00ED3F3C"/>
    <w:rsid w:val="00ED4369"/>
    <w:rsid w:val="00ED55FA"/>
    <w:rsid w:val="00ED591C"/>
    <w:rsid w:val="00ED5FEE"/>
    <w:rsid w:val="00ED6484"/>
    <w:rsid w:val="00ED7945"/>
    <w:rsid w:val="00ED7C12"/>
    <w:rsid w:val="00ED7DF2"/>
    <w:rsid w:val="00ED7F99"/>
    <w:rsid w:val="00EE0CC6"/>
    <w:rsid w:val="00EE11EF"/>
    <w:rsid w:val="00EE1335"/>
    <w:rsid w:val="00EE163F"/>
    <w:rsid w:val="00EE1956"/>
    <w:rsid w:val="00EE26B4"/>
    <w:rsid w:val="00EE2F2B"/>
    <w:rsid w:val="00EE3358"/>
    <w:rsid w:val="00EE384B"/>
    <w:rsid w:val="00EE508F"/>
    <w:rsid w:val="00EE5099"/>
    <w:rsid w:val="00EE5294"/>
    <w:rsid w:val="00EE52EC"/>
    <w:rsid w:val="00EE563B"/>
    <w:rsid w:val="00EE589F"/>
    <w:rsid w:val="00EE5998"/>
    <w:rsid w:val="00EE5AD9"/>
    <w:rsid w:val="00EE6BC0"/>
    <w:rsid w:val="00EE769C"/>
    <w:rsid w:val="00EE7834"/>
    <w:rsid w:val="00EF0B84"/>
    <w:rsid w:val="00EF0DE2"/>
    <w:rsid w:val="00EF1060"/>
    <w:rsid w:val="00EF19E8"/>
    <w:rsid w:val="00EF1E68"/>
    <w:rsid w:val="00EF2042"/>
    <w:rsid w:val="00EF2B9D"/>
    <w:rsid w:val="00EF3259"/>
    <w:rsid w:val="00EF4FFC"/>
    <w:rsid w:val="00EF5708"/>
    <w:rsid w:val="00EF600B"/>
    <w:rsid w:val="00EF6A43"/>
    <w:rsid w:val="00EF6F63"/>
    <w:rsid w:val="00EF7902"/>
    <w:rsid w:val="00EF7BF9"/>
    <w:rsid w:val="00F000C1"/>
    <w:rsid w:val="00F006D6"/>
    <w:rsid w:val="00F00D20"/>
    <w:rsid w:val="00F018C2"/>
    <w:rsid w:val="00F01AEA"/>
    <w:rsid w:val="00F02AF6"/>
    <w:rsid w:val="00F038B7"/>
    <w:rsid w:val="00F0447D"/>
    <w:rsid w:val="00F05B3F"/>
    <w:rsid w:val="00F0622C"/>
    <w:rsid w:val="00F062BA"/>
    <w:rsid w:val="00F065D3"/>
    <w:rsid w:val="00F06C58"/>
    <w:rsid w:val="00F07CAB"/>
    <w:rsid w:val="00F100EC"/>
    <w:rsid w:val="00F10368"/>
    <w:rsid w:val="00F10E14"/>
    <w:rsid w:val="00F10F46"/>
    <w:rsid w:val="00F11036"/>
    <w:rsid w:val="00F1204C"/>
    <w:rsid w:val="00F1247B"/>
    <w:rsid w:val="00F12E05"/>
    <w:rsid w:val="00F13330"/>
    <w:rsid w:val="00F13EFE"/>
    <w:rsid w:val="00F1454F"/>
    <w:rsid w:val="00F14CA5"/>
    <w:rsid w:val="00F154D9"/>
    <w:rsid w:val="00F1583E"/>
    <w:rsid w:val="00F15B35"/>
    <w:rsid w:val="00F16170"/>
    <w:rsid w:val="00F164B9"/>
    <w:rsid w:val="00F173A9"/>
    <w:rsid w:val="00F17D7A"/>
    <w:rsid w:val="00F17F94"/>
    <w:rsid w:val="00F214A9"/>
    <w:rsid w:val="00F22606"/>
    <w:rsid w:val="00F23C38"/>
    <w:rsid w:val="00F241E1"/>
    <w:rsid w:val="00F2583B"/>
    <w:rsid w:val="00F25E40"/>
    <w:rsid w:val="00F26720"/>
    <w:rsid w:val="00F26E70"/>
    <w:rsid w:val="00F27F69"/>
    <w:rsid w:val="00F31033"/>
    <w:rsid w:val="00F32CB4"/>
    <w:rsid w:val="00F33751"/>
    <w:rsid w:val="00F346BC"/>
    <w:rsid w:val="00F34B0B"/>
    <w:rsid w:val="00F357B8"/>
    <w:rsid w:val="00F35BB8"/>
    <w:rsid w:val="00F36BC7"/>
    <w:rsid w:val="00F37747"/>
    <w:rsid w:val="00F379C7"/>
    <w:rsid w:val="00F4098E"/>
    <w:rsid w:val="00F40B71"/>
    <w:rsid w:val="00F40C57"/>
    <w:rsid w:val="00F40CEB"/>
    <w:rsid w:val="00F41087"/>
    <w:rsid w:val="00F4191F"/>
    <w:rsid w:val="00F42DE7"/>
    <w:rsid w:val="00F43BAC"/>
    <w:rsid w:val="00F441F2"/>
    <w:rsid w:val="00F4457C"/>
    <w:rsid w:val="00F44FA2"/>
    <w:rsid w:val="00F45B21"/>
    <w:rsid w:val="00F45DDE"/>
    <w:rsid w:val="00F461AB"/>
    <w:rsid w:val="00F466EC"/>
    <w:rsid w:val="00F46719"/>
    <w:rsid w:val="00F477C5"/>
    <w:rsid w:val="00F47E81"/>
    <w:rsid w:val="00F50A2B"/>
    <w:rsid w:val="00F50AD5"/>
    <w:rsid w:val="00F50C92"/>
    <w:rsid w:val="00F51247"/>
    <w:rsid w:val="00F51574"/>
    <w:rsid w:val="00F5181A"/>
    <w:rsid w:val="00F52440"/>
    <w:rsid w:val="00F524E8"/>
    <w:rsid w:val="00F5295B"/>
    <w:rsid w:val="00F52C2A"/>
    <w:rsid w:val="00F52E11"/>
    <w:rsid w:val="00F5326F"/>
    <w:rsid w:val="00F5348A"/>
    <w:rsid w:val="00F537B8"/>
    <w:rsid w:val="00F53EEA"/>
    <w:rsid w:val="00F54019"/>
    <w:rsid w:val="00F54486"/>
    <w:rsid w:val="00F5519D"/>
    <w:rsid w:val="00F55A2F"/>
    <w:rsid w:val="00F55CFF"/>
    <w:rsid w:val="00F565F7"/>
    <w:rsid w:val="00F57109"/>
    <w:rsid w:val="00F601F4"/>
    <w:rsid w:val="00F60579"/>
    <w:rsid w:val="00F608FE"/>
    <w:rsid w:val="00F60B0F"/>
    <w:rsid w:val="00F615FC"/>
    <w:rsid w:val="00F61C30"/>
    <w:rsid w:val="00F627CA"/>
    <w:rsid w:val="00F62C20"/>
    <w:rsid w:val="00F6306E"/>
    <w:rsid w:val="00F633B3"/>
    <w:rsid w:val="00F63916"/>
    <w:rsid w:val="00F64F69"/>
    <w:rsid w:val="00F65EBE"/>
    <w:rsid w:val="00F66657"/>
    <w:rsid w:val="00F667CD"/>
    <w:rsid w:val="00F67BBF"/>
    <w:rsid w:val="00F705FA"/>
    <w:rsid w:val="00F709B8"/>
    <w:rsid w:val="00F71545"/>
    <w:rsid w:val="00F7224B"/>
    <w:rsid w:val="00F7326C"/>
    <w:rsid w:val="00F73663"/>
    <w:rsid w:val="00F73A51"/>
    <w:rsid w:val="00F76860"/>
    <w:rsid w:val="00F77170"/>
    <w:rsid w:val="00F77171"/>
    <w:rsid w:val="00F77176"/>
    <w:rsid w:val="00F779F5"/>
    <w:rsid w:val="00F77F1D"/>
    <w:rsid w:val="00F80F8F"/>
    <w:rsid w:val="00F81259"/>
    <w:rsid w:val="00F82AC5"/>
    <w:rsid w:val="00F8324D"/>
    <w:rsid w:val="00F83742"/>
    <w:rsid w:val="00F83BE5"/>
    <w:rsid w:val="00F83E66"/>
    <w:rsid w:val="00F83F5E"/>
    <w:rsid w:val="00F844AF"/>
    <w:rsid w:val="00F844EE"/>
    <w:rsid w:val="00F844F4"/>
    <w:rsid w:val="00F84E8B"/>
    <w:rsid w:val="00F85025"/>
    <w:rsid w:val="00F86AD6"/>
    <w:rsid w:val="00F86B46"/>
    <w:rsid w:val="00F86BB1"/>
    <w:rsid w:val="00F86D40"/>
    <w:rsid w:val="00F870E1"/>
    <w:rsid w:val="00F9044F"/>
    <w:rsid w:val="00F90F7D"/>
    <w:rsid w:val="00F9112E"/>
    <w:rsid w:val="00F9195C"/>
    <w:rsid w:val="00F91BAD"/>
    <w:rsid w:val="00F91CBC"/>
    <w:rsid w:val="00F92006"/>
    <w:rsid w:val="00F9219A"/>
    <w:rsid w:val="00F93C4B"/>
    <w:rsid w:val="00F94496"/>
    <w:rsid w:val="00F945AF"/>
    <w:rsid w:val="00F94F51"/>
    <w:rsid w:val="00F9514C"/>
    <w:rsid w:val="00F95A56"/>
    <w:rsid w:val="00F96C43"/>
    <w:rsid w:val="00F97321"/>
    <w:rsid w:val="00F97715"/>
    <w:rsid w:val="00F9782F"/>
    <w:rsid w:val="00FA0148"/>
    <w:rsid w:val="00FA1219"/>
    <w:rsid w:val="00FA1335"/>
    <w:rsid w:val="00FA254B"/>
    <w:rsid w:val="00FA2639"/>
    <w:rsid w:val="00FA405D"/>
    <w:rsid w:val="00FA4159"/>
    <w:rsid w:val="00FA457F"/>
    <w:rsid w:val="00FA5078"/>
    <w:rsid w:val="00FA51B0"/>
    <w:rsid w:val="00FA5490"/>
    <w:rsid w:val="00FA5759"/>
    <w:rsid w:val="00FA6224"/>
    <w:rsid w:val="00FA6880"/>
    <w:rsid w:val="00FA7708"/>
    <w:rsid w:val="00FA795F"/>
    <w:rsid w:val="00FB09A3"/>
    <w:rsid w:val="00FB1677"/>
    <w:rsid w:val="00FB1B2C"/>
    <w:rsid w:val="00FB2BCC"/>
    <w:rsid w:val="00FB2ECB"/>
    <w:rsid w:val="00FB32FA"/>
    <w:rsid w:val="00FB3DDB"/>
    <w:rsid w:val="00FB4A57"/>
    <w:rsid w:val="00FB4D05"/>
    <w:rsid w:val="00FB50F1"/>
    <w:rsid w:val="00FC1C0C"/>
    <w:rsid w:val="00FC23C2"/>
    <w:rsid w:val="00FC38CE"/>
    <w:rsid w:val="00FC4174"/>
    <w:rsid w:val="00FC4639"/>
    <w:rsid w:val="00FC4EEB"/>
    <w:rsid w:val="00FC5CA8"/>
    <w:rsid w:val="00FC5E4B"/>
    <w:rsid w:val="00FC604C"/>
    <w:rsid w:val="00FC6F5E"/>
    <w:rsid w:val="00FD016E"/>
    <w:rsid w:val="00FD03C9"/>
    <w:rsid w:val="00FD180F"/>
    <w:rsid w:val="00FD3017"/>
    <w:rsid w:val="00FD326C"/>
    <w:rsid w:val="00FD364E"/>
    <w:rsid w:val="00FD373A"/>
    <w:rsid w:val="00FD40F6"/>
    <w:rsid w:val="00FD486A"/>
    <w:rsid w:val="00FD526B"/>
    <w:rsid w:val="00FD5904"/>
    <w:rsid w:val="00FD5967"/>
    <w:rsid w:val="00FD5F4C"/>
    <w:rsid w:val="00FD6FDB"/>
    <w:rsid w:val="00FD755F"/>
    <w:rsid w:val="00FD7E68"/>
    <w:rsid w:val="00FE0142"/>
    <w:rsid w:val="00FE1227"/>
    <w:rsid w:val="00FE3BA9"/>
    <w:rsid w:val="00FE3D12"/>
    <w:rsid w:val="00FE441D"/>
    <w:rsid w:val="00FE4486"/>
    <w:rsid w:val="00FE4729"/>
    <w:rsid w:val="00FE5EC2"/>
    <w:rsid w:val="00FE6336"/>
    <w:rsid w:val="00FE7AE8"/>
    <w:rsid w:val="00FF032D"/>
    <w:rsid w:val="00FF0858"/>
    <w:rsid w:val="00FF08D5"/>
    <w:rsid w:val="00FF0ADC"/>
    <w:rsid w:val="00FF277A"/>
    <w:rsid w:val="00FF29FD"/>
    <w:rsid w:val="00FF324E"/>
    <w:rsid w:val="00FF5A1B"/>
    <w:rsid w:val="00FF6590"/>
    <w:rsid w:val="00FF7E2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32BAF5"/>
  <w15:chartTrackingRefBased/>
  <w15:docId w15:val="{2B0CBE4D-FEDA-4EAE-8D31-895966AD7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en-US"/>
    </w:rPr>
  </w:style>
  <w:style w:type="character" w:customStyle="1" w:styleId="HeaderChar">
    <w:name w:val="Header Char"/>
    <w:aliases w:val="header odd Char"/>
    <w:link w:val="Header"/>
    <w:rsid w:val="00112A36"/>
    <w:rPr>
      <w:rFonts w:ascii="Arial" w:hAnsi="Arial"/>
      <w:b/>
      <w:noProof/>
      <w:sz w:val="18"/>
      <w:lang w:val="en-GB" w:eastAsia="en-US"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B3F0D"/>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BC3E7B"/>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uiPriority w:val="99"/>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link w:val="List2Char"/>
    <w:pPr>
      <w:ind w:left="851"/>
    </w:pPr>
  </w:style>
  <w:style w:type="character" w:customStyle="1" w:styleId="List2Char">
    <w:name w:val="List 2 Char"/>
    <w:basedOn w:val="ListChar"/>
    <w:link w:val="List2"/>
    <w:rsid w:val="00BC3E7B"/>
    <w:rPr>
      <w:lang w:val="en-GB" w:eastAsia="en-US" w:bidi="ar-SA"/>
    </w:rPr>
  </w:style>
  <w:style w:type="paragraph" w:styleId="List3">
    <w:name w:val="List 3"/>
    <w:basedOn w:val="List2"/>
    <w:link w:val="List3Char"/>
    <w:pPr>
      <w:ind w:left="1135"/>
    </w:pPr>
  </w:style>
  <w:style w:type="character" w:customStyle="1" w:styleId="List3Char">
    <w:name w:val="List 3 Char"/>
    <w:basedOn w:val="List2Char"/>
    <w:link w:val="List3"/>
    <w:rsid w:val="00BC3E7B"/>
    <w:rPr>
      <w:lang w:val="en-GB" w:eastAsia="en-US" w:bidi="ar-SA"/>
    </w:r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character" w:customStyle="1" w:styleId="B3Char">
    <w:name w:val="B3 Char"/>
    <w:basedOn w:val="List3Char"/>
    <w:link w:val="B3"/>
    <w:rsid w:val="00BC3E7B"/>
    <w:rPr>
      <w:lang w:val="en-GB" w:eastAsia="en-US" w:bidi="ar-SA"/>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emiHidden/>
  </w:style>
  <w:style w:type="paragraph" w:styleId="CommentSubject">
    <w:name w:val="annotation subject"/>
    <w:basedOn w:val="CommentText"/>
    <w:next w:val="CommentText"/>
    <w:semiHidden/>
    <w:rsid w:val="00BF5B2A"/>
    <w:rPr>
      <w:b/>
      <w:bCs/>
    </w:rPr>
  </w:style>
  <w:style w:type="paragraph" w:styleId="BalloonText">
    <w:name w:val="Balloon Text"/>
    <w:basedOn w:val="Normal"/>
    <w:semiHidden/>
    <w:rsid w:val="00BF5B2A"/>
    <w:rPr>
      <w:rFonts w:ascii="Tahoma" w:hAnsi="Tahoma" w:cs="Tahoma"/>
      <w:sz w:val="16"/>
      <w:szCs w:val="16"/>
    </w:rPr>
  </w:style>
  <w:style w:type="table" w:styleId="TableGrid">
    <w:name w:val="Table Grid"/>
    <w:basedOn w:val="TableNormal"/>
    <w:uiPriority w:val="59"/>
    <w:rsid w:val="006F4C6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12A36"/>
    <w:pPr>
      <w:spacing w:after="120"/>
    </w:pPr>
    <w:rPr>
      <w:rFonts w:ascii="Arial" w:hAnsi="Arial"/>
      <w:lang w:val="en-GB" w:eastAsia="en-US"/>
    </w:rPr>
  </w:style>
  <w:style w:type="character" w:styleId="Emphasis">
    <w:name w:val="Emphasis"/>
    <w:qFormat/>
    <w:rsid w:val="00112A36"/>
    <w:rPr>
      <w:i/>
      <w:iCs/>
    </w:rPr>
  </w:style>
  <w:style w:type="paragraph" w:customStyle="1" w:styleId="CharChar3CharCharCharCharCharChar">
    <w:name w:val="Char Char3 Char Char Char Char Char Char"/>
    <w:semiHidden/>
    <w:rsid w:val="002A6A9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
    <w:name w:val="Char Char1 Char Char"/>
    <w:rsid w:val="0087070F"/>
    <w:pPr>
      <w:keepNext/>
      <w:tabs>
        <w:tab w:val="left" w:pos="-1134"/>
      </w:tabs>
      <w:autoSpaceDE w:val="0"/>
      <w:autoSpaceDN w:val="0"/>
      <w:adjustRightInd w:val="0"/>
      <w:spacing w:before="60" w:after="60"/>
      <w:jc w:val="both"/>
    </w:pPr>
    <w:rPr>
      <w:rFonts w:eastAsia="SimSun"/>
      <w:lang w:val="en-GB" w:eastAsia="en-GB"/>
    </w:rPr>
  </w:style>
  <w:style w:type="paragraph" w:customStyle="1" w:styleId="tdoc-header">
    <w:name w:val="tdoc-header"/>
    <w:rsid w:val="00F7326C"/>
    <w:rPr>
      <w:rFonts w:ascii="Arial" w:hAnsi="Arial"/>
      <w:noProof/>
      <w:sz w:val="24"/>
      <w:lang w:val="en-GB" w:eastAsia="en-US"/>
    </w:rPr>
  </w:style>
  <w:style w:type="character" w:customStyle="1" w:styleId="PlainTextChar">
    <w:name w:val="Plain Text Char"/>
    <w:link w:val="PlainText"/>
    <w:uiPriority w:val="99"/>
    <w:rsid w:val="00F7326C"/>
    <w:rPr>
      <w:rFonts w:ascii="Courier New" w:hAnsi="Courier New"/>
      <w:lang w:val="nb-NO" w:eastAsia="en-US"/>
    </w:rPr>
  </w:style>
  <w:style w:type="character" w:customStyle="1" w:styleId="BodyTextChar">
    <w:name w:val="Body Text Char"/>
    <w:link w:val="BodyText"/>
    <w:rsid w:val="00F7326C"/>
    <w:rPr>
      <w:lang w:eastAsia="en-US"/>
    </w:rPr>
  </w:style>
  <w:style w:type="paragraph" w:styleId="Revision">
    <w:name w:val="Revision"/>
    <w:hidden/>
    <w:uiPriority w:val="99"/>
    <w:semiHidden/>
    <w:rsid w:val="00F7326C"/>
    <w:rPr>
      <w:lang w:val="en-GB" w:eastAsia="en-US"/>
    </w:rPr>
  </w:style>
  <w:style w:type="character" w:customStyle="1" w:styleId="B10">
    <w:name w:val="B1 (文字)"/>
    <w:link w:val="B1"/>
    <w:uiPriority w:val="99"/>
    <w:locked/>
    <w:rsid w:val="00F7326C"/>
    <w:rPr>
      <w:lang w:eastAsia="en-US"/>
    </w:rPr>
  </w:style>
  <w:style w:type="character" w:customStyle="1" w:styleId="B2Char">
    <w:name w:val="B2 Char"/>
    <w:link w:val="B2"/>
    <w:locked/>
    <w:rsid w:val="00F7326C"/>
    <w:rPr>
      <w:lang w:eastAsia="en-US"/>
    </w:rPr>
  </w:style>
  <w:style w:type="paragraph" w:styleId="ListParagraph">
    <w:name w:val="List Paragraph"/>
    <w:aliases w:val="- Bullets,목록 단락"/>
    <w:basedOn w:val="Normal"/>
    <w:link w:val="ListParagraphChar"/>
    <w:uiPriority w:val="34"/>
    <w:qFormat/>
    <w:rsid w:val="00F7326C"/>
    <w:pPr>
      <w:spacing w:after="0"/>
      <w:ind w:leftChars="400" w:left="840" w:hanging="1440"/>
    </w:pPr>
    <w:rPr>
      <w:rFonts w:ascii="Times" w:eastAsia="Batang" w:hAnsi="Times"/>
      <w:szCs w:val="24"/>
    </w:rPr>
  </w:style>
  <w:style w:type="paragraph" w:customStyle="1" w:styleId="LGTdoc">
    <w:name w:val="LGTdoc_본문"/>
    <w:basedOn w:val="Normal"/>
    <w:rsid w:val="00F7326C"/>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rsid w:val="006D0826"/>
    <w:rPr>
      <w:rFonts w:ascii="Times New Roman" w:hAnsi="Times New Roman"/>
      <w:lang w:val="en-GB" w:eastAsia="en-US"/>
    </w:rPr>
  </w:style>
  <w:style w:type="character" w:customStyle="1" w:styleId="CommentTextChar">
    <w:name w:val="Comment Text Char"/>
    <w:link w:val="CommentText"/>
    <w:uiPriority w:val="99"/>
    <w:semiHidden/>
    <w:rsid w:val="002446B8"/>
    <w:rPr>
      <w:lang w:eastAsia="en-US"/>
    </w:rPr>
  </w:style>
  <w:style w:type="paragraph" w:customStyle="1" w:styleId="Default">
    <w:name w:val="Default"/>
    <w:rsid w:val="002446B8"/>
    <w:pPr>
      <w:autoSpaceDE w:val="0"/>
      <w:autoSpaceDN w:val="0"/>
      <w:adjustRightInd w:val="0"/>
    </w:pPr>
    <w:rPr>
      <w:rFonts w:ascii="Arial" w:hAnsi="Arial" w:cs="Arial"/>
      <w:color w:val="000000"/>
      <w:sz w:val="24"/>
      <w:szCs w:val="24"/>
      <w:lang w:val="en-US" w:eastAsia="en-US"/>
    </w:rPr>
  </w:style>
  <w:style w:type="character" w:customStyle="1" w:styleId="TALCar">
    <w:name w:val="TAL Car"/>
    <w:link w:val="TAL"/>
    <w:rsid w:val="002446B8"/>
    <w:rPr>
      <w:rFonts w:ascii="Arial" w:hAnsi="Arial"/>
      <w:sz w:val="18"/>
      <w:lang w:eastAsia="en-US"/>
    </w:rPr>
  </w:style>
  <w:style w:type="character" w:customStyle="1" w:styleId="TACChar">
    <w:name w:val="TAC Char"/>
    <w:link w:val="TAC"/>
    <w:locked/>
    <w:rsid w:val="00AE6DDF"/>
    <w:rPr>
      <w:rFonts w:ascii="Arial" w:hAnsi="Arial"/>
      <w:sz w:val="18"/>
      <w:lang w:eastAsia="en-US"/>
    </w:rPr>
  </w:style>
  <w:style w:type="character" w:customStyle="1" w:styleId="TAHCar">
    <w:name w:val="TAH Car"/>
    <w:link w:val="TAH"/>
    <w:rsid w:val="00AE6DDF"/>
    <w:rPr>
      <w:rFonts w:ascii="Arial" w:hAnsi="Arial"/>
      <w:b/>
      <w:sz w:val="18"/>
      <w:lang w:eastAsia="en-US"/>
    </w:rPr>
  </w:style>
  <w:style w:type="character" w:customStyle="1" w:styleId="TALChar">
    <w:name w:val="TAL Char"/>
    <w:locked/>
    <w:rsid w:val="00AE6DDF"/>
    <w:rPr>
      <w:rFonts w:ascii="Arial" w:hAnsi="Arial"/>
      <w:sz w:val="18"/>
      <w:lang w:val="en-GB" w:eastAsia="en-US"/>
    </w:rPr>
  </w:style>
  <w:style w:type="character" w:customStyle="1" w:styleId="5Char">
    <w:name w:val="标题 5 Char"/>
    <w:aliases w:val="H5 Char1"/>
    <w:link w:val="5"/>
    <w:rsid w:val="009D6E2B"/>
    <w:rPr>
      <w:rFonts w:ascii="Arial" w:hAnsi="Arial"/>
    </w:rPr>
  </w:style>
  <w:style w:type="paragraph" w:customStyle="1" w:styleId="5">
    <w:name w:val="标题 5"/>
    <w:aliases w:val="H5"/>
    <w:basedOn w:val="Normal"/>
    <w:link w:val="5Char"/>
    <w:rsid w:val="009D6E2B"/>
    <w:pPr>
      <w:keepNext/>
      <w:tabs>
        <w:tab w:val="num" w:pos="1008"/>
      </w:tabs>
      <w:spacing w:before="240" w:after="60"/>
      <w:ind w:left="1008" w:hanging="1008"/>
    </w:pPr>
    <w:rPr>
      <w:rFonts w:ascii="Arial" w:hAnsi="Arial"/>
      <w:lang w:val="sv-SE" w:eastAsia="sv-SE"/>
    </w:rPr>
  </w:style>
  <w:style w:type="character" w:customStyle="1" w:styleId="ListParagraphChar">
    <w:name w:val="List Paragraph Char"/>
    <w:aliases w:val="- Bullets Char,목록 단락 Char"/>
    <w:link w:val="ListParagraph"/>
    <w:uiPriority w:val="34"/>
    <w:qFormat/>
    <w:rsid w:val="0051613E"/>
    <w:rPr>
      <w:rFonts w:ascii="Times" w:eastAsia="Batang" w:hAnsi="Times"/>
      <w:szCs w:val="24"/>
      <w:lang w:val="en-GB" w:eastAsia="en-US"/>
    </w:rPr>
  </w:style>
  <w:style w:type="character" w:styleId="UnresolvedMention">
    <w:name w:val="Unresolved Mention"/>
    <w:basedOn w:val="DefaultParagraphFont"/>
    <w:uiPriority w:val="99"/>
    <w:semiHidden/>
    <w:unhideWhenUsed/>
    <w:rsid w:val="00CA720A"/>
    <w:rPr>
      <w:color w:val="808080"/>
      <w:shd w:val="clear" w:color="auto" w:fill="E6E6E6"/>
    </w:rPr>
  </w:style>
  <w:style w:type="paragraph" w:styleId="NormalWeb">
    <w:name w:val="Normal (Web)"/>
    <w:basedOn w:val="Normal"/>
    <w:uiPriority w:val="99"/>
    <w:unhideWhenUsed/>
    <w:rsid w:val="006B7FE4"/>
    <w:pPr>
      <w:spacing w:before="100" w:beforeAutospacing="1" w:after="100" w:afterAutospacing="1"/>
    </w:pPr>
    <w:rPr>
      <w:rFonts w:ascii="Calibri" w:eastAsiaTheme="minorHAnsi" w:hAnsi="Calibri" w:cs="Calibri"/>
      <w:sz w:val="22"/>
      <w:szCs w:val="22"/>
      <w:lang w:val="sv-SE" w:eastAsia="sv-SE"/>
    </w:rPr>
  </w:style>
  <w:style w:type="paragraph" w:customStyle="1" w:styleId="2">
    <w:name w:val="2"/>
    <w:basedOn w:val="Normal"/>
    <w:uiPriority w:val="99"/>
    <w:semiHidden/>
    <w:rsid w:val="00453F4A"/>
    <w:pPr>
      <w:spacing w:before="75" w:after="75"/>
    </w:pPr>
    <w:rPr>
      <w:rFonts w:ascii="Malgun Gothic" w:eastAsia="Malgun Gothic" w:hAnsi="Malgun Gothic" w:cs="Calibri"/>
      <w:lang w:val="sv-SE" w:eastAsia="sv-SE"/>
    </w:rPr>
  </w:style>
  <w:style w:type="character" w:customStyle="1" w:styleId="Char">
    <w:name w:val="正文文本 Char"/>
    <w:aliases w:val="bt Char"/>
    <w:basedOn w:val="DefaultParagraphFont"/>
    <w:link w:val="a"/>
    <w:locked/>
    <w:rsid w:val="00506D88"/>
    <w:rPr>
      <w:rFonts w:ascii="MS Mincho" w:eastAsia="MS Mincho" w:hAnsi="MS Mincho"/>
    </w:rPr>
  </w:style>
  <w:style w:type="paragraph" w:customStyle="1" w:styleId="a">
    <w:name w:val="正文文本"/>
    <w:aliases w:val="bt"/>
    <w:basedOn w:val="Normal"/>
    <w:link w:val="Char"/>
    <w:rsid w:val="00506D88"/>
    <w:pPr>
      <w:spacing w:after="120"/>
      <w:jc w:val="both"/>
    </w:pPr>
    <w:rPr>
      <w:rFonts w:ascii="MS Mincho" w:eastAsia="MS Mincho" w:hAnsi="MS Mincho"/>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09357">
      <w:bodyDiv w:val="1"/>
      <w:marLeft w:val="0"/>
      <w:marRight w:val="0"/>
      <w:marTop w:val="0"/>
      <w:marBottom w:val="0"/>
      <w:divBdr>
        <w:top w:val="none" w:sz="0" w:space="0" w:color="auto"/>
        <w:left w:val="none" w:sz="0" w:space="0" w:color="auto"/>
        <w:bottom w:val="none" w:sz="0" w:space="0" w:color="auto"/>
        <w:right w:val="none" w:sz="0" w:space="0" w:color="auto"/>
      </w:divBdr>
    </w:div>
    <w:div w:id="728577052">
      <w:bodyDiv w:val="1"/>
      <w:marLeft w:val="0"/>
      <w:marRight w:val="0"/>
      <w:marTop w:val="0"/>
      <w:marBottom w:val="0"/>
      <w:divBdr>
        <w:top w:val="none" w:sz="0" w:space="0" w:color="auto"/>
        <w:left w:val="none" w:sz="0" w:space="0" w:color="auto"/>
        <w:bottom w:val="none" w:sz="0" w:space="0" w:color="auto"/>
        <w:right w:val="none" w:sz="0" w:space="0" w:color="auto"/>
      </w:divBdr>
    </w:div>
    <w:div w:id="913318768">
      <w:bodyDiv w:val="1"/>
      <w:marLeft w:val="0"/>
      <w:marRight w:val="0"/>
      <w:marTop w:val="0"/>
      <w:marBottom w:val="0"/>
      <w:divBdr>
        <w:top w:val="none" w:sz="0" w:space="0" w:color="auto"/>
        <w:left w:val="none" w:sz="0" w:space="0" w:color="auto"/>
        <w:bottom w:val="none" w:sz="0" w:space="0" w:color="auto"/>
        <w:right w:val="none" w:sz="0" w:space="0" w:color="auto"/>
      </w:divBdr>
    </w:div>
    <w:div w:id="1047335256">
      <w:bodyDiv w:val="1"/>
      <w:marLeft w:val="0"/>
      <w:marRight w:val="0"/>
      <w:marTop w:val="0"/>
      <w:marBottom w:val="0"/>
      <w:divBdr>
        <w:top w:val="none" w:sz="0" w:space="0" w:color="auto"/>
        <w:left w:val="none" w:sz="0" w:space="0" w:color="auto"/>
        <w:bottom w:val="none" w:sz="0" w:space="0" w:color="auto"/>
        <w:right w:val="none" w:sz="0" w:space="0" w:color="auto"/>
      </w:divBdr>
    </w:div>
    <w:div w:id="1678265566">
      <w:bodyDiv w:val="1"/>
      <w:marLeft w:val="0"/>
      <w:marRight w:val="0"/>
      <w:marTop w:val="0"/>
      <w:marBottom w:val="0"/>
      <w:divBdr>
        <w:top w:val="none" w:sz="0" w:space="0" w:color="auto"/>
        <w:left w:val="none" w:sz="0" w:space="0" w:color="auto"/>
        <w:bottom w:val="none" w:sz="0" w:space="0" w:color="auto"/>
        <w:right w:val="none" w:sz="0" w:space="0" w:color="auto"/>
      </w:divBdr>
    </w:div>
    <w:div w:id="1789159734">
      <w:bodyDiv w:val="1"/>
      <w:marLeft w:val="0"/>
      <w:marRight w:val="0"/>
      <w:marTop w:val="0"/>
      <w:marBottom w:val="0"/>
      <w:divBdr>
        <w:top w:val="none" w:sz="0" w:space="0" w:color="auto"/>
        <w:left w:val="none" w:sz="0" w:space="0" w:color="auto"/>
        <w:bottom w:val="none" w:sz="0" w:space="0" w:color="auto"/>
        <w:right w:val="none" w:sz="0" w:space="0" w:color="auto"/>
      </w:divBdr>
    </w:div>
    <w:div w:id="196916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117" Type="http://schemas.openxmlformats.org/officeDocument/2006/relationships/image" Target="media/image50.wmf"/><Relationship Id="rId21" Type="http://schemas.openxmlformats.org/officeDocument/2006/relationships/image" Target="media/image5.emf"/><Relationship Id="rId42" Type="http://schemas.openxmlformats.org/officeDocument/2006/relationships/oleObject" Target="embeddings/oleObject13.bin"/><Relationship Id="rId47" Type="http://schemas.openxmlformats.org/officeDocument/2006/relationships/oleObject" Target="embeddings/oleObject16.bin"/><Relationship Id="rId63" Type="http://schemas.openxmlformats.org/officeDocument/2006/relationships/oleObject" Target="embeddings/oleObject25.bin"/><Relationship Id="rId68" Type="http://schemas.openxmlformats.org/officeDocument/2006/relationships/image" Target="media/image25.wmf"/><Relationship Id="rId84" Type="http://schemas.openxmlformats.org/officeDocument/2006/relationships/image" Target="media/image32.wmf"/><Relationship Id="rId89" Type="http://schemas.openxmlformats.org/officeDocument/2006/relationships/image" Target="media/image35.wmf"/><Relationship Id="rId112" Type="http://schemas.openxmlformats.org/officeDocument/2006/relationships/image" Target="media/image47.emf"/><Relationship Id="rId133" Type="http://schemas.openxmlformats.org/officeDocument/2006/relationships/header" Target="header1.xml"/><Relationship Id="rId16" Type="http://schemas.openxmlformats.org/officeDocument/2006/relationships/oleObject" Target="embeddings/oleObject1.bin"/><Relationship Id="rId107" Type="http://schemas.openxmlformats.org/officeDocument/2006/relationships/image" Target="media/image43.png"/><Relationship Id="rId11" Type="http://schemas.openxmlformats.org/officeDocument/2006/relationships/footnotes" Target="footnotes.xml"/><Relationship Id="rId32" Type="http://schemas.openxmlformats.org/officeDocument/2006/relationships/oleObject" Target="embeddings/oleObject7.bin"/><Relationship Id="rId37" Type="http://schemas.openxmlformats.org/officeDocument/2006/relationships/image" Target="media/image13.wmf"/><Relationship Id="rId53" Type="http://schemas.openxmlformats.org/officeDocument/2006/relationships/oleObject" Target="embeddings/oleObject20.bin"/><Relationship Id="rId58" Type="http://schemas.openxmlformats.org/officeDocument/2006/relationships/image" Target="media/image21.wmf"/><Relationship Id="rId74" Type="http://schemas.openxmlformats.org/officeDocument/2006/relationships/image" Target="media/image28.wmf"/><Relationship Id="rId79" Type="http://schemas.openxmlformats.org/officeDocument/2006/relationships/oleObject" Target="embeddings/oleObject34.bin"/><Relationship Id="rId102" Type="http://schemas.openxmlformats.org/officeDocument/2006/relationships/image" Target="media/image40.wmf"/><Relationship Id="rId123" Type="http://schemas.openxmlformats.org/officeDocument/2006/relationships/image" Target="media/image54.wmf"/><Relationship Id="rId128" Type="http://schemas.openxmlformats.org/officeDocument/2006/relationships/oleObject" Target="embeddings/oleObject55.bin"/><Relationship Id="rId5" Type="http://schemas.openxmlformats.org/officeDocument/2006/relationships/customXml" Target="../customXml/item5.xml"/><Relationship Id="rId90" Type="http://schemas.openxmlformats.org/officeDocument/2006/relationships/oleObject" Target="embeddings/oleObject40.bin"/><Relationship Id="rId95" Type="http://schemas.openxmlformats.org/officeDocument/2006/relationships/oleObject" Target="embeddings/oleObject43.bin"/><Relationship Id="rId14" Type="http://schemas.openxmlformats.org/officeDocument/2006/relationships/hyperlink" Target="ftp://www.3gpp.org/tsg_ran/TSG_RAN/TSGR_76/Docs/RP-171468.zip" TargetMode="External"/><Relationship Id="rId22" Type="http://schemas.openxmlformats.org/officeDocument/2006/relationships/package" Target="embeddings/Microsoft_Visio_Drawing.vsdx"/><Relationship Id="rId27" Type="http://schemas.openxmlformats.org/officeDocument/2006/relationships/image" Target="media/image8.wmf"/><Relationship Id="rId30" Type="http://schemas.openxmlformats.org/officeDocument/2006/relationships/oleObject" Target="embeddings/oleObject6.bin"/><Relationship Id="rId35" Type="http://schemas.openxmlformats.org/officeDocument/2006/relationships/image" Target="media/image12.wmf"/><Relationship Id="rId43" Type="http://schemas.openxmlformats.org/officeDocument/2006/relationships/image" Target="media/image15.wmf"/><Relationship Id="rId48" Type="http://schemas.openxmlformats.org/officeDocument/2006/relationships/oleObject" Target="embeddings/oleObject17.bin"/><Relationship Id="rId56" Type="http://schemas.openxmlformats.org/officeDocument/2006/relationships/image" Target="media/image20.wmf"/><Relationship Id="rId64" Type="http://schemas.openxmlformats.org/officeDocument/2006/relationships/image" Target="media/image24.wmf"/><Relationship Id="rId69" Type="http://schemas.openxmlformats.org/officeDocument/2006/relationships/oleObject" Target="embeddings/oleObject29.bin"/><Relationship Id="rId77" Type="http://schemas.openxmlformats.org/officeDocument/2006/relationships/oleObject" Target="embeddings/oleObject33.bin"/><Relationship Id="rId100" Type="http://schemas.openxmlformats.org/officeDocument/2006/relationships/oleObject" Target="embeddings/oleObject46.bin"/><Relationship Id="rId105" Type="http://schemas.openxmlformats.org/officeDocument/2006/relationships/image" Target="media/image42.png"/><Relationship Id="rId113" Type="http://schemas.openxmlformats.org/officeDocument/2006/relationships/image" Target="media/image48.emf"/><Relationship Id="rId118" Type="http://schemas.openxmlformats.org/officeDocument/2006/relationships/oleObject" Target="embeddings/oleObject50.bin"/><Relationship Id="rId126" Type="http://schemas.openxmlformats.org/officeDocument/2006/relationships/oleObject" Target="embeddings/oleObject53.bin"/><Relationship Id="rId134" Type="http://schemas.openxmlformats.org/officeDocument/2006/relationships/footer" Target="footer1.xml"/><Relationship Id="rId8" Type="http://schemas.openxmlformats.org/officeDocument/2006/relationships/styles" Target="styles.xml"/><Relationship Id="rId51" Type="http://schemas.openxmlformats.org/officeDocument/2006/relationships/oleObject" Target="embeddings/oleObject19.bin"/><Relationship Id="rId72" Type="http://schemas.openxmlformats.org/officeDocument/2006/relationships/image" Target="media/image27.wmf"/><Relationship Id="rId80" Type="http://schemas.openxmlformats.org/officeDocument/2006/relationships/oleObject" Target="embeddings/oleObject35.bin"/><Relationship Id="rId85" Type="http://schemas.openxmlformats.org/officeDocument/2006/relationships/image" Target="media/image33.wmf"/><Relationship Id="rId93" Type="http://schemas.openxmlformats.org/officeDocument/2006/relationships/oleObject" Target="embeddings/oleObject42.bin"/><Relationship Id="rId98" Type="http://schemas.openxmlformats.org/officeDocument/2006/relationships/image" Target="media/image39.wmf"/><Relationship Id="rId121" Type="http://schemas.openxmlformats.org/officeDocument/2006/relationships/image" Target="media/image52.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0.bin"/><Relationship Id="rId46" Type="http://schemas.openxmlformats.org/officeDocument/2006/relationships/image" Target="media/image16.wmf"/><Relationship Id="rId59" Type="http://schemas.openxmlformats.org/officeDocument/2006/relationships/oleObject" Target="embeddings/oleObject23.bin"/><Relationship Id="rId67" Type="http://schemas.openxmlformats.org/officeDocument/2006/relationships/oleObject" Target="embeddings/oleObject28.bin"/><Relationship Id="rId103" Type="http://schemas.openxmlformats.org/officeDocument/2006/relationships/oleObject" Target="embeddings/oleObject48.bin"/><Relationship Id="rId108" Type="http://schemas.openxmlformats.org/officeDocument/2006/relationships/image" Target="cid:image002.png@01D35C8B.6DD60B30" TargetMode="External"/><Relationship Id="rId116" Type="http://schemas.openxmlformats.org/officeDocument/2006/relationships/oleObject" Target="embeddings/Microsoft_Visio_2003-2010_Drawing.vsd"/><Relationship Id="rId124" Type="http://schemas.openxmlformats.org/officeDocument/2006/relationships/oleObject" Target="embeddings/oleObject52.bin"/><Relationship Id="rId129" Type="http://schemas.openxmlformats.org/officeDocument/2006/relationships/image" Target="media/image56.wmf"/><Relationship Id="rId20" Type="http://schemas.openxmlformats.org/officeDocument/2006/relationships/image" Target="media/image4.png"/><Relationship Id="rId41" Type="http://schemas.openxmlformats.org/officeDocument/2006/relationships/image" Target="media/image14.wmf"/><Relationship Id="rId54" Type="http://schemas.openxmlformats.org/officeDocument/2006/relationships/image" Target="media/image19.wmf"/><Relationship Id="rId62" Type="http://schemas.openxmlformats.org/officeDocument/2006/relationships/image" Target="media/image23.wmf"/><Relationship Id="rId70" Type="http://schemas.openxmlformats.org/officeDocument/2006/relationships/image" Target="media/image26.wmf"/><Relationship Id="rId75" Type="http://schemas.openxmlformats.org/officeDocument/2006/relationships/oleObject" Target="embeddings/oleObject32.bin"/><Relationship Id="rId83" Type="http://schemas.openxmlformats.org/officeDocument/2006/relationships/oleObject" Target="embeddings/oleObject37.bin"/><Relationship Id="rId88" Type="http://schemas.openxmlformats.org/officeDocument/2006/relationships/oleObject" Target="embeddings/oleObject39.bin"/><Relationship Id="rId91" Type="http://schemas.openxmlformats.org/officeDocument/2006/relationships/oleObject" Target="embeddings/oleObject41.bin"/><Relationship Id="rId96" Type="http://schemas.openxmlformats.org/officeDocument/2006/relationships/image" Target="media/image38.wmf"/><Relationship Id="rId111" Type="http://schemas.openxmlformats.org/officeDocument/2006/relationships/image" Target="media/image46.emf"/><Relationship Id="rId132" Type="http://schemas.openxmlformats.org/officeDocument/2006/relationships/oleObject" Target="embeddings/oleObject57.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1.w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17.wmf"/><Relationship Id="rId57" Type="http://schemas.openxmlformats.org/officeDocument/2006/relationships/oleObject" Target="embeddings/oleObject22.bin"/><Relationship Id="rId106" Type="http://schemas.openxmlformats.org/officeDocument/2006/relationships/image" Target="cid:image001.png@01D35C8B.6DD60B30" TargetMode="External"/><Relationship Id="rId114" Type="http://schemas.openxmlformats.org/officeDocument/2006/relationships/oleObject" Target="embeddings/oleObject49.bin"/><Relationship Id="rId119" Type="http://schemas.openxmlformats.org/officeDocument/2006/relationships/image" Target="media/image51.wmf"/><Relationship Id="rId127" Type="http://schemas.openxmlformats.org/officeDocument/2006/relationships/oleObject" Target="embeddings/oleObject54.bin"/><Relationship Id="rId10" Type="http://schemas.openxmlformats.org/officeDocument/2006/relationships/webSettings" Target="webSettings.xml"/><Relationship Id="rId31" Type="http://schemas.openxmlformats.org/officeDocument/2006/relationships/image" Target="media/image10.wmf"/><Relationship Id="rId44" Type="http://schemas.openxmlformats.org/officeDocument/2006/relationships/oleObject" Target="embeddings/oleObject14.bin"/><Relationship Id="rId52" Type="http://schemas.openxmlformats.org/officeDocument/2006/relationships/image" Target="media/image18.wmf"/><Relationship Id="rId60" Type="http://schemas.openxmlformats.org/officeDocument/2006/relationships/image" Target="media/image22.wmf"/><Relationship Id="rId65" Type="http://schemas.openxmlformats.org/officeDocument/2006/relationships/oleObject" Target="embeddings/oleObject26.bin"/><Relationship Id="rId73" Type="http://schemas.openxmlformats.org/officeDocument/2006/relationships/oleObject" Target="embeddings/oleObject31.bin"/><Relationship Id="rId78" Type="http://schemas.openxmlformats.org/officeDocument/2006/relationships/image" Target="media/image30.wmf"/><Relationship Id="rId81" Type="http://schemas.openxmlformats.org/officeDocument/2006/relationships/oleObject" Target="embeddings/oleObject36.bin"/><Relationship Id="rId86" Type="http://schemas.openxmlformats.org/officeDocument/2006/relationships/oleObject" Target="embeddings/oleObject38.bin"/><Relationship Id="rId94" Type="http://schemas.openxmlformats.org/officeDocument/2006/relationships/image" Target="media/image37.wmf"/><Relationship Id="rId99" Type="http://schemas.openxmlformats.org/officeDocument/2006/relationships/oleObject" Target="embeddings/oleObject45.bin"/><Relationship Id="rId101" Type="http://schemas.openxmlformats.org/officeDocument/2006/relationships/oleObject" Target="embeddings/oleObject47.bin"/><Relationship Id="rId122" Type="http://schemas.openxmlformats.org/officeDocument/2006/relationships/image" Target="media/image53.wmf"/><Relationship Id="rId130" Type="http://schemas.openxmlformats.org/officeDocument/2006/relationships/oleObject" Target="embeddings/oleObject56.bin"/><Relationship Id="rId13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ftp/tsg_ran/WG1_RL1//TSGR1_91/Docs/R1-1721313.zip" TargetMode="External"/><Relationship Id="rId18" Type="http://schemas.openxmlformats.org/officeDocument/2006/relationships/oleObject" Target="embeddings/oleObject2.bin"/><Relationship Id="rId39" Type="http://schemas.openxmlformats.org/officeDocument/2006/relationships/oleObject" Target="embeddings/oleObject11.bin"/><Relationship Id="rId109" Type="http://schemas.openxmlformats.org/officeDocument/2006/relationships/image" Target="media/image44.emf"/><Relationship Id="rId34" Type="http://schemas.openxmlformats.org/officeDocument/2006/relationships/oleObject" Target="embeddings/oleObject8.bin"/><Relationship Id="rId50" Type="http://schemas.openxmlformats.org/officeDocument/2006/relationships/oleObject" Target="embeddings/oleObject18.bin"/><Relationship Id="rId55" Type="http://schemas.openxmlformats.org/officeDocument/2006/relationships/oleObject" Target="embeddings/oleObject21.bin"/><Relationship Id="rId76" Type="http://schemas.openxmlformats.org/officeDocument/2006/relationships/image" Target="media/image29.wmf"/><Relationship Id="rId97" Type="http://schemas.openxmlformats.org/officeDocument/2006/relationships/oleObject" Target="embeddings/oleObject44.bin"/><Relationship Id="rId104" Type="http://schemas.openxmlformats.org/officeDocument/2006/relationships/image" Target="media/image41.png"/><Relationship Id="rId120" Type="http://schemas.openxmlformats.org/officeDocument/2006/relationships/oleObject" Target="embeddings/oleObject51.bin"/><Relationship Id="rId125" Type="http://schemas.openxmlformats.org/officeDocument/2006/relationships/image" Target="media/image55.wmf"/><Relationship Id="rId7" Type="http://schemas.openxmlformats.org/officeDocument/2006/relationships/numbering" Target="numbering.xml"/><Relationship Id="rId71" Type="http://schemas.openxmlformats.org/officeDocument/2006/relationships/oleObject" Target="embeddings/oleObject30.bin"/><Relationship Id="rId92" Type="http://schemas.openxmlformats.org/officeDocument/2006/relationships/image" Target="media/image36.wmf"/><Relationship Id="rId2" Type="http://schemas.openxmlformats.org/officeDocument/2006/relationships/customXml" Target="../customXml/item2.xml"/><Relationship Id="rId29" Type="http://schemas.openxmlformats.org/officeDocument/2006/relationships/image" Target="media/image9.wmf"/><Relationship Id="rId24" Type="http://schemas.openxmlformats.org/officeDocument/2006/relationships/oleObject" Target="embeddings/oleObject3.bin"/><Relationship Id="rId40" Type="http://schemas.openxmlformats.org/officeDocument/2006/relationships/oleObject" Target="embeddings/oleObject12.bin"/><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image" Target="media/image34.wmf"/><Relationship Id="rId110" Type="http://schemas.openxmlformats.org/officeDocument/2006/relationships/image" Target="media/image45.emf"/><Relationship Id="rId115" Type="http://schemas.openxmlformats.org/officeDocument/2006/relationships/image" Target="media/image49.emf"/><Relationship Id="rId131" Type="http://schemas.openxmlformats.org/officeDocument/2006/relationships/image" Target="media/image57.wmf"/><Relationship Id="rId136" Type="http://schemas.openxmlformats.org/officeDocument/2006/relationships/theme" Target="theme/theme1.xml"/><Relationship Id="rId61" Type="http://schemas.openxmlformats.org/officeDocument/2006/relationships/oleObject" Target="embeddings/oleObject24.bin"/><Relationship Id="rId82" Type="http://schemas.openxmlformats.org/officeDocument/2006/relationships/image" Target="media/image31.wmf"/><Relationship Id="rId1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7</Value>
      <Value>5</Value>
      <Value>1</Value>
      <Value>2</Value>
      <Value>45</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UMTS</TermName>
          <TermId xmlns="http://schemas.microsoft.com/office/infopath/2007/PartnerControls">7999c0ef-a08f-47c7-807e-659c0e728e77</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Info xmlns="http://schemas.microsoft.com/office/infopath/2007/PartnerControls">
          <TermName xmlns="http://schemas.microsoft.com/office/infopath/2007/PartnerControls">layer 1</TermName>
          <TermId xmlns="http://schemas.microsoft.com/office/infopath/2007/PartnerControls">4688b4b0-80be-425f-823e-194ad1b56eb7</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5NUHHDQN7SK2-1-185010</_dlc_DocId>
    <_dlc_DocIdUrl xmlns="08b2df90-05d3-4030-90d4-c9feeb4a1cd9">
      <Url>https://ericoll.internal.ericsson.com/sites/star/_layouts/DocIdRedir.aspx?ID=5NUHHDQN7SK2-1-185010</Url>
      <Description>5NUHHDQN7SK2-1-185010</Description>
    </_dlc_DocIdUrl>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EF501-821B-4316-AE1A-4B6474659F3E}">
  <ds:schemaRefs>
    <ds:schemaRef ds:uri="http://schemas.microsoft.com/sharepoint/events"/>
  </ds:schemaRefs>
</ds:datastoreItem>
</file>

<file path=customXml/itemProps2.xml><?xml version="1.0" encoding="utf-8"?>
<ds:datastoreItem xmlns:ds="http://schemas.openxmlformats.org/officeDocument/2006/customXml" ds:itemID="{706F2365-7295-4C46-9DEE-92499318A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DBAA2D-8E77-44FB-87AA-E6732C4A0B9A}">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4CFE85D3-3B9B-43D6-9885-28BFCAD575EF}">
  <ds:schemaRefs>
    <ds:schemaRef ds:uri="Microsoft.SharePoint.Taxonomy.ContentTypeSync"/>
  </ds:schemaRefs>
</ds:datastoreItem>
</file>

<file path=customXml/itemProps5.xml><?xml version="1.0" encoding="utf-8"?>
<ds:datastoreItem xmlns:ds="http://schemas.openxmlformats.org/officeDocument/2006/customXml" ds:itemID="{9E37A244-EDB7-4DAE-920A-41C3C12342B1}">
  <ds:schemaRefs>
    <ds:schemaRef ds:uri="http://schemas.microsoft.com/sharepoint/v3/contenttype/forms"/>
  </ds:schemaRefs>
</ds:datastoreItem>
</file>

<file path=customXml/itemProps6.xml><?xml version="1.0" encoding="utf-8"?>
<ds:datastoreItem xmlns:ds="http://schemas.openxmlformats.org/officeDocument/2006/customXml" ds:itemID="{00DBF63B-2FEA-499D-965C-32DDE7618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43</Pages>
  <Words>19473</Words>
  <Characters>103211</Characters>
  <Application>Microsoft Office Word</Application>
  <DocSecurity>0</DocSecurity>
  <Lines>860</Lines>
  <Paragraphs>244</Paragraphs>
  <ScaleCrop>false</ScaleCrop>
  <HeadingPairs>
    <vt:vector size="2" baseType="variant">
      <vt:variant>
        <vt:lpstr>Title</vt:lpstr>
      </vt:variant>
      <vt:variant>
        <vt:i4>1</vt:i4>
      </vt:variant>
    </vt:vector>
  </HeadingPairs>
  <TitlesOfParts>
    <vt:vector size="1" baseType="lpstr">
      <vt:lpstr>3GPP TS 36.211</vt:lpstr>
    </vt:vector>
  </TitlesOfParts>
  <Manager/>
  <Company/>
  <LinksUpToDate>false</LinksUpToDate>
  <CharactersWithSpaces>122440</CharactersWithSpaces>
  <SharedDoc>false</SharedDoc>
  <HyperlinkBase/>
  <HLinks>
    <vt:vector size="6" baseType="variant">
      <vt:variant>
        <vt:i4>7143519</vt:i4>
      </vt:variant>
      <vt:variant>
        <vt:i4>0</vt:i4>
      </vt:variant>
      <vt:variant>
        <vt:i4>0</vt:i4>
      </vt:variant>
      <vt:variant>
        <vt:i4>5</vt:i4>
      </vt:variant>
      <vt:variant>
        <vt:lpwstr>ftp://www.3gpp.org/tsg_ran/TSG_RAN//TSGR_75/Docs/RP-170113.zip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36.211</dc:title>
  <dc:subject>Evolved Universal Terrestrial Radio Access (E-UTRA); Physical channels and modulation (Release 12)</dc:subject>
  <dc:creator>MCC Support</dc:creator>
  <cp:keywords>UMTS, radio, layer 1</cp:keywords>
  <dc:description/>
  <cp:lastModifiedBy>Ericsson</cp:lastModifiedBy>
  <cp:revision>145</cp:revision>
  <cp:lastPrinted>2007-09-07T07:56:00Z</cp:lastPrinted>
  <dcterms:created xsi:type="dcterms:W3CDTF">2017-12-02T00:21:00Z</dcterms:created>
  <dcterms:modified xsi:type="dcterms:W3CDTF">2018-03-06T07:45:00Z</dcterms:modified>
  <cp:category>v1.3.1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7;#UMTS|7999c0ef-a08f-47c7-807e-659c0e728e77;#5;#radio|11111111-1111-1111-1111-111111111111;#45;#layer 1|4688b4b0-80be-425f-823e-194ad1b56eb7</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24215064-90bb-4d31-9b8a-5205ac20e008</vt:lpwstr>
  </property>
</Properties>
</file>